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64980" w14:paraId="f364980" w:rsidRDefault="00776EE8" w:rsidP="00776EE8" w:rsidR="00AB7880" w:rsidRPr="00776EE8">
      <w:pPr>
        <w:jc w:val="right"/>
        <w15:collapsed w:val="false"/>
      </w:pPr>
      <w:bookmarkStart w:name="_GoBack" w:id="0"/>
      <w:bookmarkEnd w:id="0"/>
      <w:r>
        <w:t>Poslovni broj: 1 St-</w:t>
      </w:r>
      <w:r w:rsidR="00461160">
        <w:t>122</w:t>
      </w:r>
      <w:r w:rsidR="00326E64">
        <w:t>/2018</w:t>
      </w:r>
      <w:r>
        <w:t>-</w:t>
      </w:r>
      <w:r w:rsidR="005A69E5">
        <w:t>15</w:t>
      </w:r>
    </w:p>
    <w:p w:rsidRDefault="00AB7880" w:rsidP="00AB7880" w:rsidR="00AB7880">
      <w:pPr>
        <w:rPr>
          <w:rFonts w:cs="Arial" w:hAnsi="Arial" w:ascii="Arial"/>
          <w:b/>
        </w:rPr>
      </w:pPr>
    </w:p>
    <w:p w:rsidRDefault="00776EE8" w:rsidP="00AB7880" w:rsidR="00776EE8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EA0AA4" w:rsidP="00AB7880" w:rsidR="00EA0AA4">
      <w:pPr>
        <w:rPr>
          <w:rFonts w:cs="Arial" w:hAnsi="Arial" w:ascii="Arial"/>
          <w:b/>
        </w:rPr>
      </w:pPr>
    </w:p>
    <w:p w:rsidRDefault="001A2481" w:rsidP="00776EE8" w:rsidR="00776EE8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 w:rsidRPr="000351DA">
        <w:t xml:space="preserve"> </w:t>
      </w:r>
      <w:r w:rsidR="00776EE8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776EE8" w:rsidP="00776EE8" w:rsidR="00776EE8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776EE8" w:rsidP="00776EE8" w:rsidR="00776EE8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776EE8" w:rsidP="00776EE8" w:rsidR="00776EE8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AB7880" w:rsidP="00AB7880" w:rsidR="00AB7880" w:rsidRPr="000351DA"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</w:p>
    <w:p w:rsidRDefault="00AB7880" w:rsidP="00546865" w:rsidR="00AB7880">
      <w:pPr>
        <w:jc w:val="right"/>
        <w:rPr>
          <w:rFonts w:cs="Arial" w:hAnsi="Arial" w:ascii="Arial"/>
        </w:rPr>
      </w:pPr>
    </w:p>
    <w:p w:rsidRDefault="00546865" w:rsidP="00546865" w:rsidR="00546865" w:rsidRPr="00A066D0">
      <w:pPr>
        <w:jc w:val="right"/>
      </w:pPr>
      <w:r w:rsidRPr="00A066D0">
        <w:t xml:space="preserve">FINA </w:t>
      </w:r>
    </w:p>
    <w:p w:rsidRDefault="00AB7880" w:rsidP="00AB7880" w:rsidR="00AB7880" w:rsidRPr="00A066D0"/>
    <w:p w:rsidRDefault="007505B7" w:rsidP="001A2481" w:rsidR="007505B7" w:rsidRPr="00A066D0">
      <w:pPr>
        <w:tabs>
          <w:tab w:pos="3555" w:val="left"/>
        </w:tabs>
        <w:jc w:val="right"/>
        <w:rPr>
          <w:b/>
        </w:rPr>
      </w:pPr>
    </w:p>
    <w:p w:rsidRDefault="007505B7" w:rsidP="001A2481" w:rsidR="007505B7" w:rsidRPr="00A066D0">
      <w:pPr>
        <w:tabs>
          <w:tab w:pos="3555" w:val="left"/>
        </w:tabs>
        <w:jc w:val="right"/>
      </w:pPr>
    </w:p>
    <w:p w:rsidRDefault="00660C80" w:rsidP="00DF3513" w:rsidR="00660C80" w:rsidRPr="00A066D0">
      <w:pPr>
        <w:jc w:val="center"/>
        <w:rPr>
          <w:b/>
        </w:rPr>
      </w:pPr>
    </w:p>
    <w:p w:rsidRDefault="00776EE8" w:rsidP="00776EE8" w:rsidR="00776EE8">
      <w:pPr>
        <w:ind w:firstLine="708"/>
        <w:jc w:val="both"/>
      </w:pPr>
      <w:r w:rsidRPr="0059394C">
        <w:rPr>
          <w:bCs/>
        </w:rPr>
        <w:t xml:space="preserve">Pred ovim sudom u tijeku je postupak radi utvrđivanja uvjeta za otvaranje stečajnog postupka nad stečajnim dužnikom </w:t>
      </w:r>
      <w:r w:rsidR="00565A1A">
        <w:t>DOBROVOLJNO VATROGASNO DRUŠTVO "VIR"</w:t>
      </w:r>
      <w:r w:rsidR="00565A1A" w:rsidRPr="000539FB">
        <w:t xml:space="preserve">, </w:t>
      </w:r>
      <w:r w:rsidR="00565A1A">
        <w:t>Vir</w:t>
      </w:r>
      <w:r w:rsidR="00565A1A" w:rsidRPr="000539FB">
        <w:t xml:space="preserve">, </w:t>
      </w:r>
      <w:r w:rsidR="00565A1A">
        <w:t>Trg sv. Jurja 1</w:t>
      </w:r>
      <w:r w:rsidR="00565A1A" w:rsidRPr="000539FB">
        <w:t xml:space="preserve">, OIB: </w:t>
      </w:r>
      <w:r w:rsidR="00565A1A">
        <w:t>20733067399</w:t>
      </w:r>
      <w:r>
        <w:t>.</w:t>
      </w:r>
    </w:p>
    <w:p w:rsidRDefault="00776EE8" w:rsidP="00776EE8" w:rsidR="00776EE8" w:rsidRPr="00F75AF5">
      <w:pPr>
        <w:ind w:firstLine="708"/>
        <w:jc w:val="both"/>
      </w:pPr>
    </w:p>
    <w:p w:rsidRDefault="00776EE8" w:rsidP="00776EE8" w:rsidR="008B1F41" w:rsidRPr="00A066D0">
      <w:pPr>
        <w:ind w:firstLine="708"/>
        <w:jc w:val="both"/>
      </w:pPr>
      <w:r w:rsidRPr="0059394C">
        <w:rPr>
          <w:bCs/>
        </w:rPr>
        <w:t xml:space="preserve">Za potrebe toga postupka molimo da nam </w:t>
      </w:r>
      <w:r w:rsidR="007B0CEB">
        <w:rPr>
          <w:bCs/>
        </w:rPr>
        <w:t xml:space="preserve">u roku od </w:t>
      </w:r>
      <w:r w:rsidR="00565A1A">
        <w:rPr>
          <w:bCs/>
        </w:rPr>
        <w:t>8</w:t>
      </w:r>
      <w:r>
        <w:rPr>
          <w:bCs/>
        </w:rPr>
        <w:t xml:space="preserve"> dana </w:t>
      </w:r>
      <w:r w:rsidRPr="0059394C">
        <w:rPr>
          <w:bCs/>
        </w:rPr>
        <w:t xml:space="preserve">dostavite podatke </w:t>
      </w:r>
      <w:r>
        <w:rPr>
          <w:bCs/>
        </w:rPr>
        <w:t>o iznosu evidentiranih neizvršenih osnova za plaćanje.</w:t>
      </w:r>
    </w:p>
    <w:p w:rsidRDefault="00DB704B" w:rsidP="00DB704B" w:rsidR="00DB704B" w:rsidRPr="00A066D0">
      <w:r w:rsidRPr="00A066D0">
        <w:tab/>
      </w:r>
      <w:r w:rsidR="00DF3513" w:rsidRPr="00A066D0">
        <w:tab/>
      </w:r>
    </w:p>
    <w:p w:rsidRDefault="002C4781" w:rsidP="00DB030D" w:rsidR="00AB7880">
      <w:pPr>
        <w:jc w:val="center"/>
      </w:pPr>
      <w:r>
        <w:t xml:space="preserve">U Zadru, </w:t>
      </w:r>
      <w:r w:rsidR="00186954">
        <w:t>18</w:t>
      </w:r>
      <w:r w:rsidR="00E63BC4">
        <w:t xml:space="preserve">. </w:t>
      </w:r>
      <w:r w:rsidR="00565A1A">
        <w:t>rujna</w:t>
      </w:r>
      <w:r w:rsidR="00776EE8">
        <w:t xml:space="preserve"> 2018</w:t>
      </w:r>
      <w:r w:rsidR="001A2481" w:rsidRPr="00A066D0">
        <w:t xml:space="preserve">. </w:t>
      </w:r>
    </w:p>
    <w:p w:rsidRDefault="00B90A75" w:rsidP="00DB030D" w:rsidR="00B90A75" w:rsidRPr="00A066D0">
      <w:pPr>
        <w:jc w:val="center"/>
      </w:pPr>
    </w:p>
    <w:p w:rsidRDefault="00AB7880" w:rsidP="00AB7880" w:rsidR="00AB7880" w:rsidRPr="00A066D0">
      <w:pPr>
        <w:jc w:val="center"/>
      </w:pPr>
    </w:p>
    <w:p w:rsidRDefault="00AB7880" w:rsidP="00AB7880" w:rsidR="00AB7880" w:rsidRPr="00A066D0"/>
    <w:p w:rsidRDefault="0036161E" w:rsidP="0036161E" w:rsidR="00D9714B">
      <w:r>
        <w:t>Za točnost otpravka – ovlašteni službenik</w:t>
      </w:r>
      <w:r>
        <w:tab/>
      </w:r>
      <w:r>
        <w:tab/>
      </w:r>
      <w:r>
        <w:tab/>
      </w:r>
      <w:r>
        <w:tab/>
      </w:r>
      <w:r>
        <w:tab/>
        <w:t>S</w:t>
      </w:r>
      <w:r w:rsidR="00D9714B" w:rsidRPr="002C500F">
        <w:t>u</w:t>
      </w:r>
      <w:r w:rsidR="00776EE8">
        <w:t>tkinja</w:t>
      </w:r>
    </w:p>
    <w:p w:rsidRDefault="0036161E" w:rsidP="00D9714B" w:rsidR="00D9714B" w:rsidRPr="00F60CD9">
      <w:r>
        <w:t>Ante Rubelj</w:t>
      </w:r>
      <w:r w:rsidR="00D9714B">
        <w:tab/>
      </w:r>
      <w:r w:rsidR="00D9714B">
        <w:tab/>
      </w:r>
      <w:r w:rsidR="00D9714B">
        <w:tab/>
      </w:r>
      <w:r w:rsidR="00D9714B">
        <w:tab/>
      </w:r>
      <w:r w:rsidR="00D9714B">
        <w:tab/>
      </w:r>
      <w:r w:rsidR="00D9714B">
        <w:tab/>
      </w:r>
      <w:r w:rsidR="00D9714B">
        <w:tab/>
        <w:t xml:space="preserve">   </w:t>
      </w:r>
      <w:r w:rsidR="00776EE8">
        <w:tab/>
      </w:r>
      <w:r w:rsidR="00776EE8">
        <w:tab/>
        <w:t>Ardena Bajlo</w:t>
      </w:r>
      <w:r>
        <w:t>, v.r.</w:t>
      </w:r>
    </w:p>
    <w:p w:rsidRDefault="00D9714B" w:rsidP="00D9714B" w:rsidR="00D9714B"/>
    <w:p w:rsidRDefault="00D9714B" w:rsidP="00D9714B" w:rsidR="00D9714B" w:rsidRPr="001E7360"/>
    <w:p w:rsidRDefault="005D0B2D" w:rsidP="005D0B2D" w:rsidR="005D0B2D"/>
    <w:p w:rsidRDefault="00AB7880" w:rsidP="005D0B2D" w:rsidR="00AB7880" w:rsidRPr="00A066D0">
      <w:pPr>
        <w:jc w:val="right"/>
      </w:pPr>
    </w:p>
    <w:p w:rsidRDefault="003D351B" w:rsidP="003D351B" w:rsidR="003D351B">
      <w:pPr>
        <w:rPr>
          <w:b/>
        </w:rPr>
      </w:pPr>
    </w:p>
    <w:p w:rsidRDefault="003D351B" w:rsidP="003D351B" w:rsidR="003D351B">
      <w:pPr>
        <w:rPr>
          <w:b/>
        </w:rPr>
      </w:pPr>
    </w:p>
    <w:p w:rsidRDefault="003D351B" w:rsidP="003D351B" w:rsidR="003D351B" w:rsidRPr="003D351B">
      <w:r w:rsidRPr="003D351B">
        <w:t>DNA:</w:t>
      </w:r>
    </w:p>
    <w:p w:rsidRDefault="003D351B" w:rsidP="003D351B" w:rsidR="00974B89" w:rsidRPr="003D351B">
      <w:pPr>
        <w:pStyle w:val="Odlomakpopisa"/>
        <w:numPr>
          <w:ilvl w:val="0"/>
          <w:numId w:val="1"/>
        </w:numPr>
      </w:pPr>
      <w:r w:rsidRPr="003D351B">
        <w:t xml:space="preserve">Financijskoj agenciji, </w:t>
      </w:r>
      <w:r w:rsidR="0011636F">
        <w:t>Zadar</w:t>
      </w:r>
      <w:r w:rsidRPr="003D351B">
        <w:t xml:space="preserve"> – putem e-oglasne ploče</w:t>
      </w:r>
      <w:r w:rsidR="00AB7880" w:rsidRPr="003D351B">
        <w:t xml:space="preserve">        </w:t>
      </w:r>
    </w:p>
    <w:sectPr w:rsidR="00974B89" w:rsidRPr="003D351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A230BD"/>
    <w:multiLevelType w:val="hybridMultilevel"/>
    <w:tmpl w:val="778EF924"/>
    <w:lvl w:tplc="F4340CB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15A38"/>
    <w:rsid w:val="0003151A"/>
    <w:rsid w:val="00034E2C"/>
    <w:rsid w:val="000351DA"/>
    <w:rsid w:val="00036D3E"/>
    <w:rsid w:val="000510F1"/>
    <w:rsid w:val="0005488C"/>
    <w:rsid w:val="00055DCB"/>
    <w:rsid w:val="00056D16"/>
    <w:rsid w:val="00066CA2"/>
    <w:rsid w:val="00076B1F"/>
    <w:rsid w:val="00082E40"/>
    <w:rsid w:val="0009325D"/>
    <w:rsid w:val="000A2CF0"/>
    <w:rsid w:val="000A3F4C"/>
    <w:rsid w:val="000A4435"/>
    <w:rsid w:val="000A7C96"/>
    <w:rsid w:val="000C5252"/>
    <w:rsid w:val="000C6B4C"/>
    <w:rsid w:val="000D15C1"/>
    <w:rsid w:val="000E1141"/>
    <w:rsid w:val="000F5795"/>
    <w:rsid w:val="000F5F85"/>
    <w:rsid w:val="000F7A75"/>
    <w:rsid w:val="000F7B8E"/>
    <w:rsid w:val="0010259F"/>
    <w:rsid w:val="00104A6B"/>
    <w:rsid w:val="0011036A"/>
    <w:rsid w:val="0011636F"/>
    <w:rsid w:val="00123B41"/>
    <w:rsid w:val="00123B98"/>
    <w:rsid w:val="0012754F"/>
    <w:rsid w:val="00140B23"/>
    <w:rsid w:val="0014208F"/>
    <w:rsid w:val="001430A4"/>
    <w:rsid w:val="00144A57"/>
    <w:rsid w:val="0016008F"/>
    <w:rsid w:val="001608D4"/>
    <w:rsid w:val="00173771"/>
    <w:rsid w:val="0018147C"/>
    <w:rsid w:val="001866AB"/>
    <w:rsid w:val="00186954"/>
    <w:rsid w:val="0019019B"/>
    <w:rsid w:val="0019118F"/>
    <w:rsid w:val="00191227"/>
    <w:rsid w:val="001A2481"/>
    <w:rsid w:val="001A6C2C"/>
    <w:rsid w:val="001C0A0D"/>
    <w:rsid w:val="001C3DA0"/>
    <w:rsid w:val="001C57CB"/>
    <w:rsid w:val="001C723B"/>
    <w:rsid w:val="001D4232"/>
    <w:rsid w:val="001D6FB5"/>
    <w:rsid w:val="001E2038"/>
    <w:rsid w:val="002033BA"/>
    <w:rsid w:val="002042D1"/>
    <w:rsid w:val="002043A2"/>
    <w:rsid w:val="00204DB8"/>
    <w:rsid w:val="00206B33"/>
    <w:rsid w:val="00221CA4"/>
    <w:rsid w:val="00230A86"/>
    <w:rsid w:val="00237CCD"/>
    <w:rsid w:val="0024291D"/>
    <w:rsid w:val="0025121F"/>
    <w:rsid w:val="002570FB"/>
    <w:rsid w:val="00263C87"/>
    <w:rsid w:val="002658E8"/>
    <w:rsid w:val="0026655C"/>
    <w:rsid w:val="00267740"/>
    <w:rsid w:val="00281F1F"/>
    <w:rsid w:val="002A17CF"/>
    <w:rsid w:val="002B5901"/>
    <w:rsid w:val="002C1CE0"/>
    <w:rsid w:val="002C4781"/>
    <w:rsid w:val="002D2252"/>
    <w:rsid w:val="002D281F"/>
    <w:rsid w:val="00316E90"/>
    <w:rsid w:val="00326E64"/>
    <w:rsid w:val="0033573C"/>
    <w:rsid w:val="00351993"/>
    <w:rsid w:val="0035386F"/>
    <w:rsid w:val="0036161E"/>
    <w:rsid w:val="00362DA8"/>
    <w:rsid w:val="00381CA3"/>
    <w:rsid w:val="00395AF4"/>
    <w:rsid w:val="003A7BFD"/>
    <w:rsid w:val="003B143F"/>
    <w:rsid w:val="003B2BC5"/>
    <w:rsid w:val="003B5FE6"/>
    <w:rsid w:val="003D351B"/>
    <w:rsid w:val="003D3EA6"/>
    <w:rsid w:val="003D7E4F"/>
    <w:rsid w:val="003E1565"/>
    <w:rsid w:val="0041127A"/>
    <w:rsid w:val="00411A53"/>
    <w:rsid w:val="00426FE6"/>
    <w:rsid w:val="00443765"/>
    <w:rsid w:val="00445D3A"/>
    <w:rsid w:val="00452909"/>
    <w:rsid w:val="00461160"/>
    <w:rsid w:val="00467D37"/>
    <w:rsid w:val="004702F6"/>
    <w:rsid w:val="00476CB1"/>
    <w:rsid w:val="004776D3"/>
    <w:rsid w:val="00492F8A"/>
    <w:rsid w:val="004A3507"/>
    <w:rsid w:val="004A434C"/>
    <w:rsid w:val="004A6FF8"/>
    <w:rsid w:val="004B2F71"/>
    <w:rsid w:val="004C5586"/>
    <w:rsid w:val="004D1A23"/>
    <w:rsid w:val="004E08CF"/>
    <w:rsid w:val="004E0B7D"/>
    <w:rsid w:val="004E784D"/>
    <w:rsid w:val="004F1F63"/>
    <w:rsid w:val="00510717"/>
    <w:rsid w:val="00513E9F"/>
    <w:rsid w:val="00523B13"/>
    <w:rsid w:val="00526DD5"/>
    <w:rsid w:val="00546865"/>
    <w:rsid w:val="0056041E"/>
    <w:rsid w:val="0056536F"/>
    <w:rsid w:val="00565A1A"/>
    <w:rsid w:val="00572B9C"/>
    <w:rsid w:val="00580E46"/>
    <w:rsid w:val="00591167"/>
    <w:rsid w:val="00596D73"/>
    <w:rsid w:val="005A69E5"/>
    <w:rsid w:val="005A6E71"/>
    <w:rsid w:val="005C0F37"/>
    <w:rsid w:val="005C323D"/>
    <w:rsid w:val="005C4F38"/>
    <w:rsid w:val="005D0B2D"/>
    <w:rsid w:val="005D111F"/>
    <w:rsid w:val="005D151D"/>
    <w:rsid w:val="005D48CE"/>
    <w:rsid w:val="00624589"/>
    <w:rsid w:val="006257EA"/>
    <w:rsid w:val="006329E4"/>
    <w:rsid w:val="00636C74"/>
    <w:rsid w:val="0065790D"/>
    <w:rsid w:val="00660C80"/>
    <w:rsid w:val="00670CB1"/>
    <w:rsid w:val="006824D8"/>
    <w:rsid w:val="00685198"/>
    <w:rsid w:val="00690989"/>
    <w:rsid w:val="006A0A2C"/>
    <w:rsid w:val="006B350E"/>
    <w:rsid w:val="006B4A63"/>
    <w:rsid w:val="006C016A"/>
    <w:rsid w:val="006C33DE"/>
    <w:rsid w:val="006C58E1"/>
    <w:rsid w:val="006E3257"/>
    <w:rsid w:val="006E65CA"/>
    <w:rsid w:val="006F77A8"/>
    <w:rsid w:val="00712B9B"/>
    <w:rsid w:val="007255A3"/>
    <w:rsid w:val="007447EE"/>
    <w:rsid w:val="00745B5C"/>
    <w:rsid w:val="007505B7"/>
    <w:rsid w:val="00756F19"/>
    <w:rsid w:val="00772E4C"/>
    <w:rsid w:val="0077421C"/>
    <w:rsid w:val="00776EE8"/>
    <w:rsid w:val="00777A71"/>
    <w:rsid w:val="007847C6"/>
    <w:rsid w:val="007A17E3"/>
    <w:rsid w:val="007B0CEB"/>
    <w:rsid w:val="007C25B7"/>
    <w:rsid w:val="007D2E41"/>
    <w:rsid w:val="007E10DD"/>
    <w:rsid w:val="007E16FE"/>
    <w:rsid w:val="007E5585"/>
    <w:rsid w:val="008003B6"/>
    <w:rsid w:val="008121AA"/>
    <w:rsid w:val="008134B1"/>
    <w:rsid w:val="00817F2A"/>
    <w:rsid w:val="008258E2"/>
    <w:rsid w:val="00832920"/>
    <w:rsid w:val="00833DCD"/>
    <w:rsid w:val="00841480"/>
    <w:rsid w:val="00844B1E"/>
    <w:rsid w:val="008514F9"/>
    <w:rsid w:val="00856B05"/>
    <w:rsid w:val="00862DEF"/>
    <w:rsid w:val="00863812"/>
    <w:rsid w:val="008651DB"/>
    <w:rsid w:val="00871A78"/>
    <w:rsid w:val="00892B1F"/>
    <w:rsid w:val="008A66B3"/>
    <w:rsid w:val="008B1F41"/>
    <w:rsid w:val="008B39C0"/>
    <w:rsid w:val="008B3DC8"/>
    <w:rsid w:val="008B3F5A"/>
    <w:rsid w:val="008D2219"/>
    <w:rsid w:val="008D2A4D"/>
    <w:rsid w:val="008E37BF"/>
    <w:rsid w:val="008E403F"/>
    <w:rsid w:val="008F1162"/>
    <w:rsid w:val="00905D92"/>
    <w:rsid w:val="00922DBB"/>
    <w:rsid w:val="00923136"/>
    <w:rsid w:val="0092534D"/>
    <w:rsid w:val="00936CFE"/>
    <w:rsid w:val="0095255A"/>
    <w:rsid w:val="00972609"/>
    <w:rsid w:val="00973299"/>
    <w:rsid w:val="00974B89"/>
    <w:rsid w:val="009A5115"/>
    <w:rsid w:val="009C781D"/>
    <w:rsid w:val="009E0800"/>
    <w:rsid w:val="009E1A16"/>
    <w:rsid w:val="009E26BB"/>
    <w:rsid w:val="009E4C9A"/>
    <w:rsid w:val="009E5D0F"/>
    <w:rsid w:val="009F4EA6"/>
    <w:rsid w:val="00A066D0"/>
    <w:rsid w:val="00A071B8"/>
    <w:rsid w:val="00A12779"/>
    <w:rsid w:val="00A13649"/>
    <w:rsid w:val="00A2201A"/>
    <w:rsid w:val="00A241EB"/>
    <w:rsid w:val="00A24EAF"/>
    <w:rsid w:val="00A50A4F"/>
    <w:rsid w:val="00A655C4"/>
    <w:rsid w:val="00A81D40"/>
    <w:rsid w:val="00A96B6F"/>
    <w:rsid w:val="00AB3ABA"/>
    <w:rsid w:val="00AB7880"/>
    <w:rsid w:val="00AD72C5"/>
    <w:rsid w:val="00AE0991"/>
    <w:rsid w:val="00AF1854"/>
    <w:rsid w:val="00AF44C5"/>
    <w:rsid w:val="00AF64B0"/>
    <w:rsid w:val="00AF710E"/>
    <w:rsid w:val="00B11FAD"/>
    <w:rsid w:val="00B33119"/>
    <w:rsid w:val="00B337E5"/>
    <w:rsid w:val="00B4528C"/>
    <w:rsid w:val="00B546A0"/>
    <w:rsid w:val="00B57362"/>
    <w:rsid w:val="00B74966"/>
    <w:rsid w:val="00B74C24"/>
    <w:rsid w:val="00B82327"/>
    <w:rsid w:val="00B82739"/>
    <w:rsid w:val="00B8330E"/>
    <w:rsid w:val="00B84FF2"/>
    <w:rsid w:val="00B90A75"/>
    <w:rsid w:val="00B91AEF"/>
    <w:rsid w:val="00B970D9"/>
    <w:rsid w:val="00BA4030"/>
    <w:rsid w:val="00BB54C7"/>
    <w:rsid w:val="00BB6E1C"/>
    <w:rsid w:val="00BC5777"/>
    <w:rsid w:val="00BC7F0D"/>
    <w:rsid w:val="00BD7174"/>
    <w:rsid w:val="00BE6C2C"/>
    <w:rsid w:val="00BE7525"/>
    <w:rsid w:val="00BF1427"/>
    <w:rsid w:val="00BF3DDD"/>
    <w:rsid w:val="00BF40AD"/>
    <w:rsid w:val="00BF7EDE"/>
    <w:rsid w:val="00C01016"/>
    <w:rsid w:val="00C06372"/>
    <w:rsid w:val="00C104C3"/>
    <w:rsid w:val="00C4213D"/>
    <w:rsid w:val="00C44B8E"/>
    <w:rsid w:val="00C65935"/>
    <w:rsid w:val="00C7258F"/>
    <w:rsid w:val="00C86842"/>
    <w:rsid w:val="00C9137E"/>
    <w:rsid w:val="00CB36B1"/>
    <w:rsid w:val="00CF2892"/>
    <w:rsid w:val="00CF76EE"/>
    <w:rsid w:val="00D005A0"/>
    <w:rsid w:val="00D00E28"/>
    <w:rsid w:val="00D10B94"/>
    <w:rsid w:val="00D3344E"/>
    <w:rsid w:val="00D37C7B"/>
    <w:rsid w:val="00D41DF6"/>
    <w:rsid w:val="00D43939"/>
    <w:rsid w:val="00D46FD8"/>
    <w:rsid w:val="00D60CAC"/>
    <w:rsid w:val="00D60D06"/>
    <w:rsid w:val="00D821BE"/>
    <w:rsid w:val="00D85218"/>
    <w:rsid w:val="00D86E1D"/>
    <w:rsid w:val="00D95FE0"/>
    <w:rsid w:val="00D9714B"/>
    <w:rsid w:val="00DA249B"/>
    <w:rsid w:val="00DA27AA"/>
    <w:rsid w:val="00DB0045"/>
    <w:rsid w:val="00DB030D"/>
    <w:rsid w:val="00DB41D9"/>
    <w:rsid w:val="00DB692C"/>
    <w:rsid w:val="00DB704B"/>
    <w:rsid w:val="00DC05F2"/>
    <w:rsid w:val="00DC23F5"/>
    <w:rsid w:val="00DC5BAC"/>
    <w:rsid w:val="00DE34AB"/>
    <w:rsid w:val="00DE78C2"/>
    <w:rsid w:val="00DF0974"/>
    <w:rsid w:val="00DF3513"/>
    <w:rsid w:val="00E040EE"/>
    <w:rsid w:val="00E213DF"/>
    <w:rsid w:val="00E352DE"/>
    <w:rsid w:val="00E42797"/>
    <w:rsid w:val="00E44A20"/>
    <w:rsid w:val="00E467B0"/>
    <w:rsid w:val="00E57A85"/>
    <w:rsid w:val="00E60768"/>
    <w:rsid w:val="00E63BC4"/>
    <w:rsid w:val="00E86539"/>
    <w:rsid w:val="00E8758E"/>
    <w:rsid w:val="00E9757F"/>
    <w:rsid w:val="00E97C2C"/>
    <w:rsid w:val="00EA0AA4"/>
    <w:rsid w:val="00EB0A26"/>
    <w:rsid w:val="00EB0F1B"/>
    <w:rsid w:val="00EB5F26"/>
    <w:rsid w:val="00ED021C"/>
    <w:rsid w:val="00EE60B4"/>
    <w:rsid w:val="00EF1F3C"/>
    <w:rsid w:val="00F07380"/>
    <w:rsid w:val="00F1494D"/>
    <w:rsid w:val="00F16953"/>
    <w:rsid w:val="00F34492"/>
    <w:rsid w:val="00F34E5A"/>
    <w:rsid w:val="00F35881"/>
    <w:rsid w:val="00F35FD9"/>
    <w:rsid w:val="00F543DE"/>
    <w:rsid w:val="00F744A7"/>
    <w:rsid w:val="00F75EA2"/>
    <w:rsid w:val="00F87F8E"/>
    <w:rsid w:val="00FA2962"/>
    <w:rsid w:val="00FA417C"/>
    <w:rsid w:val="00FA4200"/>
    <w:rsid w:val="00FA652A"/>
    <w:rsid w:val="00FA75A5"/>
    <w:rsid w:val="00FA766C"/>
    <w:rsid w:val="00FC0857"/>
    <w:rsid w:val="00FC3A52"/>
    <w:rsid w:val="00FD2AE5"/>
    <w:rsid w:val="00FD6C8F"/>
    <w:rsid w:val="00FD70E4"/>
    <w:rsid w:val="00FE12D4"/>
    <w:rsid w:val="00FE6C77"/>
    <w:rsid w:val="00FE7ED3"/>
    <w:rsid w:val="00FF00BD"/>
    <w:rsid w:val="00FF7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776EE8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D351B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776EE8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616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16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16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16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16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776EE8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D351B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776EE8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616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16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16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16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16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rujna 2018.</izvorni_sadrzaj>
    <derivirana_varijabla naziv="DomainObject.DatumDonosenjaOdluke_1">18.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</izvorni_sadrzaj>
    <derivirana_varijabla naziv="DomainObject.Predmet.Broj_1">122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travnja 2018.</izvorni_sadrzaj>
    <derivirana_varijabla naziv="DomainObject.Predmet.DatumOsnivanja_1">9.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St-122/2018</izvorni_sadrzaj>
    <derivirana_varijabla naziv="DomainObject.Predmet.OznakaBroj_1">St-122/2018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Original u ref od 27.7.2018. (bio kal)
Pomoćni u ref od 1.8.2018.</izvorni_sadrzaj>
    <derivirana_varijabla naziv="DomainObject.Predmet.PrimjedbaSuca_1">Original u ref od 27.7.2018. (bio kal)
Pomoćni u ref od 1.8.2018.</derivirana_varijabla>
  </DomainObject.Predmet.PrimjedbaSuca>
  <DomainObject.Predmet.ProtustrankaFormated>
    <izvorni_sadrzaj>  DOBROVOLJNO VATROGASNO DRUŠTVO "VIR"</izvorni_sadrzaj>
    <derivirana_varijabla naziv="DomainObject.Predmet.ProtustrankaFormated_1">  DOBROVOLJNO VATROGASNO DRUŠTVO "VIR"</derivirana_varijabla>
  </DomainObject.Predmet.ProtustrankaFormated>
  <DomainObject.Predmet.ProtustrankaFormatedOIB>
    <izvorni_sadrzaj>  DOBROVOLJNO VATROGASNO DRUŠTVO "VIR", OIB 20733067399</izvorni_sadrzaj>
    <derivirana_varijabla naziv="DomainObject.Predmet.ProtustrankaFormatedOIB_1">  DOBROVOLJNO VATROGASNO DRUŠTVO "VIR", OIB 20733067399</derivirana_varijabla>
  </DomainObject.Predmet.ProtustrankaFormatedOIB>
  <DomainObject.Predmet.ProtustrankaFormatedWithAdress>
    <izvorni_sadrzaj> DOBROVOLJNO VATROGASNO DRUŠTVO "VIR", Trg sv. Jurja  1, 23234 Vir</izvorni_sadrzaj>
    <derivirana_varijabla naziv="DomainObject.Predmet.ProtustrankaFormatedWithAdress_1"> DOBROVOLJNO VATROGASNO DRUŠTVO "VIR", Trg sv. Jurja  1, 23234 Vir</derivirana_varijabla>
  </DomainObject.Predmet.ProtustrankaFormatedWithAdress>
  <DomainObject.Predmet.ProtustrankaFormatedWithAdressOIB>
    <izvorni_sadrzaj> DOBROVOLJNO VATROGASNO DRUŠTVO "VIR", OIB 20733067399, Trg sv. Jurja  1, 23234 Vir</izvorni_sadrzaj>
    <derivirana_varijabla naziv="DomainObject.Predmet.ProtustrankaFormatedWithAdressOIB_1"> DOBROVOLJNO VATROGASNO DRUŠTVO "VIR", OIB 20733067399, Trg sv. Jurja  1, 23234 Vir</derivirana_varijabla>
  </DomainObject.Predmet.ProtustrankaFormatedWithAdressOIB>
  <DomainObject.Predmet.ProtustrankaWithAdress>
    <izvorni_sadrzaj>DOBROVOLJNO VATROGASNO DRUŠTVO "VIR" Trg sv. Jurja  1, 23234 Vir</izvorni_sadrzaj>
    <derivirana_varijabla naziv="DomainObject.Predmet.ProtustrankaWithAdress_1">DOBROVOLJNO VATROGASNO DRUŠTVO "VIR" Trg sv. Jurja  1, 23234 Vir</derivirana_varijabla>
  </DomainObject.Predmet.ProtustrankaWithAdress>
  <DomainObject.Predmet.ProtustrankaWithAdressOIB>
    <izvorni_sadrzaj>DOBROVOLJNO VATROGASNO DRUŠTVO "VIR", OIB 20733067399, Trg sv. Jurja  1, 23234 Vir</izvorni_sadrzaj>
    <derivirana_varijabla naziv="DomainObject.Predmet.ProtustrankaWithAdressOIB_1">DOBROVOLJNO VATROGASNO DRUŠTVO "VIR", OIB 20733067399, Trg sv. Jurja  1, 23234 Vir</derivirana_varijabla>
  </DomainObject.Predmet.ProtustrankaWithAdressOIB>
  <DomainObject.Predmet.ProtustrankaNazivFormated>
    <izvorni_sadrzaj>DOBROVOLJNO VATROGASNO DRUŠTVO "VIR"</izvorni_sadrzaj>
    <derivirana_varijabla naziv="DomainObject.Predmet.ProtustrankaNazivFormated_1">DOBROVOLJNO VATROGASNO DRUŠTVO "VIR"</derivirana_varijabla>
  </DomainObject.Predmet.ProtustrankaNazivFormated>
  <DomainObject.Predmet.ProtustrankaNazivFormatedOIB>
    <izvorni_sadrzaj>DOBROVOLJNO VATROGASNO DRUŠTVO "VIR", OIB 20733067399</izvorni_sadrzaj>
    <derivirana_varijabla naziv="DomainObject.Predmet.ProtustrankaNazivFormatedOIB_1">DOBROVOLJNO VATROGASNO DRUŠTVO "VIR", OIB 20733067399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Zadar</izvorni_sadrzaj>
    <derivirana_varijabla naziv="DomainObject.Predmet.StrankaFormated_1">  Financijska agencija, Podružnica Zadar</derivirana_varijabla>
  </DomainObject.Predmet.StrankaFormated>
  <DomainObject.Predmet.StrankaFormatedOIB>
    <izvorni_sadrzaj>  Financijska agencija, Podružnica Zadar, OIB 85821130368</izvorni_sadrzaj>
    <derivirana_varijabla naziv="DomainObject.Predmet.StrankaFormatedOIB_1">  Financijska agencija, Podružnica Zadar, OIB 85821130368</derivirana_varijabla>
  </DomainObject.Predmet.StrankaFormatedOIB>
  <DomainObject.Predmet.StrankaFormatedWithAdress>
    <izvorni_sadrzaj> Financijska agencija, Podružnica Zadar</izvorni_sadrzaj>
    <derivirana_varijabla naziv="DomainObject.Predmet.StrankaFormatedWithAdress_1"> Financijska agencija, Podružnica Zadar</derivirana_varijabla>
  </DomainObject.Predmet.StrankaFormatedWithAdress>
  <DomainObject.Predmet.StrankaFormatedWithAdressOIB>
    <izvorni_sadrzaj> Financijska agencija, Podružnica Zadar, OIB 85821130368</izvorni_sadrzaj>
    <derivirana_varijabla naziv="DomainObject.Predmet.StrankaFormatedWithAdressOIB_1"> Financijska agencija, Podružnica Zadar, OIB 85821130368</derivirana_varijabla>
  </DomainObject.Predmet.StrankaFormatedWithAdressOIB>
  <DomainObject.Predmet.StrankaWithAdress>
    <izvorni_sadrzaj>Financijska agencija, Podružnica Zadar </izvorni_sadrzaj>
    <derivirana_varijabla naziv="DomainObject.Predmet.StrankaWithAdress_1">Financijska agencija, Podružnica Zadar </derivirana_varijabla>
  </DomainObject.Predmet.StrankaWithAdress>
  <DomainObject.Predmet.StrankaWithAdressOIB>
    <izvorni_sadrzaj>Financijska agencija, Podružnica Zadar, OIB 85821130368</izvorni_sadrzaj>
    <derivirana_varijabla naziv="DomainObject.Predmet.StrankaWithAdressOIB_1">Financijska agencija, Podružnica Zadar, OIB 85821130368</derivirana_varijabla>
  </DomainObject.Predmet.StrankaWithAdressOIB>
  <DomainObject.Predmet.StrankaNazivFormated>
    <izvorni_sadrzaj>Financijska agencija, Podružnica Zadar</izvorni_sadrzaj>
    <derivirana_varijabla naziv="DomainObject.Predmet.StrankaNazivFormated_1">Financijska agencija, Podružnica Zadar</derivirana_varijabla>
  </DomainObject.Predmet.StrankaNazivFormated>
  <DomainObject.Predmet.StrankaNazivFormatedOIB>
    <izvorni_sadrzaj>Financijska agencija, Podružnica Zadar, OIB 85821130368</izvorni_sadrzaj>
    <derivirana_varijabla naziv="DomainObject.Predmet.StrankaNazivFormatedOIB_1">Financijska agencija, Podružnica Zadar,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43288.20</izvorni_sadrzaj>
    <derivirana_varijabla naziv="DomainObject.Predmet.TrenutnaVrijednost_1">43288.20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agencija, Podružnica Zadar</item>
    </izvorni_sadrzaj>
    <derivirana_varijabla naziv="DomainObject.Predmet.StrankaListFormated_1">
      <item>Financijska agencija, Podružnica Zadar</item>
    </derivirana_varijabla>
  </DomainObject.Predmet.StrankaListFormated>
  <DomainObject.Predmet.StrankaListFormatedOIB>
    <izvorni_sadrzaj>
      <item>Financijska agencija, Podružnica Zadar, OIB 85821130368</item>
    </izvorni_sadrzaj>
    <derivirana_varijabla naziv="DomainObject.Predmet.StrankaListFormatedOIB_1">
      <item>Financijska agencija, Podružnica Zadar, OIB 85821130368</item>
    </derivirana_varijabla>
  </DomainObject.Predmet.StrankaListFormatedOIB>
  <DomainObject.Predmet.StrankaListFormatedWithAdress>
    <izvorni_sadrzaj>
      <item>Financijska agencija, Podružnica Zadar</item>
    </izvorni_sadrzaj>
    <derivirana_varijabla naziv="DomainObject.Predmet.StrankaListFormatedWithAdress_1">
      <item>Financijska agencija, Podružnica Zadar</item>
    </derivirana_varijabla>
  </DomainObject.Predmet.StrankaListFormatedWithAdress>
  <DomainObject.Predmet.StrankaListFormatedWithAdressOIB>
    <izvorni_sadrzaj>
      <item>Financijska agencija, Podružnica Zadar, OIB 85821130368</item>
    </izvorni_sadrzaj>
    <derivirana_varijabla naziv="DomainObject.Predmet.StrankaListFormatedWithAdressOIB_1">
      <item>Financijska agencija, Podružnica Zadar, OIB 85821130368</item>
    </derivirana_varijabla>
  </DomainObject.Predmet.StrankaListFormatedWithAdressOIB>
  <DomainObject.Predmet.StrankaListNazivFormated>
    <izvorni_sadrzaj>
      <item>Financijska agencija, Podružnica Zadar</item>
    </izvorni_sadrzaj>
    <derivirana_varijabla naziv="DomainObject.Predmet.StrankaListNazivFormated_1">
      <item>Financijska agencija, Podružnica Zadar</item>
    </derivirana_varijabla>
  </DomainObject.Predmet.StrankaListNazivFormated>
  <DomainObject.Predmet.StrankaListNazivFormatedOIB>
    <izvorni_sadrzaj>
      <item>Financijska agencija, Podružnica Zadar, OIB 85821130368</item>
    </izvorni_sadrzaj>
    <derivirana_varijabla naziv="DomainObject.Predmet.StrankaListNazivFormatedOIB_1">
      <item>Financijska agencija, Podružnica Zadar, OIB 85821130368</item>
    </derivirana_varijabla>
  </DomainObject.Predmet.StrankaListNazivFormatedOIB>
  <DomainObject.Predmet.ProtuStrankaListFormated>
    <izvorni_sadrzaj>
      <item>DOBROVOLJNO VATROGASNO DRUŠTVO "VIR"</item>
    </izvorni_sadrzaj>
    <derivirana_varijabla naziv="DomainObject.Predmet.ProtuStrankaListFormated_1">
      <item>DOBROVOLJNO VATROGASNO DRUŠTVO "VIR"</item>
    </derivirana_varijabla>
  </DomainObject.Predmet.ProtuStrankaListFormated>
  <DomainObject.Predmet.ProtuStrankaListFormatedOIB>
    <izvorni_sadrzaj>
      <item>DOBROVOLJNO VATROGASNO DRUŠTVO "VIR", OIB 20733067399</item>
    </izvorni_sadrzaj>
    <derivirana_varijabla naziv="DomainObject.Predmet.ProtuStrankaListFormatedOIB_1">
      <item>DOBROVOLJNO VATROGASNO DRUŠTVO "VIR", OIB 20733067399</item>
    </derivirana_varijabla>
  </DomainObject.Predmet.ProtuStrankaListFormatedOIB>
  <DomainObject.Predmet.ProtuStrankaListFormatedWithAdress>
    <izvorni_sadrzaj>
      <item>DOBROVOLJNO VATROGASNO DRUŠTVO "VIR", Trg sv. Jurja  1, 23234 Vir</item>
    </izvorni_sadrzaj>
    <derivirana_varijabla naziv="DomainObject.Predmet.ProtuStrankaListFormatedWithAdress_1">
      <item>DOBROVOLJNO VATROGASNO DRUŠTVO "VIR", Trg sv. Jurja  1, 23234 Vir</item>
    </derivirana_varijabla>
  </DomainObject.Predmet.ProtuStrankaListFormatedWithAdress>
  <DomainObject.Predmet.ProtuStrankaListFormatedWithAdressOIB>
    <izvorni_sadrzaj>
      <item>DOBROVOLJNO VATROGASNO DRUŠTVO "VIR", OIB 20733067399, Trg sv. Jurja  1, 23234 Vir</item>
    </izvorni_sadrzaj>
    <derivirana_varijabla naziv="DomainObject.Predmet.ProtuStrankaListFormatedWithAdressOIB_1">
      <item>DOBROVOLJNO VATROGASNO DRUŠTVO "VIR", OIB 20733067399, Trg sv. Jurja  1, 23234 Vir</item>
    </derivirana_varijabla>
  </DomainObject.Predmet.ProtuStrankaListFormatedWithAdressOIB>
  <DomainObject.Predmet.ProtuStrankaListNazivFormated>
    <izvorni_sadrzaj>
      <item>DOBROVOLJNO VATROGASNO DRUŠTVO "VIR"</item>
    </izvorni_sadrzaj>
    <derivirana_varijabla naziv="DomainObject.Predmet.ProtuStrankaListNazivFormated_1">
      <item>DOBROVOLJNO VATROGASNO DRUŠTVO "VIR"</item>
    </derivirana_varijabla>
  </DomainObject.Predmet.ProtuStrankaListNazivFormated>
  <DomainObject.Predmet.ProtuStrankaListNazivFormatedOIB>
    <izvorni_sadrzaj>
      <item>DOBROVOLJNO VATROGASNO DRUŠTVO "VIR", OIB 20733067399</item>
    </izvorni_sadrzaj>
    <derivirana_varijabla naziv="DomainObject.Predmet.ProtuStrankaListNazivFormatedOIB_1">
      <item>DOBROVOLJNO VATROGASNO DRUŠTVO "VIR", OIB 20733067399</item>
    </derivirana_varijabla>
  </DomainObject.Predmet.ProtuStrankaListNazivFormatedOIB>
  <DomainObject.Predmet.OstaliListFormated>
    <izvorni_sadrzaj>
      <item>Miroslav Glavan</item>
    </izvorni_sadrzaj>
    <derivirana_varijabla naziv="DomainObject.Predmet.OstaliListFormated_1">
      <item>Miroslav Glavan</item>
    </derivirana_varijabla>
  </DomainObject.Predmet.OstaliListFormated>
  <DomainObject.Predmet.OstaliListFormatedOIB>
    <izvorni_sadrzaj>
      <item>Miroslav Glavan, OIB 01031300955</item>
    </izvorni_sadrzaj>
    <derivirana_varijabla naziv="DomainObject.Predmet.OstaliListFormatedOIB_1">
      <item>Miroslav Glavan, OIB 01031300955</item>
    </derivirana_varijabla>
  </DomainObject.Predmet.OstaliListFormatedOIB>
  <DomainObject.Predmet.OstaliListFormatedWithAdress>
    <izvorni_sadrzaj>
      <item>Miroslav Glavan, Put Lučice 16, 23234 Vir</item>
    </izvorni_sadrzaj>
    <derivirana_varijabla naziv="DomainObject.Predmet.OstaliListFormatedWithAdress_1">
      <item>Miroslav Glavan, Put Lučice 16, 23234 Vir</item>
    </derivirana_varijabla>
  </DomainObject.Predmet.OstaliListFormatedWithAdress>
  <DomainObject.Predmet.OstaliListFormatedWithAdressOIB>
    <izvorni_sadrzaj>
      <item>Miroslav Glavan, OIB 01031300955, Put Lučice 16, 23234 Vir</item>
    </izvorni_sadrzaj>
    <derivirana_varijabla naziv="DomainObject.Predmet.OstaliListFormatedWithAdressOIB_1">
      <item>Miroslav Glavan, OIB 01031300955, Put Lučice 16, 23234 Vir</item>
    </derivirana_varijabla>
  </DomainObject.Predmet.OstaliListFormatedWithAdressOIB>
  <DomainObject.Predmet.OstaliListNazivFormated>
    <izvorni_sadrzaj>
      <item>Miroslav Glavan</item>
    </izvorni_sadrzaj>
    <derivirana_varijabla naziv="DomainObject.Predmet.OstaliListNazivFormated_1">
      <item>Miroslav Glavan</item>
    </derivirana_varijabla>
  </DomainObject.Predmet.OstaliListNazivFormated>
  <DomainObject.Predmet.OstaliListNazivFormatedOIB>
    <izvorni_sadrzaj>
      <item>Miroslav Glavan, OIB 01031300955</item>
    </izvorni_sadrzaj>
    <derivirana_varijabla naziv="DomainObject.Predmet.OstaliListNazivFormatedOIB_1">
      <item>Miroslav Glavan, OIB 01031300955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2018.</izvorni_sadrzaj>
    <derivirana_varijabla naziv="DomainObject.Datum_1">18.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Zadar</izvorni_sadrzaj>
    <derivirana_varijabla naziv="DomainObject.Predmet.StrankaIDrugi_1">Financijska agencija, Podružnica Zadar</derivirana_varijabla>
  </DomainObject.Predmet.StrankaIDrugi>
  <DomainObject.Predmet.ProtustrankaIDrugi>
    <izvorni_sadrzaj>DOBROVOLJNO VATROGASNO DRUŠTVO "VIR"</izvorni_sadrzaj>
    <derivirana_varijabla naziv="DomainObject.Predmet.ProtustrankaIDrugi_1">DOBROVOLJNO VATROGASNO DRUŠTVO "VIR"</derivirana_varijabla>
  </DomainObject.Predmet.ProtustrankaIDrugi>
  <DomainObject.Predmet.StrankaIDrugiAdressOIB>
    <izvorni_sadrzaj>Financijska agencija, Podružnica Zadar, OIB 85821130368</izvorni_sadrzaj>
    <derivirana_varijabla naziv="DomainObject.Predmet.StrankaIDrugiAdressOIB_1">Financijska agencija, Podružnica Zadar, OIB 85821130368</derivirana_varijabla>
  </DomainObject.Predmet.StrankaIDrugiAdressOIB>
  <DomainObject.Predmet.ProtustrankaIDrugiAdressOIB>
    <izvorni_sadrzaj>DOBROVOLJNO VATROGASNO DRUŠTVO "VIR", OIB 20733067399, Trg sv. Jurja  1, 23234 Vir</izvorni_sadrzaj>
    <derivirana_varijabla naziv="DomainObject.Predmet.ProtustrankaIDrugiAdressOIB_1">DOBROVOLJNO VATROGASNO DRUŠTVO "VIR", OIB 20733067399, Trg sv. Jurja  1, 23234 Vir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Podružnica Zadar</item>
      <item>DOBROVOLJNO VATROGASNO DRUŠTVO "VIR"</item>
      <item>Miroslav Glavan</item>
    </izvorni_sadrzaj>
    <derivirana_varijabla naziv="DomainObject.Predmet.SudioniciListNaziv_1">
      <item>Financijska agencija, Podružnica Zadar</item>
      <item>DOBROVOLJNO VATROGASNO DRUŠTVO "VIR"</item>
      <item>Miroslav Glavan</item>
    </derivirana_varijabla>
  </DomainObject.Predmet.SudioniciListNaziv>
  <DomainObject.Predmet.SudioniciListAdressOIB>
    <izvorni_sadrzaj>
      <item>Financijska agencija, Podružnica Zadar, OIB 85821130368</item>
      <item>DOBROVOLJNO VATROGASNO DRUŠTVO "VIR", OIB 20733067399, Trg sv. Jurja  1,23234 Vir</item>
      <item>Miroslav Glavan, OIB 01031300955, Put Lučice 16,23234 Vir</item>
    </izvorni_sadrzaj>
    <derivirana_varijabla naziv="DomainObject.Predmet.SudioniciListAdressOIB_1">
      <item>Financijska agencija, Podružnica Zadar, OIB 85821130368</item>
      <item>DOBROVOLJNO VATROGASNO DRUŠTVO "VIR", OIB 20733067399, Trg sv. Jurja  1,23234 Vir</item>
      <item>Miroslav Glavan, OIB 01031300955, Put Lučice 16,23234 Vir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20733067399</item>
      <item>, OIB 01031300955</item>
    </izvorni_sadrzaj>
    <derivirana_varijabla naziv="DomainObject.Predmet.SudioniciListNazivOIB_1">
      <item>, OIB 85821130368</item>
      <item>, OIB 20733067399</item>
      <item>, OIB 01031300955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90</properties:Words>
  <properties:Characters>510</properties:Characters>
  <properties:Lines>37</properties:Lines>
  <properties:Paragraphs>13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2018-08-29T05:59:00Z</dcterms:created>
  <dc:creator>Administrator</dc:creator>
  <cp:lastModifiedBy>Ante Rubelj</cp:lastModifiedBy>
  <cp:lastPrinted>2018-09-18T06:52:00Z</cp:lastPrinted>
  <dcterms:modified xmlns:xsi="http://www.w3.org/2001/XMLSchema-instance" xsi:type="dcterms:W3CDTF">2018-09-18T11:31:00Z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(St-122-18- fina stanje računa - 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