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6a1b" w14:paraId="1ce6a1b" w:rsidRDefault="00702487" w:rsidP="003A24C0" w:rsidR="005E1E3A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60A4E" w:rsidP="00702487" w:rsidR="00702487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DB51DD">
        <w:rPr>
          <w:rFonts w:hAnsi="Times New Roman" w:ascii="Times New Roman"/>
          <w:sz w:val="24"/>
          <w:szCs w:val="24"/>
          <w:lang w:val="pl-PL"/>
        </w:rPr>
        <w:t>:</w:t>
      </w:r>
      <w:r w:rsidR="00176FA2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7C2112">
        <w:rPr>
          <w:rFonts w:hAnsi="Times New Roman" w:ascii="Times New Roman"/>
          <w:sz w:val="24"/>
          <w:szCs w:val="24"/>
          <w:lang w:val="pl-PL"/>
        </w:rPr>
        <w:t>5243/16</w:t>
      </w:r>
    </w:p>
    <w:p w:rsidRDefault="005E1E3A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7C2112">
        <w:rPr>
          <w:rFonts w:hAnsi="Times New Roman" w:ascii="Times New Roman"/>
          <w:sz w:val="24"/>
          <w:szCs w:val="24"/>
          <w:lang w:val="pl-PL"/>
        </w:rPr>
        <w:t xml:space="preserve">AVANTURIST </w:t>
      </w:r>
      <w:r w:rsidR="003C0211">
        <w:rPr>
          <w:rFonts w:hAnsi="Times New Roman" w:ascii="Times New Roman"/>
          <w:sz w:val="24"/>
          <w:szCs w:val="24"/>
          <w:lang w:val="pl-PL"/>
        </w:rPr>
        <w:t>d.o.o. u stečaju</w:t>
      </w:r>
    </w:p>
    <w:p w:rsidRDefault="00D049F1" w:rsidP="00D049F1" w:rsidR="00D049F1" w:rsidRPr="00D049F1">
      <w:pPr>
        <w:rPr>
          <w:rFonts w:hAnsi="Times New Roman" w:ascii="Times New Roman"/>
          <w:sz w:val="24"/>
          <w:szCs w:val="24"/>
          <w:lang w:val="pl-PL"/>
        </w:rPr>
      </w:pPr>
      <w:r w:rsidRPr="00D049F1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7C2112">
        <w:rPr>
          <w:rFonts w:hAnsi="Times New Roman" w:ascii="Times New Roman"/>
          <w:sz w:val="24"/>
          <w:szCs w:val="24"/>
          <w:lang w:val="pl-PL"/>
        </w:rPr>
        <w:t>Nečujamska 11</w:t>
      </w:r>
    </w:p>
    <w:p w:rsidRDefault="00D049F1" w:rsidP="003A24C0" w:rsidR="00702487">
      <w:pPr>
        <w:rPr>
          <w:rFonts w:hAnsi="Times New Roman" w:ascii="Times New Roman"/>
          <w:sz w:val="24"/>
          <w:szCs w:val="24"/>
          <w:lang w:val="pl-PL"/>
        </w:rPr>
      </w:pPr>
      <w:r w:rsidRPr="00D049F1">
        <w:rPr>
          <w:rFonts w:hAnsi="Times New Roman" w:ascii="Times New Roman"/>
          <w:sz w:val="24"/>
          <w:szCs w:val="24"/>
          <w:lang w:val="pl-PL"/>
        </w:rPr>
        <w:t xml:space="preserve">OIB: </w:t>
      </w:r>
      <w:r w:rsidR="007C2112" w:rsidRPr="007C2112">
        <w:rPr>
          <w:rFonts w:hAnsi="Times New Roman" w:ascii="Times New Roman"/>
          <w:sz w:val="24"/>
          <w:szCs w:val="24"/>
          <w:lang w:val="pl-PL"/>
        </w:rPr>
        <w:t>47587290634</w:t>
      </w:r>
    </w:p>
    <w:p w:rsidRDefault="007C2112" w:rsidP="003A24C0" w:rsidR="007C2112">
      <w:pPr>
        <w:rPr>
          <w:rFonts w:hAnsi="Times New Roman" w:ascii="Times New Roman"/>
          <w:sz w:val="24"/>
          <w:szCs w:val="24"/>
          <w:lang w:val="pl-PL"/>
        </w:rPr>
      </w:pPr>
    </w:p>
    <w:p w:rsidRDefault="007C2112" w:rsidP="003A24C0" w:rsidR="007C2112" w:rsidRPr="003A24C0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3A24C0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3A24C0" w:rsidP="003A24C0" w:rsidR="003A24C0" w:rsidRPr="003A24C0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3A24C0" w:rsidR="00351626" w:rsidRPr="003A24C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C2112" w:rsidP="003A24C0" w:rsidR="007C21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C2112" w:rsidP="003A24C0" w:rsidR="007C21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51626" w:rsidP="003A24C0" w:rsidR="00702487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:rsidTr="000331A7" w:rsidR="00504038" w:rsidRPr="00B40BEB">
        <w:trPr>
          <w:jc w:val="center"/>
        </w:trPr>
        <w:tc>
          <w:tcPr>
            <w:tcW w:type="pct" w:w="5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331A7" w:rsidR="003A24C0" w:rsidRPr="00B40BEB">
        <w:trPr>
          <w:jc w:val="center"/>
        </w:trPr>
        <w:tc>
          <w:tcPr>
            <w:tcW w:type="pct" w:w="536"/>
          </w:tcPr>
          <w:p w:rsidRDefault="007C2112" w:rsidP="003A24C0" w:rsidR="003A24C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838"/>
          </w:tcPr>
          <w:p w:rsidRDefault="007C2112" w:rsidP="003A24C0" w:rsidR="003A24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06"/>
          </w:tcPr>
          <w:p w:rsidRDefault="007C2112" w:rsidP="003A24C0" w:rsidR="003A24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99"/>
          </w:tcPr>
          <w:p w:rsidRDefault="007C2112" w:rsidP="003A24C0" w:rsidR="003A24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0"/>
          </w:tcPr>
          <w:p w:rsidRDefault="007C2112" w:rsidP="003A24C0" w:rsidR="003A24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0"/>
          </w:tcPr>
          <w:p w:rsidRDefault="007C2112" w:rsidP="003A24C0" w:rsidR="003A24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0"/>
          </w:tcPr>
          <w:p w:rsidRDefault="007C2112" w:rsidP="003A24C0" w:rsidR="003A24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80"/>
          </w:tcPr>
          <w:p w:rsidRDefault="007C2112" w:rsidP="003A24C0" w:rsidR="003A24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</w:tr>
    </w:tbl>
    <w:p w:rsidRDefault="006D7D99" w:rsidP="00351626" w:rsidR="006D7D99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C2112" w:rsidP="00351626" w:rsidR="007C21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C2112" w:rsidP="00351626" w:rsidR="007C21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C2112" w:rsidP="00351626" w:rsidR="007C21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C2112" w:rsidP="00351626" w:rsidR="007C21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51626" w:rsidP="00351626" w:rsidR="00351626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 VIŠI ISPLATNI RED</w:t>
      </w:r>
    </w:p>
    <w:p w:rsidRDefault="00351626" w:rsidP="00351626" w:rsidR="00351626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74"/>
        <w:gridCol w:w="2622"/>
        <w:gridCol w:w="1896"/>
        <w:gridCol w:w="2188"/>
        <w:gridCol w:w="1815"/>
        <w:gridCol w:w="1846"/>
        <w:gridCol w:w="1639"/>
        <w:gridCol w:w="2019"/>
      </w:tblGrid>
      <w:tr w:rsidTr="0021748D" w:rsidR="00351626" w:rsidRPr="00B40BEB">
        <w:trPr>
          <w:jc w:val="center"/>
        </w:trPr>
        <w:tc>
          <w:tcPr>
            <w:tcW w:type="pct" w:w="533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5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4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7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78"/>
            <w:vAlign w:val="center"/>
          </w:tcPr>
          <w:p w:rsidRDefault="00351626" w:rsidP="00F43B11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88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22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43"/>
            <w:vAlign w:val="center"/>
          </w:tcPr>
          <w:p w:rsidRDefault="00351626" w:rsidP="00DD4DFF" w:rsidR="0035162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21748D" w:rsidR="00804774" w:rsidRPr="00B40BEB">
        <w:trPr>
          <w:jc w:val="center"/>
        </w:trPr>
        <w:tc>
          <w:tcPr>
            <w:tcW w:type="pct" w:w="533"/>
          </w:tcPr>
          <w:p w:rsidRDefault="00804774" w:rsidP="00804774" w:rsidR="0080477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804774" w:rsidP="00804774" w:rsidR="0080477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</w:tcPr>
          <w:p w:rsidRDefault="00804774" w:rsidP="00804774" w:rsidR="008047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</w:t>
            </w:r>
          </w:p>
        </w:tc>
        <w:tc>
          <w:tcPr>
            <w:tcW w:type="pct" w:w="604"/>
          </w:tcPr>
          <w:p w:rsidRDefault="00804774" w:rsidP="00804774" w:rsidR="008047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7"/>
          </w:tcPr>
          <w:p w:rsidRDefault="00804774" w:rsidP="00804774" w:rsidR="0080477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78"/>
          </w:tcPr>
          <w:p w:rsidRDefault="00373A4A" w:rsidP="00804774" w:rsidR="0080477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4.241,30</w:t>
            </w:r>
          </w:p>
        </w:tc>
        <w:tc>
          <w:tcPr>
            <w:tcW w:type="pct" w:w="588"/>
          </w:tcPr>
          <w:p w:rsidRDefault="00373A4A" w:rsidP="00373A4A" w:rsidR="0080477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</w:t>
            </w:r>
            <w:r w:rsidR="009C37F4">
              <w:rPr>
                <w:rFonts w:hAnsi="Times New Roman" w:ascii="Times New Roman"/>
                <w:sz w:val="24"/>
                <w:szCs w:val="24"/>
              </w:rPr>
              <w:t>i druga javna davanja</w:t>
            </w:r>
          </w:p>
        </w:tc>
        <w:tc>
          <w:tcPr>
            <w:tcW w:type="pct" w:w="522"/>
          </w:tcPr>
          <w:p w:rsidRDefault="00373A4A" w:rsidP="00804774" w:rsidR="0080477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4.241,30</w:t>
            </w:r>
          </w:p>
        </w:tc>
        <w:tc>
          <w:tcPr>
            <w:tcW w:type="pct" w:w="643"/>
          </w:tcPr>
          <w:p w:rsidRDefault="009C37F4" w:rsidP="00663093" w:rsidR="00ED773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druga javna davanja </w:t>
            </w:r>
          </w:p>
          <w:p w:rsidRDefault="00804774" w:rsidP="00373A4A" w:rsidR="0080477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</w:t>
            </w:r>
            <w:r w:rsidR="0066309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373A4A">
              <w:rPr>
                <w:rFonts w:hAnsi="Times New Roman" w:ascii="Times New Roman"/>
                <w:sz w:val="24"/>
                <w:szCs w:val="24"/>
              </w:rPr>
              <w:t>1.979,08</w:t>
            </w:r>
            <w:r w:rsidR="0066309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</w:tbl>
    <w:p w:rsidRDefault="004E19D1" w:rsidP="00467F54" w:rsidR="004E19D1">
      <w:pPr>
        <w:rPr>
          <w:rFonts w:hAnsi="Times New Roman" w:ascii="Times New Roman"/>
          <w:b/>
          <w:sz w:val="24"/>
        </w:rPr>
      </w:pPr>
    </w:p>
    <w:p w:rsidRDefault="007C2112" w:rsidP="00CB0AA6" w:rsidR="007C2112">
      <w:pPr>
        <w:jc w:val="center"/>
        <w:rPr>
          <w:rFonts w:hAnsi="Times New Roman" w:ascii="Times New Roman"/>
          <w:b/>
          <w:sz w:val="24"/>
        </w:rPr>
      </w:pPr>
    </w:p>
    <w:p w:rsidRDefault="0097376D" w:rsidP="00CB0AA6" w:rsidR="0097376D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97376D" w:rsidP="0097376D" w:rsidR="0097376D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99"/>
        <w:gridCol w:w="2407"/>
        <w:gridCol w:w="1900"/>
        <w:gridCol w:w="2575"/>
        <w:gridCol w:w="1900"/>
        <w:gridCol w:w="1900"/>
        <w:gridCol w:w="1614"/>
        <w:gridCol w:w="1504"/>
      </w:tblGrid>
      <w:tr w:rsidTr="003775CF" w:rsidR="009E588D" w:rsidRPr="00B40BEB">
        <w:trPr>
          <w:jc w:val="center"/>
        </w:trPr>
        <w:tc>
          <w:tcPr>
            <w:tcW w:type="pct" w:w="605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5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0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5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5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14"/>
            <w:vAlign w:val="center"/>
          </w:tcPr>
          <w:p w:rsidRDefault="00D70B37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</w:t>
            </w:r>
            <w:r w:rsidR="0097376D"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type="pct" w:w="479"/>
            <w:vAlign w:val="center"/>
          </w:tcPr>
          <w:p w:rsidRDefault="0097376D" w:rsidP="000077CB" w:rsidR="0097376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3775CF" w:rsidR="009E588D" w:rsidRPr="00B40BEB">
        <w:trPr>
          <w:jc w:val="center"/>
        </w:trPr>
        <w:tc>
          <w:tcPr>
            <w:tcW w:type="pct" w:w="605"/>
          </w:tcPr>
          <w:p w:rsidRDefault="000F2DBD" w:rsidP="00467F54" w:rsidR="00467F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767"/>
          </w:tcPr>
          <w:p w:rsidRDefault="000F2DBD" w:rsidP="00467F54" w:rsidR="00467F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05"/>
          </w:tcPr>
          <w:p w:rsidRDefault="000F2DBD" w:rsidP="00467F54" w:rsidR="00467F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820"/>
          </w:tcPr>
          <w:p w:rsidRDefault="000F2DBD" w:rsidP="00467F54" w:rsidR="00467F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05"/>
          </w:tcPr>
          <w:p w:rsidRDefault="000F2DBD" w:rsidP="00467F54" w:rsidR="00467F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05"/>
          </w:tcPr>
          <w:p w:rsidRDefault="000F2DBD" w:rsidP="00467F54" w:rsidR="00467F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14"/>
          </w:tcPr>
          <w:p w:rsidRDefault="000F2DBD" w:rsidP="00467F54" w:rsidR="00467F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479"/>
          </w:tcPr>
          <w:p w:rsidRDefault="000F2DBD" w:rsidP="009E588D" w:rsidR="009E588D" w:rsidRPr="00B40BEB">
            <w:pPr>
              <w:pStyle w:val="Bezproreda"/>
              <w:ind w:left="332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</w:tr>
    </w:tbl>
    <w:p w:rsidRDefault="00BD0C75" w:rsidP="00BD0C75" w:rsidR="00BD0C75">
      <w:pPr>
        <w:rPr>
          <w:rFonts w:hAnsi="Times New Roman" w:ascii="Times New Roman"/>
          <w:b/>
          <w:sz w:val="24"/>
          <w:szCs w:val="24"/>
        </w:rPr>
      </w:pPr>
    </w:p>
    <w:p w:rsidRDefault="008B327A" w:rsidP="004E19D1" w:rsidR="008B327A">
      <w:pPr>
        <w:jc w:val="center"/>
        <w:rPr>
          <w:rFonts w:hAnsi="Times New Roman" w:ascii="Times New Roman"/>
          <w:b/>
          <w:sz w:val="24"/>
        </w:rPr>
      </w:pPr>
    </w:p>
    <w:p w:rsidRDefault="008B327A" w:rsidP="004E19D1" w:rsidR="008B327A">
      <w:pPr>
        <w:jc w:val="center"/>
        <w:rPr>
          <w:rFonts w:hAnsi="Times New Roman" w:ascii="Times New Roman"/>
          <w:b/>
          <w:sz w:val="24"/>
        </w:rPr>
      </w:pPr>
    </w:p>
    <w:p w:rsidRDefault="007C2112" w:rsidP="004E19D1" w:rsidR="007C2112">
      <w:pPr>
        <w:jc w:val="center"/>
        <w:rPr>
          <w:rFonts w:hAnsi="Times New Roman" w:ascii="Times New Roman"/>
          <w:b/>
          <w:sz w:val="24"/>
        </w:rPr>
      </w:pPr>
    </w:p>
    <w:p w:rsidRDefault="007C2112" w:rsidP="004E19D1" w:rsidR="007C2112">
      <w:pPr>
        <w:jc w:val="center"/>
        <w:rPr>
          <w:rFonts w:hAnsi="Times New Roman" w:ascii="Times New Roman"/>
          <w:b/>
          <w:sz w:val="24"/>
        </w:rPr>
      </w:pPr>
    </w:p>
    <w:p w:rsidRDefault="00D419AE" w:rsidP="004E19D1" w:rsidR="00D419AE">
      <w:pPr>
        <w:jc w:val="center"/>
        <w:rPr>
          <w:rFonts w:hAnsi="Times New Roman" w:ascii="Times New Roman"/>
          <w:b/>
          <w:sz w:val="24"/>
        </w:rPr>
      </w:pPr>
    </w:p>
    <w:p w:rsidRDefault="004E19D1" w:rsidP="004E19D1" w:rsidR="004E19D1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4E19D1" w:rsidP="004E19D1" w:rsidR="004E19D1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697720" w:rsidR="004E19D1" w:rsidRPr="007B4027">
        <w:trPr>
          <w:jc w:val="center"/>
        </w:trPr>
        <w:tc>
          <w:tcPr>
            <w:tcW w:type="pct" w:w="747"/>
            <w:vAlign w:val="center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4E19D1" w:rsidP="00697720" w:rsidR="004E19D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4E19D1" w:rsidP="00697720" w:rsidR="004E19D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697720" w:rsidR="004E19D1" w:rsidRPr="007B4027">
        <w:trPr>
          <w:jc w:val="center"/>
        </w:trPr>
        <w:tc>
          <w:tcPr>
            <w:tcW w:type="pct" w:w="747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4E19D1" w:rsidP="00697720" w:rsidR="004E19D1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4263B" w:rsidP="002E2C48" w:rsidR="0064263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C2112" w:rsidP="002E2C48" w:rsidR="007C2112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C2112" w:rsidP="002E2C48" w:rsidR="007C2112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B24DF" w:rsidP="002E2C48" w:rsidR="001B24DF" w:rsidRPr="00F12BE6">
      <w:pPr>
        <w:jc w:val="center"/>
        <w:rPr>
          <w:rFonts w:hAnsi="Times New Roman" w:ascii="Times New Roman"/>
          <w:b/>
          <w:sz w:val="24"/>
          <w:szCs w:val="24"/>
        </w:rPr>
      </w:pPr>
      <w:r w:rsidRPr="00F12BE6">
        <w:rPr>
          <w:rFonts w:hAnsi="Times New Roman" w:ascii="Times New Roman"/>
          <w:b/>
          <w:sz w:val="24"/>
          <w:szCs w:val="24"/>
        </w:rPr>
        <w:t>REKAPITULACIJA</w:t>
      </w:r>
    </w:p>
    <w:p w:rsidRDefault="001B24DF" w:rsidP="001B24DF" w:rsidR="001B24DF">
      <w:pPr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1B24DF" w:rsidP="001B24DF" w:rsidR="001B24DF">
      <w:pPr>
        <w:ind w:left="36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dxa" w:w="11500"/>
        <w:jc w:val="center"/>
        <w:tblLook w:val="04A0" w:noVBand="1" w:noHBand="0" w:lastColumn="0" w:firstColumn="1" w:lastRow="0" w:firstRow="1"/>
      </w:tblPr>
      <w:tblGrid>
        <w:gridCol w:w="3320"/>
        <w:gridCol w:w="2680"/>
        <w:gridCol w:w="2820"/>
        <w:gridCol w:w="2680"/>
      </w:tblGrid>
      <w:tr w:rsidTr="009C7711" w:rsidR="009C7711" w:rsidRPr="00F12BE6">
        <w:trPr>
          <w:trHeight w:val="330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DD4DFF" w:rsidR="009C7711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DD4DFF" w:rsidR="009C7711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DD4DFF" w:rsidR="009C7711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DD4DFF" w:rsidR="009C7711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9C7711" w:rsidR="009C7711" w:rsidRPr="00F12BE6">
        <w:trPr>
          <w:trHeight w:val="315"/>
          <w:jc w:val="center"/>
        </w:trPr>
        <w:tc>
          <w:tcPr>
            <w:tcW w:type="dxa" w:w="3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DD4DFF" w:rsidR="009C7711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F2034F" w:rsidR="009C7711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                       </w:t>
            </w:r>
            <w:r w:rsidR="000B1318">
              <w:rPr>
                <w:rFonts w:eastAsia="Times New Roman" w:hAnsi="Times New Roman" w:ascii="Times New Roman"/>
                <w:sz w:val="24"/>
                <w:szCs w:val="24"/>
              </w:rPr>
              <w:t xml:space="preserve">           </w:t>
            </w:r>
            <w:r w:rsidR="00F2034F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034F" w:rsidP="00DD4DFF" w:rsidR="009C7711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DD4DFF" w:rsidR="009C7711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9C7711" w:rsidR="009C7711" w:rsidRPr="00F12BE6">
        <w:trPr>
          <w:trHeight w:val="315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DD4DFF" w:rsidR="009C7711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034F" w:rsidP="00DD4DFF" w:rsidR="009C7711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4.241,30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034F" w:rsidP="00DD4DFF" w:rsidR="009C7711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4.241,30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DD4DFF" w:rsidR="009C7711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9C7711" w:rsidR="009C7711" w:rsidRPr="00F12BE6">
        <w:trPr>
          <w:trHeight w:val="315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DD4DFF" w:rsidR="009C7711" w:rsidRPr="00F12BE6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034F" w:rsidP="00DD4DFF" w:rsidR="009C7711" w:rsidRPr="00B50971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sz w:val="24"/>
                <w:szCs w:val="24"/>
              </w:rPr>
              <w:t>4.241,30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2034F" w:rsidP="009A5C87" w:rsidR="009C7711" w:rsidRPr="009B43EE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sz w:val="24"/>
                <w:szCs w:val="24"/>
              </w:rPr>
              <w:t>4.241,30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C7711" w:rsidP="00DD4DFF" w:rsidR="009C7711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39305C" w:rsidR="001B24DF">
      <w:pPr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D061A3">
        <w:rPr>
          <w:rFonts w:hAnsi="Times New Roman" w:ascii="Times New Roman"/>
          <w:sz w:val="24"/>
        </w:rPr>
        <w:t xml:space="preserve">                                                  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351626" w:rsidR="00F80D66" w:rsidRPr="00BB399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F82063">
        <w:rPr>
          <w:rFonts w:hAnsi="Times New Roman" w:ascii="Times New Roman"/>
          <w:sz w:val="24"/>
        </w:rPr>
        <w:t xml:space="preserve"> </w:t>
      </w:r>
      <w:r w:rsidR="00AA5F31">
        <w:rPr>
          <w:rFonts w:hAnsi="Times New Roman" w:ascii="Times New Roman"/>
          <w:sz w:val="24"/>
        </w:rPr>
        <w:t>22</w:t>
      </w:r>
      <w:r w:rsidR="007C2112">
        <w:rPr>
          <w:rFonts w:hAnsi="Times New Roman" w:ascii="Times New Roman"/>
          <w:sz w:val="24"/>
        </w:rPr>
        <w:t>.01.2019</w:t>
      </w:r>
      <w:r w:rsidR="00600668">
        <w:rPr>
          <w:rFonts w:hAnsi="Times New Roman" w:ascii="Times New Roman"/>
          <w:sz w:val="24"/>
        </w:rPr>
        <w:t>. godine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</w:t>
      </w:r>
      <w:r w:rsidR="0088458D">
        <w:rPr>
          <w:rFonts w:hAnsi="Times New Roman" w:ascii="Times New Roman"/>
          <w:sz w:val="24"/>
        </w:rPr>
        <w:t xml:space="preserve">                    </w:t>
      </w:r>
      <w:r w:rsidR="00D061A3">
        <w:rPr>
          <w:rFonts w:hAnsi="Times New Roman" w:ascii="Times New Roman"/>
          <w:sz w:val="24"/>
        </w:rPr>
        <w:t xml:space="preserve">                     </w:t>
      </w:r>
      <w:r w:rsidR="00600668">
        <w:rPr>
          <w:rFonts w:hAnsi="Times New Roman" w:ascii="Times New Roman"/>
          <w:sz w:val="24"/>
        </w:rPr>
        <w:t xml:space="preserve">                    </w:t>
      </w:r>
      <w:r>
        <w:rPr>
          <w:rFonts w:hAnsi="Times New Roman" w:ascii="Times New Roman"/>
          <w:sz w:val="24"/>
        </w:rPr>
        <w:t>Tibor Toth</w:t>
      </w:r>
    </w:p>
    <w:sectPr w:rsidSect="001B24DF" w:rsidR="00F80D66" w:rsidRPr="00BB399D">
      <w:foot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B66" w:rsidP="00702487" w:rsidR="000D1B66">
      <w:pPr>
        <w:spacing w:after="0"/>
      </w:pPr>
      <w:r>
        <w:separator/>
      </w:r>
    </w:p>
  </w:endnote>
  <w:endnote w:id="0" w:type="continuationSeparator">
    <w:p w:rsidRDefault="000D1B66" w:rsidP="00702487" w:rsidR="000D1B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856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C6F4A" w:rsidR="004C6F4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1F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4C6F4A" w:rsidR="004C6F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B66" w:rsidP="00702487" w:rsidR="000D1B66">
      <w:pPr>
        <w:spacing w:after="0"/>
      </w:pPr>
      <w:r>
        <w:separator/>
      </w:r>
    </w:p>
  </w:footnote>
  <w:footnote w:id="0" w:type="continuationSeparator">
    <w:p w:rsidRDefault="000D1B66" w:rsidP="00702487" w:rsidR="000D1B66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F0486"/>
    <w:multiLevelType w:val="hybridMultilevel"/>
    <w:tmpl w:val="863652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A3389"/>
    <w:multiLevelType w:val="hybridMultilevel"/>
    <w:tmpl w:val="A00C73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AA6FD8"/>
    <w:multiLevelType w:val="hybridMultilevel"/>
    <w:tmpl w:val="0AD610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6A77EB"/>
    <w:multiLevelType w:val="hybridMultilevel"/>
    <w:tmpl w:val="7D56B6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D968FF"/>
    <w:multiLevelType w:val="hybridMultilevel"/>
    <w:tmpl w:val="A0D2231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6A84C9B"/>
    <w:multiLevelType w:val="hybridMultilevel"/>
    <w:tmpl w:val="12FA54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3B00"/>
    <w:rsid w:val="00020372"/>
    <w:rsid w:val="000740E3"/>
    <w:rsid w:val="000B1318"/>
    <w:rsid w:val="000D1B4E"/>
    <w:rsid w:val="000D1B66"/>
    <w:rsid w:val="000D2C11"/>
    <w:rsid w:val="000E09AF"/>
    <w:rsid w:val="000E0D16"/>
    <w:rsid w:val="000F079E"/>
    <w:rsid w:val="000F116C"/>
    <w:rsid w:val="000F2DBD"/>
    <w:rsid w:val="0012269C"/>
    <w:rsid w:val="00160426"/>
    <w:rsid w:val="00176FA2"/>
    <w:rsid w:val="00181425"/>
    <w:rsid w:val="00185FB8"/>
    <w:rsid w:val="001A2030"/>
    <w:rsid w:val="001A7E81"/>
    <w:rsid w:val="001B24DF"/>
    <w:rsid w:val="001B6F20"/>
    <w:rsid w:val="001C05DE"/>
    <w:rsid w:val="001C2B28"/>
    <w:rsid w:val="001C5AF7"/>
    <w:rsid w:val="001D20D1"/>
    <w:rsid w:val="001D77A4"/>
    <w:rsid w:val="0021748D"/>
    <w:rsid w:val="0024427A"/>
    <w:rsid w:val="002E2C48"/>
    <w:rsid w:val="002F24BC"/>
    <w:rsid w:val="003012A0"/>
    <w:rsid w:val="003017B5"/>
    <w:rsid w:val="00310EB5"/>
    <w:rsid w:val="00323C19"/>
    <w:rsid w:val="00327BDD"/>
    <w:rsid w:val="00330B3A"/>
    <w:rsid w:val="003401D3"/>
    <w:rsid w:val="003512D3"/>
    <w:rsid w:val="00351626"/>
    <w:rsid w:val="003701AB"/>
    <w:rsid w:val="00373A4A"/>
    <w:rsid w:val="003775CF"/>
    <w:rsid w:val="003842A4"/>
    <w:rsid w:val="003864ED"/>
    <w:rsid w:val="00387F32"/>
    <w:rsid w:val="0039305C"/>
    <w:rsid w:val="003965C9"/>
    <w:rsid w:val="003A24C0"/>
    <w:rsid w:val="003A392E"/>
    <w:rsid w:val="003A52AE"/>
    <w:rsid w:val="003B59EA"/>
    <w:rsid w:val="003C0211"/>
    <w:rsid w:val="004132D4"/>
    <w:rsid w:val="00421A80"/>
    <w:rsid w:val="004462D0"/>
    <w:rsid w:val="00447F71"/>
    <w:rsid w:val="00451F37"/>
    <w:rsid w:val="00467F54"/>
    <w:rsid w:val="00470207"/>
    <w:rsid w:val="004715A0"/>
    <w:rsid w:val="004810AE"/>
    <w:rsid w:val="00490048"/>
    <w:rsid w:val="00490BC3"/>
    <w:rsid w:val="004C6A17"/>
    <w:rsid w:val="004C6F4A"/>
    <w:rsid w:val="004D3A5C"/>
    <w:rsid w:val="004E058A"/>
    <w:rsid w:val="004E19D1"/>
    <w:rsid w:val="004F1D8F"/>
    <w:rsid w:val="00504038"/>
    <w:rsid w:val="0051200E"/>
    <w:rsid w:val="00524EB0"/>
    <w:rsid w:val="00530E66"/>
    <w:rsid w:val="00553A4B"/>
    <w:rsid w:val="00553AA9"/>
    <w:rsid w:val="00586211"/>
    <w:rsid w:val="005B7704"/>
    <w:rsid w:val="005C1EFD"/>
    <w:rsid w:val="005C3F42"/>
    <w:rsid w:val="005C75D5"/>
    <w:rsid w:val="005D14E9"/>
    <w:rsid w:val="005E03B5"/>
    <w:rsid w:val="005E1E3A"/>
    <w:rsid w:val="005E7760"/>
    <w:rsid w:val="006000D8"/>
    <w:rsid w:val="00600668"/>
    <w:rsid w:val="00624531"/>
    <w:rsid w:val="0064263B"/>
    <w:rsid w:val="00663093"/>
    <w:rsid w:val="006B380B"/>
    <w:rsid w:val="006D6FA4"/>
    <w:rsid w:val="006D7D99"/>
    <w:rsid w:val="006E0E56"/>
    <w:rsid w:val="006F2922"/>
    <w:rsid w:val="006F7E2C"/>
    <w:rsid w:val="006F7F71"/>
    <w:rsid w:val="00702487"/>
    <w:rsid w:val="00717B9C"/>
    <w:rsid w:val="00722B1E"/>
    <w:rsid w:val="007429F9"/>
    <w:rsid w:val="00751D48"/>
    <w:rsid w:val="0075622C"/>
    <w:rsid w:val="00760A4E"/>
    <w:rsid w:val="00763B7C"/>
    <w:rsid w:val="00791143"/>
    <w:rsid w:val="007934FA"/>
    <w:rsid w:val="007C2112"/>
    <w:rsid w:val="00804774"/>
    <w:rsid w:val="00813132"/>
    <w:rsid w:val="00841124"/>
    <w:rsid w:val="00843432"/>
    <w:rsid w:val="008512FB"/>
    <w:rsid w:val="00852A9E"/>
    <w:rsid w:val="00864E55"/>
    <w:rsid w:val="00870B9F"/>
    <w:rsid w:val="0088458D"/>
    <w:rsid w:val="0089024D"/>
    <w:rsid w:val="008925D9"/>
    <w:rsid w:val="00894A19"/>
    <w:rsid w:val="008A3E3C"/>
    <w:rsid w:val="008B327A"/>
    <w:rsid w:val="008B361F"/>
    <w:rsid w:val="008B6058"/>
    <w:rsid w:val="008F0214"/>
    <w:rsid w:val="008F1AD5"/>
    <w:rsid w:val="008F2DCA"/>
    <w:rsid w:val="008F646B"/>
    <w:rsid w:val="0091284D"/>
    <w:rsid w:val="00913D7F"/>
    <w:rsid w:val="00922017"/>
    <w:rsid w:val="0093012E"/>
    <w:rsid w:val="00953CB1"/>
    <w:rsid w:val="009630EE"/>
    <w:rsid w:val="0096657B"/>
    <w:rsid w:val="0097376D"/>
    <w:rsid w:val="00977BCA"/>
    <w:rsid w:val="00983C46"/>
    <w:rsid w:val="009A5C87"/>
    <w:rsid w:val="009B43EE"/>
    <w:rsid w:val="009B4429"/>
    <w:rsid w:val="009B6689"/>
    <w:rsid w:val="009C37F4"/>
    <w:rsid w:val="009C7711"/>
    <w:rsid w:val="009D2A16"/>
    <w:rsid w:val="009E0C17"/>
    <w:rsid w:val="009E588D"/>
    <w:rsid w:val="009E7CFF"/>
    <w:rsid w:val="009F3E58"/>
    <w:rsid w:val="00A03DEB"/>
    <w:rsid w:val="00A30332"/>
    <w:rsid w:val="00A33E39"/>
    <w:rsid w:val="00A41818"/>
    <w:rsid w:val="00A621BC"/>
    <w:rsid w:val="00A62781"/>
    <w:rsid w:val="00AA032A"/>
    <w:rsid w:val="00AA5F31"/>
    <w:rsid w:val="00AD5C05"/>
    <w:rsid w:val="00B07E57"/>
    <w:rsid w:val="00B209A1"/>
    <w:rsid w:val="00B2504B"/>
    <w:rsid w:val="00B317D4"/>
    <w:rsid w:val="00B356B1"/>
    <w:rsid w:val="00B50971"/>
    <w:rsid w:val="00B54572"/>
    <w:rsid w:val="00B741C0"/>
    <w:rsid w:val="00B9666C"/>
    <w:rsid w:val="00BA539D"/>
    <w:rsid w:val="00BB399D"/>
    <w:rsid w:val="00BC5AD9"/>
    <w:rsid w:val="00BD0C75"/>
    <w:rsid w:val="00BD4556"/>
    <w:rsid w:val="00BF68A5"/>
    <w:rsid w:val="00C05047"/>
    <w:rsid w:val="00C11F70"/>
    <w:rsid w:val="00C21854"/>
    <w:rsid w:val="00C576DE"/>
    <w:rsid w:val="00C61F72"/>
    <w:rsid w:val="00C66631"/>
    <w:rsid w:val="00C86BEA"/>
    <w:rsid w:val="00CB0AA6"/>
    <w:rsid w:val="00CB1153"/>
    <w:rsid w:val="00CB4ACF"/>
    <w:rsid w:val="00CE6C8D"/>
    <w:rsid w:val="00CF01B7"/>
    <w:rsid w:val="00CF1463"/>
    <w:rsid w:val="00CF4213"/>
    <w:rsid w:val="00D049F1"/>
    <w:rsid w:val="00D055B4"/>
    <w:rsid w:val="00D061A3"/>
    <w:rsid w:val="00D2240D"/>
    <w:rsid w:val="00D24BB9"/>
    <w:rsid w:val="00D419AE"/>
    <w:rsid w:val="00D4688B"/>
    <w:rsid w:val="00D56CAA"/>
    <w:rsid w:val="00D70B37"/>
    <w:rsid w:val="00D73F31"/>
    <w:rsid w:val="00D900A4"/>
    <w:rsid w:val="00D93F50"/>
    <w:rsid w:val="00DA7AEA"/>
    <w:rsid w:val="00DB1E73"/>
    <w:rsid w:val="00DB51DD"/>
    <w:rsid w:val="00DC4162"/>
    <w:rsid w:val="00E252DB"/>
    <w:rsid w:val="00E4455C"/>
    <w:rsid w:val="00E83CBD"/>
    <w:rsid w:val="00EB30CC"/>
    <w:rsid w:val="00EC2757"/>
    <w:rsid w:val="00EC314F"/>
    <w:rsid w:val="00EC6135"/>
    <w:rsid w:val="00ED773C"/>
    <w:rsid w:val="00EF71C2"/>
    <w:rsid w:val="00F2034F"/>
    <w:rsid w:val="00F37881"/>
    <w:rsid w:val="00F403DE"/>
    <w:rsid w:val="00F43B11"/>
    <w:rsid w:val="00F80D66"/>
    <w:rsid w:val="00F82063"/>
    <w:rsid w:val="00FA0B91"/>
    <w:rsid w:val="00FB6547"/>
    <w:rsid w:val="00FC3835"/>
    <w:rsid w:val="00FC6CEC"/>
    <w:rsid w:val="00FD37C8"/>
    <w:rsid w:val="00FF35F4"/>
    <w:rsid w:val="00FF3FD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6F4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6F4A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1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F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F7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F7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F7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6F4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C6F4A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1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F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F7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F7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F7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57735-EE69-4ECF-8583-1FC07C5E2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275</properties:Words>
  <properties:Characters>1614</properties:Characters>
  <properties:Lines>185</properties:Lines>
  <properties:Paragraphs>94</properties:Paragraphs>
  <properties:TotalTime>387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2017-05-08T16:31:00Z</dcterms:created>
  <dc:creator>ADMINIBM</dc:creator>
  <cp:lastModifiedBy>Matea Bizjak</cp:lastModifiedBy>
  <dcterms:modified xmlns:xsi="http://www.w3.org/2001/XMLSchema-instance" xsi:type="dcterms:W3CDTF">2019-01-23T12:49:00Z</dcterms:modified>
  <cp:revision>199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St-5243/2016-35 / Podnesak - Tablica prijavljenih i osporenih tražbina (O19 Tablice prijavljenih tražbina, razlučnih i izlučnih prava (čl. 259. st. 1. SZ) AVANTURIST.docx)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