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d499f" w14:paraId="e8d499f" w:rsidRDefault="00EB591D" w:rsidP="00002894" w:rsidR="00EB591D">
      <w:pPr>
        <w:jc w:val="both"/>
        <w15:collapsed w:val="false"/>
      </w:pPr>
      <w:bookmarkStart w:name="_GoBack" w:id="0"/>
      <w:bookmarkEnd w:id="0"/>
      <w:r>
        <w:rPr>
          <w:noProof/>
          <w:lang w:eastAsia="hr-HR"/>
        </w:rPr>
        <w:drawing>
          <wp:inline distR="0" distL="0" distB="0" distT="0">
            <wp:extent cy="971550" cx="73342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1550" cx="733425"/>
                    </a:xfrm>
                    <a:prstGeom prst="rect">
                      <a:avLst/>
                    </a:prstGeom>
                    <a:noFill/>
                  </pic:spPr>
                </pic:pic>
              </a:graphicData>
            </a:graphic>
          </wp:inline>
        </w:drawing>
      </w:r>
    </w:p>
    <w:p w:rsidRDefault="00EB591D" w:rsidP="00002894" w:rsidR="00EB591D">
      <w:pPr>
        <w:jc w:val="both"/>
      </w:pPr>
      <w:r>
        <w:t xml:space="preserve"> </w:t>
      </w:r>
    </w:p>
    <w:p w:rsidRDefault="00EB591D" w:rsidP="00002894" w:rsidR="00EB591D">
      <w:pPr>
        <w:jc w:val="both"/>
      </w:pPr>
      <w:r>
        <w:t xml:space="preserve"> REPUBLIKA HRVATSKA</w:t>
      </w:r>
    </w:p>
    <w:p w:rsidRDefault="00EB591D" w:rsidP="00002894" w:rsidR="00EB591D">
      <w:pPr>
        <w:jc w:val="both"/>
      </w:pPr>
      <w:r>
        <w:t xml:space="preserve">   Trgovački sud u Zagrebu                                                                           </w:t>
      </w:r>
    </w:p>
    <w:p w:rsidRDefault="00EB591D" w:rsidP="00002894" w:rsidR="00EB591D">
      <w:pPr>
        <w:jc w:val="both"/>
      </w:pPr>
      <w:r>
        <w:t xml:space="preserve">   Zagreb, Amruševa 2/II</w:t>
      </w:r>
    </w:p>
    <w:p w:rsidRDefault="00EB591D" w:rsidP="00002894" w:rsidR="00EB591D">
      <w:pPr>
        <w:jc w:val="both"/>
      </w:pPr>
    </w:p>
    <w:p w:rsidRDefault="00EB591D" w:rsidP="00002894" w:rsidR="00EB591D">
      <w:pPr>
        <w:jc w:val="both"/>
      </w:pPr>
    </w:p>
    <w:p w:rsidRDefault="00EB591D" w:rsidP="00002894" w:rsidR="00EB591D">
      <w:pPr>
        <w:jc w:val="both"/>
      </w:pPr>
      <w:r>
        <w:tab/>
      </w:r>
      <w:r>
        <w:tab/>
      </w:r>
      <w:r>
        <w:tab/>
      </w:r>
      <w:r>
        <w:tab/>
      </w:r>
      <w:r>
        <w:tab/>
      </w:r>
      <w:r>
        <w:tab/>
      </w:r>
      <w:r>
        <w:tab/>
      </w:r>
      <w:r>
        <w:tab/>
      </w:r>
      <w:r>
        <w:tab/>
        <w:t xml:space="preserve">               18. St-754/2019</w:t>
      </w:r>
    </w:p>
    <w:p w:rsidRDefault="00EB591D" w:rsidP="00002894" w:rsidR="00EB591D">
      <w:pPr>
        <w:jc w:val="both"/>
      </w:pPr>
      <w:r>
        <w:tab/>
      </w:r>
      <w:r>
        <w:tab/>
      </w:r>
      <w:r>
        <w:tab/>
      </w:r>
      <w:r>
        <w:tab/>
      </w:r>
    </w:p>
    <w:p w:rsidRDefault="00EB591D" w:rsidP="00002894" w:rsidR="00EB591D">
      <w:pPr>
        <w:jc w:val="both"/>
      </w:pPr>
      <w:r>
        <w:tab/>
      </w:r>
      <w:r>
        <w:tab/>
      </w:r>
      <w:r>
        <w:tab/>
      </w:r>
      <w:r w:rsidR="00663A01">
        <w:t xml:space="preserve">  </w:t>
      </w:r>
      <w:r>
        <w:t xml:space="preserve">  U   I M E   R E P U B L I K E   H R V A T S K E </w:t>
      </w:r>
    </w:p>
    <w:p w:rsidRDefault="00EB591D" w:rsidP="00002894" w:rsidR="00EB591D">
      <w:pPr>
        <w:jc w:val="both"/>
      </w:pPr>
    </w:p>
    <w:p w:rsidRDefault="00EB591D" w:rsidP="00002894" w:rsidR="00EB591D">
      <w:pPr>
        <w:jc w:val="both"/>
      </w:pPr>
      <w:r>
        <w:tab/>
      </w:r>
      <w:r>
        <w:tab/>
      </w:r>
      <w:r>
        <w:tab/>
      </w:r>
      <w:r>
        <w:tab/>
      </w:r>
      <w:r>
        <w:tab/>
        <w:t xml:space="preserve">   R J E Š E NJ E </w:t>
      </w:r>
      <w:r>
        <w:tab/>
      </w:r>
      <w:r>
        <w:tab/>
      </w:r>
      <w:r>
        <w:tab/>
      </w:r>
      <w:r>
        <w:tab/>
      </w:r>
      <w:r>
        <w:tab/>
      </w:r>
    </w:p>
    <w:p w:rsidRDefault="00EB591D" w:rsidP="00002894" w:rsidR="00EB591D">
      <w:pPr>
        <w:jc w:val="both"/>
      </w:pPr>
      <w:r>
        <w:tab/>
      </w:r>
      <w:r>
        <w:tab/>
      </w:r>
      <w:r>
        <w:tab/>
      </w:r>
      <w:r>
        <w:tab/>
      </w:r>
      <w:r>
        <w:tab/>
      </w:r>
      <w:r>
        <w:tab/>
      </w:r>
    </w:p>
    <w:p w:rsidRDefault="00EB591D" w:rsidP="00002894" w:rsidR="00EB591D">
      <w:pPr>
        <w:jc w:val="both"/>
      </w:pPr>
    </w:p>
    <w:p w:rsidRDefault="00EB591D" w:rsidP="00002894" w:rsidR="00EB591D">
      <w:pPr>
        <w:ind w:firstLine="708"/>
        <w:jc w:val="both"/>
      </w:pPr>
      <w:r>
        <w:t>Trgovački sud u Zagrebu, sudac Danijela Uzelac, u stečajnom postupku u povodu prijedloga FINANCIJSKE AGENCIJE, OIB 85821130368, Zagreb, Ulica grada Vukovara 70, za otvaranje stečajnog postupka nad dužnikom La vie est</w:t>
      </w:r>
      <w:r w:rsidR="00663A01">
        <w:t xml:space="preserve"> </w:t>
      </w:r>
      <w:r>
        <w:t>belle et assuree d.o.o., OIB 49114939396, Oborovo Bis</w:t>
      </w:r>
      <w:r w:rsidR="003B6605">
        <w:t xml:space="preserve">transko, Franje Gulića 40, 10. </w:t>
      </w:r>
      <w:r>
        <w:t>srpnja 2019.</w:t>
      </w:r>
    </w:p>
    <w:p w:rsidRDefault="00EB591D" w:rsidP="00002894" w:rsidR="00EB591D">
      <w:pPr>
        <w:jc w:val="both"/>
      </w:pPr>
    </w:p>
    <w:p w:rsidRDefault="00EB591D" w:rsidP="00002894" w:rsidR="00EB591D">
      <w:pPr>
        <w:jc w:val="both"/>
      </w:pPr>
    </w:p>
    <w:p w:rsidRDefault="00EB591D" w:rsidP="00002894" w:rsidR="00EB591D">
      <w:pPr>
        <w:jc w:val="both"/>
      </w:pPr>
      <w:r>
        <w:tab/>
      </w:r>
      <w:r>
        <w:tab/>
      </w:r>
      <w:r>
        <w:tab/>
      </w:r>
      <w:r>
        <w:tab/>
      </w:r>
      <w:r>
        <w:tab/>
        <w:t xml:space="preserve">    r i j e š i o    j e</w:t>
      </w:r>
    </w:p>
    <w:p w:rsidRDefault="00EB591D" w:rsidP="00002894" w:rsidR="00EB591D">
      <w:pPr>
        <w:jc w:val="both"/>
      </w:pPr>
    </w:p>
    <w:p w:rsidRDefault="00EB591D" w:rsidP="00002894" w:rsidR="00EB591D">
      <w:pPr>
        <w:jc w:val="both"/>
      </w:pPr>
    </w:p>
    <w:p w:rsidRDefault="00EB591D" w:rsidP="00002894" w:rsidR="00EB591D">
      <w:pPr>
        <w:ind w:firstLine="708"/>
        <w:jc w:val="both"/>
      </w:pPr>
      <w:r>
        <w:t>I. Otvara se stečajni postupak nad dužnikom La vie est belle et assuree d.o.o., OIB 49114939396, Oborovo Bistransko, Franje Gulića 40. Rješenje o otvaranju stečajnog postupka nad dužnikom objavljeno je na mrežnoj stranici e-oglasna ploča Trgovačkog suda u Zagrebu, 10. s</w:t>
      </w:r>
      <w:r w:rsidR="003B6605">
        <w:t>rpnja</w:t>
      </w:r>
      <w:r>
        <w:t xml:space="preserve"> 2019. u </w:t>
      </w:r>
      <w:r w:rsidR="00A92F07">
        <w:t>1</w:t>
      </w:r>
      <w:r w:rsidR="00703DD3">
        <w:t>1,3</w:t>
      </w:r>
      <w:r w:rsidR="00A92F07">
        <w:t>0</w:t>
      </w:r>
      <w:r>
        <w:t xml:space="preserve"> sati.</w:t>
      </w:r>
    </w:p>
    <w:p w:rsidRDefault="00EB591D" w:rsidP="00002894" w:rsidR="00EB591D">
      <w:pPr>
        <w:jc w:val="both"/>
      </w:pPr>
    </w:p>
    <w:p w:rsidRDefault="00EB591D" w:rsidP="00002894" w:rsidR="00EB591D">
      <w:pPr>
        <w:ind w:firstLine="708"/>
        <w:jc w:val="both"/>
      </w:pPr>
      <w:r>
        <w:t>II. Za stečajnog upravitelja imenuje se</w:t>
      </w:r>
      <w:r w:rsidR="00703DD3">
        <w:t xml:space="preserve"> Vedran Grčić iz Karlovca, Dr. Ante Starčevića 15, OIB 28045499425.</w:t>
      </w:r>
    </w:p>
    <w:p w:rsidRDefault="00EB591D" w:rsidP="00002894" w:rsidR="00EB591D">
      <w:pPr>
        <w:jc w:val="both"/>
      </w:pPr>
    </w:p>
    <w:p w:rsidRDefault="00EB591D" w:rsidP="00002894" w:rsidR="00EB591D">
      <w:pPr>
        <w:ind w:firstLine="708"/>
        <w:jc w:val="both"/>
      </w:pPr>
      <w:r>
        <w:t>III. Zaključuje se stečajni postupak nad dužnikom La vie est belle et assuree d.o.o., OIB 49114939396, Oborovo Bistransko, Franje Gulića 40.</w:t>
      </w:r>
    </w:p>
    <w:p w:rsidRDefault="00EB591D" w:rsidP="00002894" w:rsidR="00EB591D">
      <w:pPr>
        <w:jc w:val="both"/>
      </w:pPr>
    </w:p>
    <w:p w:rsidRDefault="00EB591D" w:rsidP="00663A01" w:rsidR="00EB591D">
      <w:pPr>
        <w:ind w:firstLine="708"/>
        <w:jc w:val="both"/>
      </w:pPr>
      <w:r>
        <w:t>IV. Ovo rješenje dostavit će se sudskom registru ovog suda radi brisanja dužnika iz sudskog registra.</w:t>
      </w:r>
    </w:p>
    <w:p w:rsidRDefault="00EB591D" w:rsidP="00002894" w:rsidR="00EB591D">
      <w:pPr>
        <w:jc w:val="both"/>
      </w:pPr>
    </w:p>
    <w:p w:rsidRDefault="00EB591D" w:rsidP="00002894" w:rsidR="00EB591D">
      <w:pPr>
        <w:jc w:val="both"/>
      </w:pPr>
    </w:p>
    <w:p w:rsidRDefault="00EB591D" w:rsidP="00002894" w:rsidR="00EB591D">
      <w:pPr>
        <w:jc w:val="both"/>
      </w:pPr>
      <w:r>
        <w:tab/>
      </w:r>
      <w:r>
        <w:tab/>
      </w:r>
      <w:r>
        <w:tab/>
      </w:r>
      <w:r>
        <w:tab/>
      </w:r>
      <w:r>
        <w:tab/>
        <w:t xml:space="preserve">    Obrazloženje</w:t>
      </w:r>
    </w:p>
    <w:p w:rsidRDefault="00EB591D" w:rsidP="00002894" w:rsidR="00EB591D">
      <w:pPr>
        <w:jc w:val="both"/>
      </w:pPr>
    </w:p>
    <w:p w:rsidRDefault="00EB591D" w:rsidP="00002894" w:rsidR="00EB591D">
      <w:pPr>
        <w:jc w:val="both"/>
      </w:pPr>
    </w:p>
    <w:p w:rsidRDefault="00EB591D" w:rsidP="00002894" w:rsidR="00EB591D">
      <w:pPr>
        <w:ind w:firstLine="708"/>
        <w:jc w:val="both"/>
      </w:pPr>
      <w:r>
        <w:t>Financijska agencija podnijela je ovom sudu prijedlog za otvaranje stečajnog postupka nad dužnikom La vie est belle et assuree d.o.o., Oborovo Bistransko, Franje Gulića 40,sukladno odredbi čl. 110. st. 1. Stečajnog zakona („Narodne novine“ broj: 71/15. i 104/17.; dalje: SZ) jer je dužnik na dan 18. ožujka 2019. u Očevidniku redoslijeda osnova za plaćanje imao evidentirane neizvršene osnove za plaćanje u neprekinutom razdoblju od 120 dana.</w:t>
      </w:r>
    </w:p>
    <w:p w:rsidRDefault="00EB591D" w:rsidP="00002894" w:rsidR="00EB591D">
      <w:pPr>
        <w:jc w:val="both"/>
      </w:pPr>
    </w:p>
    <w:p w:rsidRDefault="00EB591D" w:rsidP="00663A01" w:rsidR="00EB591D">
      <w:pPr>
        <w:ind w:firstLine="708"/>
        <w:jc w:val="both"/>
      </w:pPr>
      <w:r>
        <w:t>Na temelju prijedloga Financijske agencije za otvaranje stečajnog postupka nad dužnikom, sud je rješenjem od 25. ožujka 2019. pokrenuo prethodni postupak radi utvrđivanja pretpostavki za otvaranje stečajnoga postupka, a zaključkom od istoga dana pozvao je zastupnicu po zakonu dužnika dostaviti pisano izvješće o financijsko-gospodarskom stanju dužnika te ju je pozvao na ročište radi očitovanja o prijedlogu za otvaranje stečajnog postupka. Zastupnica po zakonu dužnika je na ročištu 18. travnja 2019. izjavila da dužnik nema nekretnina,  pokretnina i druge imovine. Nadalje, izjavila je da dužnik ima jedno neutuženo i nenaplaćeno potraživanje. Međutim, nenaplaćena</w:t>
      </w:r>
      <w:r w:rsidR="00941890">
        <w:t xml:space="preserve"> novčana</w:t>
      </w:r>
      <w:r>
        <w:t xml:space="preserve"> potraživanja predstavljaju tek potencijalnu imovinu </w:t>
      </w:r>
      <w:r w:rsidR="00262A0B" w:rsidRPr="00262A0B">
        <w:t xml:space="preserve">koju prethodno tek treba naplatiti pa se ne radi o imovini iz koje bi se mogli namiriti troškovi (tako </w:t>
      </w:r>
      <w:r w:rsidR="00A92F07">
        <w:t xml:space="preserve">i </w:t>
      </w:r>
      <w:r w:rsidR="00262A0B" w:rsidRPr="00262A0B">
        <w:t>u rješenjima Visokog trgovačkog suda Republike Hrvatske poslovni broj Pž-2739/18 od 2. svibnja 2018.,</w:t>
      </w:r>
      <w:r w:rsidR="00262A0B">
        <w:t xml:space="preserve"> </w:t>
      </w:r>
      <w:r w:rsidR="00262A0B" w:rsidRPr="00262A0B">
        <w:t>Pž-4209/17 od 6. srpnja 2017., Pž-3395/18 od 29. svibnja 2018.)</w:t>
      </w:r>
      <w:r w:rsidR="00262A0B">
        <w:t>.</w:t>
      </w:r>
    </w:p>
    <w:p w:rsidRDefault="00EB591D" w:rsidP="00002894" w:rsidR="00EB591D">
      <w:pPr>
        <w:jc w:val="both"/>
      </w:pPr>
    </w:p>
    <w:p w:rsidRDefault="00EB591D" w:rsidP="00002894" w:rsidR="00EB591D">
      <w:pPr>
        <w:jc w:val="both"/>
      </w:pPr>
      <w:r>
        <w:t xml:space="preserve"> </w:t>
      </w:r>
      <w:r>
        <w:tab/>
        <w:t xml:space="preserve">Pored navedenog, sud je </w:t>
      </w:r>
      <w:r w:rsidR="00941890">
        <w:t>po službenoj dužnosti sukladno odredbi čl.11. st.3. SZ-a tijekom prethodnog postupka</w:t>
      </w:r>
      <w:r>
        <w:t xml:space="preserve"> na temelju uvida u Zajednički informacijski sustav zemljišnih knjiga i katastra (ZIS) utvrdio da dužnik nije evidentiran kao vlasnik nekretnina (list 4 spisa), dok je na temelju</w:t>
      </w:r>
      <w:r w:rsidR="00941890">
        <w:t xml:space="preserve"> uvida u</w:t>
      </w:r>
      <w:r>
        <w:t xml:space="preserve"> Uvjerenj</w:t>
      </w:r>
      <w:r w:rsidR="00941890">
        <w:t>e</w:t>
      </w:r>
      <w:r>
        <w:t xml:space="preserve"> Stanice za tehnički pregled vozila od 4. travnja 2019. utvrdio da dužnik nije evidentiran kao vlasnik vozila. </w:t>
      </w:r>
    </w:p>
    <w:p w:rsidRDefault="00EB591D" w:rsidP="00002894" w:rsidR="00EB591D">
      <w:pPr>
        <w:jc w:val="both"/>
      </w:pPr>
    </w:p>
    <w:p w:rsidRDefault="00EB591D" w:rsidP="00002894" w:rsidR="00EB591D">
      <w:pPr>
        <w:ind w:firstLine="708"/>
        <w:jc w:val="both"/>
      </w:pPr>
      <w:r>
        <w:t xml:space="preserve">Iako iz potvrde Financijske agencije od 1. travnja 2019. proizlazi da je dužnik na dan izdavanja potvrde imao evidentirane neizvršene osnove za plaćanje u neprekinutom razdoblju od 133 dana u iznosu od 56.245,00 kn, sud je po službenoj dužnosti na dan donošenja ovog rješenja izvršio uvid u elektronički sustav e-Blokade te je utvrdio kako u Očevidniku neizvršenih osnova za plaćanje na dan 10. srpnja 2019. postoje neizvršene osnove za plaćanje u odnosu na dužnika u iznosu od </w:t>
      </w:r>
      <w:r w:rsidR="00941890">
        <w:t>56.245,00</w:t>
      </w:r>
      <w:r>
        <w:t xml:space="preserve"> kn i to u razdoblju dužem od 60 dana.</w:t>
      </w:r>
    </w:p>
    <w:p w:rsidRDefault="00EB591D" w:rsidP="00002894" w:rsidR="00EB591D">
      <w:pPr>
        <w:jc w:val="both"/>
      </w:pPr>
    </w:p>
    <w:p w:rsidRDefault="00EB591D" w:rsidP="00002894" w:rsidR="00EB591D">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EB591D" w:rsidP="00002894" w:rsidR="00EB591D">
      <w:pPr>
        <w:jc w:val="both"/>
      </w:pPr>
    </w:p>
    <w:p w:rsidRDefault="00EB591D" w:rsidP="00002894" w:rsidR="00EB591D">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EB591D" w:rsidP="00002894" w:rsidR="00EB591D">
      <w:pPr>
        <w:jc w:val="both"/>
      </w:pPr>
    </w:p>
    <w:p w:rsidRDefault="00EB591D" w:rsidP="00002894" w:rsidR="00EB591D">
      <w:pPr>
        <w:ind w:firstLine="708"/>
        <w:jc w:val="both"/>
      </w:pPr>
      <w:r>
        <w:t xml:space="preserve">Zbog toga su u skladu s odredbom čl. 132. st. 1. SZ-a, (pravomoćnim) rješenjem ovoga suda pozvane osobe koje imaju pravni interes za provedbom stečajnoga postupka nad dužnikom predujmiti određeni iznos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28. svibnja 2019. Međutim, osobe koje imaju pravni interes za provedbom stečajnoga postupka nad dužnikom nisu u određenom roku od 15 dana računajući od isteka osmoga dana od dana objave tog rješenja na mrežnoj stranici e-Oglasna ploča Trgovačkog </w:t>
      </w:r>
      <w:r>
        <w:lastRenderedPageBreak/>
        <w:t>suda u Zagrebu predujmile zahtijevani iznos predujam za pokriće troškova prethodnoga i otvorenoga stečajnog postupka u skladu s navedenim rješenjem, a što je utvrđeno provjerom u računovodstvu suda.</w:t>
      </w:r>
    </w:p>
    <w:p w:rsidRDefault="00EB591D" w:rsidP="00002894" w:rsidR="00EB591D">
      <w:pPr>
        <w:jc w:val="both"/>
      </w:pPr>
    </w:p>
    <w:p w:rsidRDefault="00EB591D" w:rsidP="00002894" w:rsidR="00EB591D">
      <w:pPr>
        <w:ind w:firstLine="708"/>
        <w:jc w:val="both"/>
      </w:pPr>
      <w:r>
        <w:t>S obzirom na to da kod dužnika postoji stečajni razlog nesposobnosti za plaćanje i da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EB591D" w:rsidP="00002894" w:rsidR="00EB591D">
      <w:pPr>
        <w:jc w:val="both"/>
      </w:pPr>
    </w:p>
    <w:p w:rsidRDefault="00EB591D" w:rsidP="00002894" w:rsidR="00EB591D">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EB591D" w:rsidP="00002894" w:rsidR="00EB591D">
      <w:pPr>
        <w:jc w:val="both"/>
      </w:pPr>
    </w:p>
    <w:p w:rsidRDefault="00EB591D" w:rsidP="00002894" w:rsidR="00EB591D">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EB591D" w:rsidP="00002894" w:rsidR="00EB591D">
      <w:pPr>
        <w:jc w:val="both"/>
      </w:pPr>
    </w:p>
    <w:p w:rsidRDefault="00002894" w:rsidP="00002894" w:rsidR="00EB591D">
      <w:pPr>
        <w:jc w:val="both"/>
      </w:pPr>
      <w:r>
        <w:tab/>
      </w:r>
      <w:r>
        <w:tab/>
      </w:r>
      <w:r>
        <w:tab/>
      </w:r>
      <w:r>
        <w:tab/>
      </w:r>
      <w:r>
        <w:tab/>
        <w:t xml:space="preserve"> U Zagrebu 10.</w:t>
      </w:r>
      <w:r w:rsidR="00EB591D">
        <w:t xml:space="preserve"> srpnja 2019.</w:t>
      </w:r>
    </w:p>
    <w:p w:rsidRDefault="00EB591D" w:rsidP="00002894" w:rsidR="00EB591D">
      <w:pPr>
        <w:ind w:firstLine="708" w:left="6372"/>
        <w:jc w:val="both"/>
      </w:pPr>
      <w:r>
        <w:t xml:space="preserve">Sudac </w:t>
      </w:r>
    </w:p>
    <w:p w:rsidRDefault="00EB591D" w:rsidP="00002894" w:rsidR="00EB591D">
      <w:pPr>
        <w:jc w:val="both"/>
      </w:pPr>
      <w:r>
        <w:tab/>
      </w:r>
      <w:r>
        <w:tab/>
      </w:r>
      <w:r>
        <w:tab/>
      </w:r>
      <w:r>
        <w:tab/>
      </w:r>
      <w:r>
        <w:tab/>
      </w:r>
      <w:r>
        <w:tab/>
      </w:r>
      <w:r>
        <w:tab/>
      </w:r>
      <w:r>
        <w:tab/>
      </w:r>
      <w:r>
        <w:tab/>
        <w:t>Danijela Uzelac, v.r.</w:t>
      </w:r>
    </w:p>
    <w:p w:rsidRDefault="00EB591D" w:rsidP="00002894" w:rsidR="00EB591D">
      <w:pPr>
        <w:jc w:val="both"/>
      </w:pPr>
    </w:p>
    <w:p w:rsidRDefault="00EB591D" w:rsidP="00002894" w:rsidR="00EB591D">
      <w:pPr>
        <w:jc w:val="both"/>
      </w:pPr>
      <w:r>
        <w:t>Uputa o pravnom lijeku: Protiv ovog rješenja može se izjaviti žalba u roku od 8 dana od dana dostave rješenja s time da se dostava smatra obavljenom istekom osmoga dana od dana objave ovog rješenja na mrežnoj stranici e-oglasna ploča (čl. 12. st. 1. SZ).  Žalba se podnosi ovom sudu u 2 primjerka, a o žalbi odlučuje za Visoki trgovački sud Republike Hrvatske.</w:t>
      </w:r>
    </w:p>
    <w:p w:rsidRDefault="00EB591D" w:rsidP="00002894" w:rsidR="00EB591D">
      <w:pPr>
        <w:jc w:val="both"/>
      </w:pPr>
    </w:p>
    <w:p w:rsidRDefault="00EB591D" w:rsidP="00002894" w:rsidR="00EB591D">
      <w:pPr>
        <w:jc w:val="both"/>
      </w:pPr>
      <w:r>
        <w:tab/>
      </w:r>
      <w:r>
        <w:tab/>
      </w:r>
      <w:r>
        <w:tab/>
      </w:r>
      <w:r>
        <w:tab/>
      </w:r>
      <w:r>
        <w:tab/>
      </w:r>
      <w:r>
        <w:tab/>
      </w:r>
      <w:r>
        <w:tab/>
      </w:r>
      <w:r>
        <w:tab/>
      </w:r>
      <w:r>
        <w:tab/>
        <w:t xml:space="preserve">      Za točnost otpravka:</w:t>
      </w:r>
    </w:p>
    <w:p w:rsidRDefault="00002894" w:rsidP="00002894" w:rsidR="00EB591D">
      <w:pPr>
        <w:ind w:firstLine="708" w:left="5664"/>
        <w:jc w:val="both"/>
      </w:pPr>
      <w:r>
        <w:t xml:space="preserve"> </w:t>
      </w:r>
      <w:r w:rsidR="004D233A">
        <w:t xml:space="preserve">        </w:t>
      </w:r>
      <w:r w:rsidR="00EB591D">
        <w:t>Katarina Franjić</w:t>
      </w:r>
    </w:p>
    <w:p w:rsidRDefault="00EB591D" w:rsidP="00002894" w:rsidR="00EB591D">
      <w:pPr>
        <w:jc w:val="both"/>
      </w:pPr>
    </w:p>
    <w:p w:rsidRDefault="00EB591D" w:rsidP="00002894" w:rsidR="00EB591D">
      <w:pPr>
        <w:jc w:val="both"/>
      </w:pPr>
    </w:p>
    <w:p w:rsidRDefault="00EB591D" w:rsidP="00002894" w:rsidR="00EB591D">
      <w:pPr>
        <w:jc w:val="both"/>
      </w:pPr>
    </w:p>
    <w:p w:rsidRDefault="006E48FA" w:rsidP="00002894" w:rsidR="006E48FA">
      <w:pPr>
        <w:jc w:val="both"/>
      </w:pPr>
    </w:p>
    <w:sectPr w:rsidR="006E48F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5DE1"/>
    <w:rsid w:val="00002894"/>
    <w:rsid w:val="00145DE1"/>
    <w:rsid w:val="00262A0B"/>
    <w:rsid w:val="00310598"/>
    <w:rsid w:val="003B6605"/>
    <w:rsid w:val="004D233A"/>
    <w:rsid w:val="005332CE"/>
    <w:rsid w:val="00663A01"/>
    <w:rsid w:val="006E48FA"/>
    <w:rsid w:val="00703DD3"/>
    <w:rsid w:val="00941890"/>
    <w:rsid w:val="00A92F07"/>
    <w:rsid w:val="00EB59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2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233A"/>
    <w:rPr>
      <w:rFonts w:cs="Tahoma" w:hAnsi="Tahoma" w:ascii="Tahoma"/>
      <w:sz w:val="16"/>
      <w:szCs w:val="16"/>
    </w:rPr>
  </w:style>
  <w:style w:styleId="Tekstrezerviranogmjesta" w:type="character">
    <w:name w:val="Placeholder Text"/>
    <w:basedOn w:val="Zadanifontodlomka"/>
    <w:uiPriority w:val="99"/>
    <w:semiHidden/>
    <w:rsid w:val="00310598"/>
    <w:rPr>
      <w:color w:val="808080"/>
      <w:bdr w:space="0" w:sz="0" w:color="auto" w:val="none"/>
      <w:shd w:fill="auto" w:color="auto" w:val="clear"/>
    </w:rPr>
  </w:style>
  <w:style w:customStyle="true" w:styleId="eSPISCCParagraphDefaultFont" w:type="character">
    <w:name w:val="eSPIS_CC_Paragraph Default Font"/>
    <w:basedOn w:val="Zadanifontodlomka"/>
    <w:rsid w:val="003105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0598"/>
    <w:rPr>
      <w:bdr w:space="0" w:sz="0" w:color="auto" w:val="none"/>
      <w:shd w:fill="FFFFCC" w:color="auto" w:val="clear"/>
      <w:lang w:val="hr-HR"/>
    </w:rPr>
  </w:style>
  <w:style w:customStyle="true" w:styleId="PozadinaSvijetloCrvena" w:type="character">
    <w:name w:val="Pozadina_SvijetloCrvena"/>
    <w:basedOn w:val="eSPISCCParagraphDefaultFont"/>
    <w:rsid w:val="003105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05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2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4D233A"/>
    <w:rPr>
      <w:rFonts w:ascii="Tahoma" w:cs="Tahoma" w:hAnsi="Tahoma"/>
      <w:sz w:val="16"/>
      <w:szCs w:val="16"/>
    </w:rPr>
  </w:style>
  <w:style w:styleId="Tekstrezerviranogmjesta" w:type="character">
    <w:name w:val="Placeholder Text"/>
    <w:basedOn w:val="Zadanifontodlomka"/>
    <w:uiPriority w:val="99"/>
    <w:semiHidden/>
    <w:rsid w:val="00310598"/>
    <w:rPr>
      <w:color w:val="808080"/>
      <w:bdr w:color="auto" w:space="0" w:sz="0" w:val="none"/>
      <w:shd w:color="auto" w:fill="auto" w:val="clear"/>
    </w:rPr>
  </w:style>
  <w:style w:customStyle="1" w:styleId="eSPISCCParagraphDefaultFont" w:type="character">
    <w:name w:val="eSPIS_CC_Paragraph Default Font"/>
    <w:basedOn w:val="Zadanifontodlomka"/>
    <w:rsid w:val="003105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0598"/>
    <w:rPr>
      <w:bdr w:color="auto" w:space="0" w:sz="0" w:val="none"/>
      <w:shd w:color="auto" w:fill="FFFFCC" w:val="clear"/>
      <w:lang w:val="hr-HR"/>
    </w:rPr>
  </w:style>
  <w:style w:customStyle="1" w:styleId="PozadinaSvijetloCrvena" w:type="character">
    <w:name w:val="Pozadina_SvijetloCrvena"/>
    <w:basedOn w:val="eSPISCCParagraphDefaultFont"/>
    <w:rsid w:val="003105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05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2019.</izvorni_sadrzaj>
    <derivirana_varijabla naziv="DomainObject.DatumDonosenjaOdluke_1">10.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754</izvorni_sadrzaj>
    <derivirana_varijabla naziv="DomainObject.Predmet.Broj_1">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2019.</izvorni_sadrzaj>
    <derivirana_varijabla naziv="DomainObject.Predmet.DatumOsnivanja_1">22.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St-754/2019</izvorni_sadrzaj>
    <derivirana_varijabla naziv="DomainObject.Predmet.OznakaBroj_1">St-754/2019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 vie est belle et assuree d.o.o.</izvorni_sadrzaj>
    <derivirana_varijabla naziv="DomainObject.Predmet.ProtustrankaFormated_1">  La vie est belle et assuree d.o.o.</derivirana_varijabla>
  </DomainObject.Predmet.ProtustrankaFormated>
  <DomainObject.Predmet.ProtustrankaFormatedOIB>
    <izvorni_sadrzaj>  La vie est belle et assuree d.o.o., OIB 49114939396</izvorni_sadrzaj>
    <derivirana_varijabla naziv="DomainObject.Predmet.ProtustrankaFormatedOIB_1">  La vie est belle et assuree d.o.o., OIB 49114939396</derivirana_varijabla>
  </DomainObject.Predmet.ProtustrankaFormatedOIB>
  <DomainObject.Predmet.ProtustrankaFormatedWithAdress>
    <izvorni_sadrzaj> La vie est belle et assuree d.o.o., Franje Gulića 40, 10298 Oborovo Bistransko</izvorni_sadrzaj>
    <derivirana_varijabla naziv="DomainObject.Predmet.ProtustrankaFormatedWithAdress_1"> La vie est belle et assuree d.o.o., Franje Gulića 40, 10298 Oborovo Bistransko</derivirana_varijabla>
  </DomainObject.Predmet.ProtustrankaFormatedWithAdress>
  <DomainObject.Predmet.ProtustrankaFormatedWithAdressOIB>
    <izvorni_sadrzaj> La vie est belle et assuree d.o.o., OIB 49114939396, Franje Gulića 40, 10298 Oborovo Bistransko</izvorni_sadrzaj>
    <derivirana_varijabla naziv="DomainObject.Predmet.ProtustrankaFormatedWithAdressOIB_1"> La vie est belle et assuree d.o.o., OIB 49114939396, Franje Gulića 40, 10298 Oborovo Bistransko</derivirana_varijabla>
  </DomainObject.Predmet.ProtustrankaFormatedWithAdressOIB>
  <DomainObject.Predmet.ProtustrankaWithAdress>
    <izvorni_sadrzaj>La vie est belle et assuree d.o.o. Franje Gulića 40, 10298 Oborovo Bistransko</izvorni_sadrzaj>
    <derivirana_varijabla naziv="DomainObject.Predmet.ProtustrankaWithAdress_1">La vie est belle et assuree d.o.o. Franje Gulića 40, 10298 Oborovo Bistransko</derivirana_varijabla>
  </DomainObject.Predmet.ProtustrankaWithAdress>
  <DomainObject.Predmet.ProtustrankaWithAdressOIB>
    <izvorni_sadrzaj>La vie est belle et assuree d.o.o., OIB 49114939396, Franje Gulića 40, 10298 Oborovo Bistransko</izvorni_sadrzaj>
    <derivirana_varijabla naziv="DomainObject.Predmet.ProtustrankaWithAdressOIB_1">La vie est belle et assuree d.o.o., OIB 49114939396, Franje Gulića 40, 10298 Oborovo Bistransko</derivirana_varijabla>
  </DomainObject.Predmet.ProtustrankaWithAdressOIB>
  <DomainObject.Predmet.ProtustrankaNazivFormated>
    <izvorni_sadrzaj>La vie est belle et assuree d.o.o.</izvorni_sadrzaj>
    <derivirana_varijabla naziv="DomainObject.Predmet.ProtustrankaNazivFormated_1">La vie est belle et assuree d.o.o.</derivirana_varijabla>
  </DomainObject.Predmet.ProtustrankaNazivFormated>
  <DomainObject.Predmet.ProtustrankaNazivFormatedOIB>
    <izvorni_sadrzaj>La vie est belle et assuree d.o.o., OIB 49114939396</izvorni_sadrzaj>
    <derivirana_varijabla naziv="DomainObject.Predmet.ProtustrankaNazivFormatedOIB_1">La vie est belle et assuree d.o.o., OIB 49114939396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Marinela Prša</izvorni_sadrzaj>
    <derivirana_varijabla naziv="DomainObject.Predmet.StrankaFormated_1">  FINANCIJSKA AGENCIJA, RC Zagreb; Marinela Prša</derivirana_varijabla>
  </DomainObject.Predmet.StrankaFormated>
  <DomainObject.Predmet.StrankaFormatedOIB>
    <izvorni_sadrzaj>  FINANCIJSKA AGENCIJA, RC Zagreb, OIB 85821130368; Marinela Prša, OIB 82272008650</izvorni_sadrzaj>
    <derivirana_varijabla naziv="DomainObject.Predmet.StrankaFormatedOIB_1">  FINANCIJSKA AGENCIJA, RC Zagreb, OIB 85821130368; Marinela Prša, OIB 82272008650</derivirana_varijabla>
  </DomainObject.Predmet.StrankaFormatedOIB>
  <DomainObject.Predmet.StrankaFormatedWithAdress>
    <izvorni_sadrzaj> FINANCIJSKA AGENCIJA, RC Zagreb, Trg svibanjskih žrtava 1995. 1, 10000 Zagreb; Marinela Prša, Franje Gulića 40, 10298 Oborovo Bistransko</izvorni_sadrzaj>
    <derivirana_varijabla naziv="DomainObject.Predmet.StrankaFormatedWithAdress_1"> FINANCIJSKA AGENCIJA, RC Zagreb, Trg svibanjskih žrtava 1995. 1, 10000 Zagreb; Marinela Prša, Franje Gulića 40, 10298 Oborovo Bistransko</derivirana_varijabla>
  </DomainObject.Predmet.StrankaFormatedWithAdress>
  <DomainObject.Predmet.StrankaFormatedWithAdressOIB>
    <izvorni_sadrzaj> FINANCIJSKA AGENCIJA, RC Zagreb, OIB 85821130368, Trg svibanjskih žrtava 1995. 1, 10000 Zagreb; Marinela Prša, OIB 82272008650, Franje Gulića 40, 10298 Oborovo Bistransko</izvorni_sadrzaj>
    <derivirana_varijabla naziv="DomainObject.Predmet.StrankaFormatedWithAdressOIB_1"> FINANCIJSKA AGENCIJA, RC Zagreb, OIB 85821130368, Trg svibanjskih žrtava 1995. 1, 10000 Zagreb; Marinela Prša, OIB 82272008650, Franje Gulića 40, 10298 Oborovo Bistransko</derivirana_varijabla>
  </DomainObject.Predmet.StrankaFormatedWithAdressOIB>
  <DomainObject.Predmet.StrankaWithAdress>
    <izvorni_sadrzaj>FINANCIJSKA AGENCIJA, RC Zagreb Trg svibanjskih žrtava 1995. 1,10000 Zagreb,Marinela Prša Franje Gulića 40,10298 Oborovo Bistransko</izvorni_sadrzaj>
    <derivirana_varijabla naziv="DomainObject.Predmet.StrankaWithAdress_1">FINANCIJSKA AGENCIJA, RC Zagreb Trg svibanjskih žrtava 1995. 1,10000 Zagreb,Marinela Prša Franje Gulića 40,10298 Oborovo Bistransko</derivirana_varijabla>
  </DomainObject.Predmet.StrankaWithAdress>
  <DomainObject.Predmet.StrankaWithAdressOIB>
    <izvorni_sadrzaj>FINANCIJSKA AGENCIJA, RC Zagreb, OIB 85821130368, Trg svibanjskih žrtava 1995. 1,10000 Zagreb,Marinela Prša, OIB 82272008650, Franje Gulića 40,10298 Oborovo Bistransko</izvorni_sadrzaj>
    <derivirana_varijabla naziv="DomainObject.Predmet.StrankaWithAdressOIB_1">FINANCIJSKA AGENCIJA, RC Zagreb, OIB 85821130368, Trg svibanjskih žrtava 1995. 1,10000 Zagreb,Marinela Prša, OIB 82272008650, Franje Gulića 40,10298 Oborovo Bistransko</derivirana_varijabla>
  </DomainObject.Predmet.StrankaWithAdressOIB>
  <DomainObject.Predmet.StrankaNazivFormated>
    <izvorni_sadrzaj>FINANCIJSKA AGENCIJA, RC Zagreb,Marinela Prša</izvorni_sadrzaj>
    <derivirana_varijabla naziv="DomainObject.Predmet.StrankaNazivFormated_1">FINANCIJSKA AGENCIJA, RC Zagreb,Marinela Prša</derivirana_varijabla>
  </DomainObject.Predmet.StrankaNazivFormated>
  <DomainObject.Predmet.StrankaNazivFormatedOIB>
    <izvorni_sadrzaj>FINANCIJSKA AGENCIJA, RC Zagreb, OIB 85821130368,Marinela Prša, OIB 82272008650</izvorni_sadrzaj>
    <derivirana_varijabla naziv="DomainObject.Predmet.StrankaNazivFormatedOIB_1">FINANCIJSKA AGENCIJA, RC Zagreb, OIB 85821130368,Marinela Prša, OIB 82272008650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tem>Marinela Prša</item>
    </izvorni_sadrzaj>
    <derivirana_varijabla naziv="DomainObject.Predmet.StrankaListFormated_1">
      <item>FINANCIJSKA AGENCIJA, RC Zagreb</item>
      <item>Marinela Prša</item>
    </derivirana_varijabla>
  </DomainObject.Predmet.StrankaListFormated>
  <DomainObject.Predmet.StrankaListFormatedOIB>
    <izvorni_sadrzaj>
      <item>FINANCIJSKA AGENCIJA, RC Zagreb, OIB 85821130368</item>
      <item>Marinela Prša, OIB 82272008650</item>
    </izvorni_sadrzaj>
    <derivirana_varijabla naziv="DomainObject.Predmet.StrankaListFormatedOIB_1">
      <item>FINANCIJSKA AGENCIJA, RC Zagreb, OIB 85821130368</item>
      <item>Marinela Prša, OIB 82272008650</item>
    </derivirana_varijabla>
  </DomainObject.Predmet.StrankaListFormatedOIB>
  <DomainObject.Predmet.StrankaListFormatedWithAdress>
    <izvorni_sadrzaj>
      <item>FINANCIJSKA AGENCIJA, RC Zagreb, Trg svibanjskih žrtava 1995. 1, 10000 Zagreb</item>
      <item>Marinela Prša, Franje Gulića 40, 10298 Oborovo Bistransko</item>
    </izvorni_sadrzaj>
    <derivirana_varijabla naziv="DomainObject.Predmet.StrankaListFormatedWithAdress_1">
      <item>FINANCIJSKA AGENCIJA, RC Zagreb, Trg svibanjskih žrtava 1995. 1, 10000 Zagreb</item>
      <item>Marinela Prša, Franje Gulića 40, 10298 Oborovo Bistransko</item>
    </derivirana_varijabla>
  </DomainObject.Predmet.StrankaListFormatedWithAdress>
  <DomainObject.Predmet.StrankaListFormatedWithAdressOIB>
    <izvorni_sadrzaj>
      <item>FINANCIJSKA AGENCIJA, RC Zagreb, OIB 85821130368, Trg svibanjskih žrtava 1995. 1, 10000 Zagreb</item>
      <item>Marinela Prša, OIB 82272008650, Franje Gulića 40, 10298 Oborovo Bistransko</item>
    </izvorni_sadrzaj>
    <derivirana_varijabla naziv="DomainObject.Predmet.StrankaListFormatedWithAdressOIB_1">
      <item>FINANCIJSKA AGENCIJA, RC Zagreb, OIB 85821130368, Trg svibanjskih žrtava 1995. 1, 10000 Zagreb</item>
      <item>Marinela Prša, OIB 82272008650, Franje Gulića 40, 10298 Oborovo Bistransko</item>
    </derivirana_varijabla>
  </DomainObject.Predmet.StrankaListFormatedWithAdressOIB>
  <DomainObject.Predmet.StrankaListNazivFormated>
    <izvorni_sadrzaj>
      <item>FINANCIJSKA AGENCIJA, RC Zagreb</item>
      <item>Marinela Prša</item>
    </izvorni_sadrzaj>
    <derivirana_varijabla naziv="DomainObject.Predmet.StrankaListNazivFormated_1">
      <item>FINANCIJSKA AGENCIJA, RC Zagreb</item>
      <item>Marinela Prša</item>
    </derivirana_varijabla>
  </DomainObject.Predmet.StrankaListNazivFormated>
  <DomainObject.Predmet.StrankaListNazivFormatedOIB>
    <izvorni_sadrzaj>
      <item>FINANCIJSKA AGENCIJA, RC Zagreb, OIB 85821130368</item>
      <item>Marinela Prša, OIB 82272008650</item>
    </izvorni_sadrzaj>
    <derivirana_varijabla naziv="DomainObject.Predmet.StrankaListNazivFormatedOIB_1">
      <item>FINANCIJSKA AGENCIJA, RC Zagreb, OIB 85821130368</item>
      <item>Marinela Prša, OIB 82272008650</item>
    </derivirana_varijabla>
  </DomainObject.Predmet.StrankaListNazivFormatedOIB>
  <DomainObject.Predmet.ProtuStrankaListFormated>
    <izvorni_sadrzaj>
      <item>La vie est belle et assuree d.o.o.</item>
    </izvorni_sadrzaj>
    <derivirana_varijabla naziv="DomainObject.Predmet.ProtuStrankaListFormated_1">
      <item>La vie est belle et assuree d.o.o.</item>
    </derivirana_varijabla>
  </DomainObject.Predmet.ProtuStrankaListFormated>
  <DomainObject.Predmet.ProtuStrankaListFormatedOIB>
    <izvorni_sadrzaj>
      <item>La vie est belle et assuree d.o.o., OIB 49114939396</item>
    </izvorni_sadrzaj>
    <derivirana_varijabla naziv="DomainObject.Predmet.ProtuStrankaListFormatedOIB_1">
      <item>La vie est belle et assuree d.o.o., OIB 49114939396</item>
    </derivirana_varijabla>
  </DomainObject.Predmet.ProtuStrankaListFormatedOIB>
  <DomainObject.Predmet.ProtuStrankaListFormatedWithAdress>
    <izvorni_sadrzaj>
      <item>La vie est belle et assuree d.o.o., Franje Gulića 40, 10298 Oborovo Bistransko</item>
    </izvorni_sadrzaj>
    <derivirana_varijabla naziv="DomainObject.Predmet.ProtuStrankaListFormatedWithAdress_1">
      <item>La vie est belle et assuree d.o.o., Franje Gulića 40, 10298 Oborovo Bistransko</item>
    </derivirana_varijabla>
  </DomainObject.Predmet.ProtuStrankaListFormatedWithAdress>
  <DomainObject.Predmet.ProtuStrankaListFormatedWithAdressOIB>
    <izvorni_sadrzaj>
      <item>La vie est belle et assuree d.o.o., OIB 49114939396, Franje Gulića 40, 10298 Oborovo Bistransko</item>
    </izvorni_sadrzaj>
    <derivirana_varijabla naziv="DomainObject.Predmet.ProtuStrankaListFormatedWithAdressOIB_1">
      <item>La vie est belle et assuree d.o.o., OIB 49114939396, Franje Gulića 40, 10298 Oborovo Bistransko</item>
    </derivirana_varijabla>
  </DomainObject.Predmet.ProtuStrankaListFormatedWithAdressOIB>
  <DomainObject.Predmet.ProtuStrankaListNazivFormated>
    <izvorni_sadrzaj>
      <item>La vie est belle et assuree d.o.o.</item>
    </izvorni_sadrzaj>
    <derivirana_varijabla naziv="DomainObject.Predmet.ProtuStrankaListNazivFormated_1">
      <item>La vie est belle et assuree d.o.o.</item>
    </derivirana_varijabla>
  </DomainObject.Predmet.ProtuStrankaListNazivFormated>
  <DomainObject.Predmet.ProtuStrankaListNazivFormatedOIB>
    <izvorni_sadrzaj>
      <item>La vie est belle et assuree d.o.o., OIB 49114939396</item>
    </izvorni_sadrzaj>
    <derivirana_varijabla naziv="DomainObject.Predmet.ProtuStrankaListNazivFormatedOIB_1">
      <item>La vie est belle et assuree d.o.o., OIB 49114939396</item>
    </derivirana_varijabla>
  </DomainObject.Predmet.ProtuStrankaListNazivFormatedOIB>
  <DomainObject.Predmet.OstaliListFormated>
    <izvorni_sadrzaj>
      <item>Marinela Prša</item>
    </izvorni_sadrzaj>
    <derivirana_varijabla naziv="DomainObject.Predmet.OstaliListFormated_1">
      <item>Marinela Prša</item>
    </derivirana_varijabla>
  </DomainObject.Predmet.OstaliListFormated>
  <DomainObject.Predmet.OstaliListFormatedOIB>
    <izvorni_sadrzaj>
      <item>Marinela Prša, OIB 82272008650</item>
    </izvorni_sadrzaj>
    <derivirana_varijabla naziv="DomainObject.Predmet.OstaliListFormatedOIB_1">
      <item>Marinela Prša, OIB 82272008650</item>
    </derivirana_varijabla>
  </DomainObject.Predmet.OstaliListFormatedOIB>
  <DomainObject.Predmet.OstaliListFormatedWithAdress>
    <izvorni_sadrzaj>
      <item>Marinela Prša, Franje Gulića 40, 10298 Oborovo Bistransko</item>
    </izvorni_sadrzaj>
    <derivirana_varijabla naziv="DomainObject.Predmet.OstaliListFormatedWithAdress_1">
      <item>Marinela Prša, Franje Gulića 40, 10298 Oborovo Bistransko</item>
    </derivirana_varijabla>
  </DomainObject.Predmet.OstaliListFormatedWithAdress>
  <DomainObject.Predmet.OstaliListFormatedWithAdressOIB>
    <izvorni_sadrzaj>
      <item>Marinela Prša, OIB 82272008650, Franje Gulića 40, 10298 Oborovo Bistransko</item>
    </izvorni_sadrzaj>
    <derivirana_varijabla naziv="DomainObject.Predmet.OstaliListFormatedWithAdressOIB_1">
      <item>Marinela Prša, OIB 82272008650, Franje Gulića 40, 10298 Oborovo Bistransko</item>
    </derivirana_varijabla>
  </DomainObject.Predmet.OstaliListFormatedWithAdressOIB>
  <DomainObject.Predmet.OstaliListNazivFormated>
    <izvorni_sadrzaj>
      <item>Marinela Prša</item>
    </izvorni_sadrzaj>
    <derivirana_varijabla naziv="DomainObject.Predmet.OstaliListNazivFormated_1">
      <item>Marinela Prša</item>
    </derivirana_varijabla>
  </DomainObject.Predmet.OstaliListNazivFormated>
  <DomainObject.Predmet.OstaliListNazivFormatedOIB>
    <izvorni_sadrzaj>
      <item>Marinela Prša, OIB 82272008650</item>
    </izvorni_sadrzaj>
    <derivirana_varijabla naziv="DomainObject.Predmet.OstaliListNazivFormatedOIB_1">
      <item>Marinela Prša, OIB 82272008650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2019.</izvorni_sadrzaj>
    <derivirana_varijabla naziv="DomainObject.Datum_1">10. srpnja 2019.</derivirana_varijabla>
  </DomainObject.Datum>
  <DomainObject.PoslovniBrojDokumenta>
    <izvorni_sadrzaj/>
    <derivirana_varijabla naziv="DomainObject.PoslovniBrojDokumenta_1"/>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La vie est belle et assuree d.o.o.</izvorni_sadrzaj>
    <derivirana_varijabla naziv="DomainObject.Predmet.ProtustrankaIDrugi_1">La vie est belle et assuree d.o.o.</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La vie est belle et assuree d.o.o., OIB 49114939396, Franje Gulića 40, 10298 Oborovo Bistransko</izvorni_sadrzaj>
    <derivirana_varijabla naziv="DomainObject.Predmet.ProtustrankaIDrugiAdressOIB_1">La vie est belle et assuree d.o.o., OIB 49114939396, Franje Gulića 40, 10298 Oborovo Bistransko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 vie est belle et assuree d.o.o.</item>
      <item>FINANCIJSKA AGENCIJA, RC Zagreb</item>
      <item>Marinela Prša</item>
      <item>Marinela Prša</item>
    </izvorni_sadrzaj>
    <derivirana_varijabla naziv="DomainObject.Predmet.SudioniciListNaziv_1">
      <item>La vie est belle et assuree d.o.o.</item>
      <item>FINANCIJSKA AGENCIJA, RC Zagreb</item>
      <item>Marinela Prša</item>
      <item>Marinela Prša</item>
    </derivirana_varijabla>
  </DomainObject.Predmet.SudioniciListNaziv>
  <DomainObject.Predmet.SudioniciListAdressOIB>
    <izvorni_sadrzaj>
      <item>La vie est belle et assuree d.o.o., OIB 49114939396, Franje Gulića 40,10298 Oborovo Bistransko</item>
      <item>FINANCIJSKA AGENCIJA, RC Zagreb, OIB 85821130368, Trg svibanjskih žrtava 1995. 1,10000 Zagreb</item>
      <item>Marinela Prša, OIB 82272008650, Franje Gulića 40,10298 Oborovo Bistransko</item>
      <item>Marinela Prša, OIB 82272008650, Franje Gulića 40,10298 Oborovo Bistransko</item>
    </izvorni_sadrzaj>
    <derivirana_varijabla naziv="DomainObject.Predmet.SudioniciListAdressOIB_1">
      <item>La vie est belle et assuree d.o.o., OIB 49114939396, Franje Gulića 40,10298 Oborovo Bistransko</item>
      <item>FINANCIJSKA AGENCIJA, RC Zagreb, OIB 85821130368, Trg svibanjskih žrtava 1995. 1,10000 Zagreb</item>
      <item>Marinela Prša, OIB 82272008650, Franje Gulića 40,10298 Oborovo Bistransko</item>
      <item>Marinela Prša, OIB 82272008650, Franje Gulića 40,10298 Oborovo Bistransko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49114939396</item>
      <item>, OIB 85821130368</item>
      <item>, OIB 82272008650</item>
      <item>, OIB 82272008650</item>
    </izvorni_sadrzaj>
    <derivirana_varijabla naziv="DomainObject.Predmet.SudioniciListNazivOIB_1">
      <item>, OIB 49114939396</item>
      <item>, OIB 85821130368</item>
      <item>, OIB 82272008650</item>
      <item>, OIB 82272008650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Grčić, OIB 28045499425, Dr. Ante Starčevića 15, 47000 Karlovac</item>
    </izvorni_sadrzaj>
    <derivirana_varijabla naziv="DomainObject.Predmet.StecajniUpraviteljiListAddressOIB_1">
      <item>Vedran Grčić, OIB 28045499425, Dr. Ante Starčevića 15,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travnja 2019.</izvorni_sadrzaj>
    <derivirana_varijabla naziv="DomainObject.Predmet.DatumZadnjeOdrzaneSudskeRadnje_1">18. travnja 2019.</derivirana_varijabla>
  </DomainObject.Predmet.DatumZadnjeOdrzaneSudskeRadnje>
  <DomainObject.PredzadnjaOdlukaIzPredmeta.DatumDonosenjaOdluke>
    <izvorni_sadrzaj>4. travnja 2019.</izvorni_sadrzaj>
    <derivirana_varijabla naziv="DomainObject.PredzadnjaOdlukaIzPredmeta.DatumDonosenjaOdluke_1">4. travnja 2019.</derivirana_varijabla>
  </DomainObject.PredzadnjaOdlukaIzPredmeta.DatumDonosenjaOdluke>
  <DomainObject.PredzadnjaOdlukaIzPredmeta.Oznaka>
    <izvorni_sadrzaj>St-754/2019-9</izvorni_sadrzaj>
    <derivirana_varijabla naziv="DomainObject.PredzadnjaOdlukaIzPredmeta.Oznaka_1">St-754/2019-9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1177</properties:Words>
  <properties:Characters>6291</properties:Characters>
  <properties:Lines>135</properties:Lines>
  <properties:Paragraphs>29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2019-07-09T11:33:00Z</dcterms:created>
  <dc:creator>Danijela Uzelac</dc:creator>
  <dc:description/>
  <cp:keywords/>
  <cp:lastModifiedBy>Katarina Franjić</cp:lastModifiedBy>
  <dcterms:modified xmlns:xsi="http://www.w3.org/2001/XMLSchema-instance" xsi:type="dcterms:W3CDTF">2019-07-10T07:40:00Z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(st-754-19 6. rješenje -otvaranje i zaključenje 132.docx)</vt:lpwstr>
  </prop:property>
  <prop:property name="CC_coloring" pid="4" fmtid="{D5CDD505-2E9C-101B-9397-08002B2CF9AE}">
    <vt:bool>false</vt:bool>
  </prop:property>
  <prop:property name="BrojStranica" pid="5" fmtid="{D5CDD505-2E9C-101B-9397-08002B2CF9AE}">
    <vt:i4>3</vt:i4>
  </prop:property>
</prop:Properties>
</file>