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73c8" w14:paraId="ceb73c8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1634" w:rsidP="000C34E9" w:rsidR="00561634" w:rsidRPr="00561634">
      <w:pPr>
        <w:ind w:firstLine="708"/>
        <w:jc w:val="both"/>
        <w:rPr>
          <w:rFonts w:cs="Times New Roman" w:hAnsi="Times New Roman" w:ascii="Times New Roman"/>
        </w:rPr>
      </w:pPr>
      <w:r w:rsidRPr="00561634">
        <w:rPr>
          <w:rFonts w:cs="Times New Roman" w:hAnsi="Times New Roman" w:ascii="Times New Roman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KLIME POSAVEC d.o.o.</w:t>
      </w:r>
      <w:r>
        <w:rPr>
          <w:rFonts w:cs="Times New Roman" w:hAnsi="Times New Roman" w:ascii="Times New Roman"/>
        </w:rPr>
        <w:t xml:space="preserve"> "u stečaju"</w:t>
      </w:r>
      <w:r w:rsidRPr="00561634">
        <w:rPr>
          <w:rFonts w:cs="Times New Roman" w:hAnsi="Times New Roman" w:ascii="Times New Roman"/>
        </w:rPr>
        <w:t>, OIB: 69932447678, sa sjedištem u Zvirišće 46, 48000 Koprivnica, dana 27. siječnja 2017. godine</w:t>
      </w:r>
    </w:p>
    <w:p w:rsidRDefault="00561634" w:rsidP="000C34E9" w:rsidR="00561634" w:rsidRPr="000C34E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2C03C4" w:rsidP="00561634" w:rsidR="000C34E9">
      <w:pPr>
        <w:spacing w:lineRule="auto" w:line="360"/>
        <w:ind w:firstLine="708"/>
        <w:jc w:val="both"/>
        <w:rPr>
          <w:rFonts w:cs="Times New Roman" w:hAnsi="Times New Roman" w:ascii="Times New Roman"/>
        </w:rPr>
      </w:pPr>
      <w:r w:rsidRPr="002C03C4">
        <w:rPr>
          <w:rFonts w:cs="Times New Roman" w:hAnsi="Times New Roman" w:ascii="Times New Roman"/>
        </w:rPr>
        <w:t xml:space="preserve">I. </w:t>
      </w:r>
      <w:r w:rsidR="0042249F" w:rsidRPr="002C03C4">
        <w:rPr>
          <w:rFonts w:cs="Times New Roman" w:hAnsi="Times New Roman" w:ascii="Times New Roman"/>
        </w:rPr>
        <w:t>VIŠI ISPLATNI RED</w:t>
      </w:r>
    </w:p>
    <w:p w:rsidRDefault="00561634" w:rsidP="00561634" w:rsidR="00561634">
      <w:pPr>
        <w:spacing w:lineRule="auto" w:line="360"/>
        <w:jc w:val="both"/>
      </w:pPr>
    </w:p>
    <w:p w:rsidRDefault="00561634" w:rsidP="00561634" w:rsidR="00561634">
      <w:pPr>
        <w:jc w:val="center"/>
      </w:pPr>
    </w:p>
    <w:tbl>
      <w:tblPr>
        <w:tblStyle w:val="Reetkatablice"/>
        <w:tblW w:type="pct" w:w="5755"/>
        <w:tblInd w:type="dxa" w:w="-743"/>
        <w:tblLayout w:type="fixed"/>
        <w:tblLook w:val="01E0" w:noVBand="0" w:noHBand="0" w:lastColumn="1" w:firstColumn="1" w:lastRow="1" w:firstRow="1"/>
      </w:tblPr>
      <w:tblGrid>
        <w:gridCol w:w="568"/>
        <w:gridCol w:w="1277"/>
        <w:gridCol w:w="1134"/>
        <w:gridCol w:w="851"/>
        <w:gridCol w:w="1030"/>
        <w:gridCol w:w="969"/>
        <w:gridCol w:w="1118"/>
        <w:gridCol w:w="851"/>
        <w:gridCol w:w="710"/>
        <w:gridCol w:w="851"/>
        <w:gridCol w:w="994"/>
        <w:gridCol w:w="989"/>
      </w:tblGrid>
      <w:tr w:rsidTr="00561634" w:rsidR="00561634" w:rsidRPr="00561634">
        <w:tc>
          <w:tcPr>
            <w:tcW w:type="pct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Red.br. 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Ime i prezime/ tvrtka ili naziv vjerovnika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OIB vjerovnika</w:t>
            </w: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Adresa/ sjedište vjerovnika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Iznos prijavljene tražbine </w:t>
            </w:r>
          </w:p>
        </w:tc>
        <w:tc>
          <w:tcPr>
            <w:tcW w:type="pct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Iznos  priznate tražbine </w:t>
            </w: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pct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Iznos osporene tražbine</w:t>
            </w: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Razlog osporavanja tražbine</w:t>
            </w:r>
          </w:p>
        </w:tc>
        <w:tc>
          <w:tcPr>
            <w:tcW w:type="pct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Oznaka ovršne isprave ako se tražb. zas- niva na ovrš. ispravi</w:t>
            </w:r>
          </w:p>
        </w:tc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%  učešća u ukupnom iznosu tražbina</w:t>
            </w:r>
          </w:p>
        </w:tc>
      </w:tr>
      <w:tr w:rsidTr="00561634" w:rsidR="00561634" w:rsidRPr="00561634">
        <w:tc>
          <w:tcPr>
            <w:tcW w:type="pct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1.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Ministarstvo financija, Porezna uprava, Područni ured sjeverna Hrvatska 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52634238587</w:t>
            </w: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Varaždin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217.137,42</w:t>
            </w:r>
          </w:p>
        </w:tc>
        <w:tc>
          <w:tcPr>
            <w:tcW w:type="pct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Vjerodostojna isprava-  Izlist stanja dugovanja iz informacij. sustava PU, ovje ren od čelnika poreznog tijela</w:t>
            </w:r>
          </w:p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- doprinosi iz i na plaće, porez na dohodak</w:t>
            </w:r>
          </w:p>
        </w:tc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217.137,42</w:t>
            </w: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Vjerodostojna isprava-  Izlist stanja dugovanja iz informacij. sustava PU, ovje ren od čelnika poreznog tijela</w:t>
            </w:r>
          </w:p>
        </w:tc>
        <w:tc>
          <w:tcPr>
            <w:tcW w:type="pct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49,81</w:t>
            </w:r>
          </w:p>
        </w:tc>
      </w:tr>
      <w:tr w:rsidTr="00561634" w:rsidR="00561634" w:rsidRPr="00561634">
        <w:tc>
          <w:tcPr>
            <w:tcW w:type="pct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Ukupno: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217.137,42</w:t>
            </w:r>
          </w:p>
        </w:tc>
        <w:tc>
          <w:tcPr>
            <w:tcW w:type="pct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217.137,42</w:t>
            </w: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pct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</w:tbl>
    <w:p w:rsidRDefault="00561634" w:rsidP="00561634" w:rsidR="00561634">
      <w:pPr>
        <w:jc w:val="both"/>
      </w:pPr>
    </w:p>
    <w:p w:rsidRDefault="00561634" w:rsidP="00561634" w:rsidR="00561634">
      <w:pPr>
        <w:spacing w:lineRule="auto" w:line="360"/>
        <w:ind w:firstLine="708"/>
        <w:jc w:val="both"/>
      </w:pPr>
    </w:p>
    <w:p w:rsidRDefault="00561634" w:rsidP="00561634" w:rsidR="00561634">
      <w:pPr>
        <w:spacing w:lineRule="auto" w:line="360"/>
        <w:ind w:firstLine="708"/>
        <w:jc w:val="both"/>
      </w:pPr>
    </w:p>
    <w:p w:rsidRDefault="002C03C4" w:rsidP="00561634" w:rsidR="000C34E9">
      <w:pPr>
        <w:spacing w:lineRule="auto" w:line="360"/>
        <w:jc w:val="both"/>
        <w:rPr>
          <w:rFonts w:cs="Times New Roman" w:hAnsi="Times New Roman" w:ascii="Times New Roman"/>
          <w:sz w:val="22"/>
          <w:szCs w:val="22"/>
          <w:lang w:val="en-US"/>
        </w:rPr>
      </w:pPr>
      <w:r w:rsidRPr="002C03C4">
        <w:rPr>
          <w:rFonts w:cs="Times New Roman" w:hAnsi="Times New Roman" w:ascii="Times New Roman"/>
          <w:sz w:val="22"/>
          <w:szCs w:val="22"/>
          <w:lang w:val="en-US"/>
        </w:rPr>
        <w:t>II. VIŠI ISPLATNI RED</w:t>
      </w:r>
    </w:p>
    <w:p w:rsidRDefault="00561634" w:rsidP="00561634" w:rsidR="00561634">
      <w:pPr>
        <w:jc w:val="center"/>
        <w:rPr>
          <w:b/>
        </w:rPr>
      </w:pPr>
    </w:p>
    <w:p w:rsidRDefault="00561634" w:rsidP="00561634" w:rsidR="00561634">
      <w:pPr>
        <w:jc w:val="center"/>
      </w:pPr>
    </w:p>
    <w:tbl>
      <w:tblPr>
        <w:tblStyle w:val="Reetkatablice"/>
        <w:tblW w:type="dxa" w:w="11483"/>
        <w:tblInd w:type="dxa" w:w="-885"/>
        <w:tblLayout w:type="fixed"/>
        <w:tblLook w:val="01E0" w:noVBand="0" w:noHBand="0" w:lastColumn="1" w:firstColumn="1" w:lastRow="1" w:firstRow="1"/>
      </w:tblPr>
      <w:tblGrid>
        <w:gridCol w:w="566"/>
        <w:gridCol w:w="1278"/>
        <w:gridCol w:w="1276"/>
        <w:gridCol w:w="992"/>
        <w:gridCol w:w="1134"/>
        <w:gridCol w:w="985"/>
        <w:gridCol w:w="1141"/>
        <w:gridCol w:w="709"/>
        <w:gridCol w:w="992"/>
        <w:gridCol w:w="1418"/>
        <w:gridCol w:w="992"/>
      </w:tblGrid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Red.br. 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OIB vjerovnika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Adresa/ sjedište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Iznos prijavljene tražbine 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Iznos  priznate tražbine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Iznos osporene tražbine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Razlog osporavanja 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Oznaka ovršne isprave ako se tražbina zasniva na ovr. ispravi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%  učešća u ukupnom iznosu tražbina</w:t>
            </w:r>
          </w:p>
        </w:tc>
      </w:tr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1.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UNIQA osiguranje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75665455333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Planinska 13A,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2.789,71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Rješenje o ovrsi Ovrv-261/14, JB Višnja Tušek</w:t>
            </w: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2.789,71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Rješenje o ovrsi Ovrv-261/14, JB Višnja Tušek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0,64</w:t>
            </w:r>
          </w:p>
        </w:tc>
      </w:tr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2.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PODRAVSKA BANKA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97326283154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Opatička 3, Koprivnica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136,40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Ugovor o otvar. i vođ. poslov. računa, izvadak iz  posl. knjiga</w:t>
            </w: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136,40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0,03</w:t>
            </w:r>
          </w:p>
        </w:tc>
      </w:tr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3.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FINANCIJSKA AGENCIJA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85821130368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Zagreb, Ul. grada Vukovara 70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702,41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Ugov. O obavlj. usluga certific.,</w:t>
            </w:r>
          </w:p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Rješenje o ovrsi Ovrv-442/16, JB Nikola Bakrač</w:t>
            </w: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702,41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Rješenje o ovrsi Ovrv-442/16, JB Nikola Bakrač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0,16</w:t>
            </w:r>
          </w:p>
        </w:tc>
      </w:tr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4.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Ministarstvo financija, Porezna uprava, Područni ured sjeverna Hrvatska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52634238587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Varaždin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134.929,37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Vjerodostojna isprava-  Izlist stanja dug. iz informacij. sustava PU, ovjeren od čelnika porez. tijela</w:t>
            </w:r>
          </w:p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- PDV, članar. HGK</w:t>
            </w: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134.929,37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30,95</w:t>
            </w:r>
          </w:p>
        </w:tc>
      </w:tr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5. 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Raiffeisenbank Austria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53056966535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Magazinska cesta 69,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77.834,14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Ug. o kreditu, Izvadak iz posl. knjiga</w:t>
            </w: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77.834,14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Zadužnica od 05.01.2009.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17,86</w:t>
            </w:r>
          </w:p>
        </w:tc>
      </w:tr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6.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26187994862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 xml:space="preserve">Zagreb, V. Jagića 33, </w:t>
            </w:r>
          </w:p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Varaždin, Kapucinski trg 14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2.418,20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Rješenje o ovrsi Ovrv-1569/15, JB Ljubica Papac</w:t>
            </w: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2.418,20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Rješ. O ovrsi Ovrv-1569/15, JB Ljubica Papac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0,55</w:t>
            </w:r>
          </w:p>
        </w:tc>
      </w:tr>
      <w:tr w:rsidTr="00561634" w:rsidR="00561634" w:rsidRPr="00561634"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Ukupno: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218.810,23</w:t>
            </w:r>
          </w:p>
        </w:tc>
        <w:tc>
          <w:tcPr>
            <w:tcW w:type="dxa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634" w:rsidR="00561634" w:rsidRPr="0056163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561634">
              <w:rPr>
                <w:sz w:val="16"/>
                <w:szCs w:val="16"/>
              </w:rPr>
              <w:t>218.810,23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634" w:rsidR="00561634" w:rsidRPr="00561634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</w:tbl>
    <w:p w:rsidRDefault="00561634" w:rsidP="00561634" w:rsidR="00561634">
      <w:pPr>
        <w:jc w:val="both"/>
      </w:pPr>
    </w:p>
    <w:p w:rsidRDefault="00561634" w:rsidP="00561634" w:rsidR="00561634">
      <w:pPr>
        <w:spacing w:lineRule="auto" w:line="360"/>
        <w:jc w:val="both"/>
      </w:pPr>
    </w:p>
    <w:p w:rsidRDefault="00561634" w:rsidP="00561634" w:rsidR="00561634">
      <w:pPr>
        <w:spacing w:lineRule="auto" w:line="360"/>
        <w:jc w:val="both"/>
      </w:pPr>
    </w:p>
    <w:p w:rsidRDefault="00561634" w:rsidP="00561634" w:rsidR="00561634">
      <w:pPr>
        <w:spacing w:lineRule="auto" w:line="360"/>
        <w:jc w:val="both"/>
      </w:pPr>
    </w:p>
    <w:p w:rsidRDefault="00561634" w:rsidP="00561634" w:rsidR="00561634">
      <w:pPr>
        <w:spacing w:lineRule="auto" w:line="360"/>
        <w:jc w:val="both"/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lastRenderedPageBreak/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561634">
        <w:rPr>
          <w:rFonts w:cs="Times New Roman" w:hAnsi="Times New Roman" w:ascii="Times New Roman"/>
          <w:color w:themeColor="text1" w:val="000000"/>
        </w:rPr>
        <w:t>St-615/16-11 od 21. listopada 2016</w:t>
      </w:r>
      <w:r>
        <w:rPr>
          <w:rFonts w:cs="Times New Roman" w:hAnsi="Times New Roman" w:ascii="Times New Roman"/>
          <w:color w:themeColor="text1" w:val="000000"/>
        </w:rPr>
        <w:t xml:space="preserve">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561634" w:rsidRPr="00561634">
        <w:rPr>
          <w:rFonts w:cs="Times New Roman" w:hAnsi="Times New Roman" w:ascii="Times New Roman"/>
        </w:rPr>
        <w:t>KLIME POSAVEC d.o.o.</w:t>
      </w:r>
      <w:r w:rsidR="00561634">
        <w:rPr>
          <w:rFonts w:cs="Times New Roman" w:hAnsi="Times New Roman" w:ascii="Times New Roman"/>
        </w:rPr>
        <w:t xml:space="preserve"> "u stečaju"</w:t>
      </w:r>
      <w:r w:rsidR="00561634" w:rsidRPr="00561634">
        <w:rPr>
          <w:rFonts w:cs="Times New Roman" w:hAnsi="Times New Roman" w:ascii="Times New Roman"/>
        </w:rPr>
        <w:t>, OIB: 69932447678, sa sjedištem u Zvirišće 46, 48000 Koprivnica</w:t>
      </w:r>
      <w:r>
        <w:rPr>
          <w:rFonts w:cs="Times New Roman" w:hAnsi="Times New Roman" w:ascii="Times New Roman"/>
          <w:color w:themeColor="text1" w:val="000000"/>
        </w:rPr>
        <w:t xml:space="preserve">.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0C34E9" w:rsidP="000C34E9" w:rsidR="0056163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="00561634">
        <w:rPr>
          <w:rFonts w:cs="Times New Roman" w:hAnsi="Times New Roman" w:ascii="Times New Roman"/>
        </w:rPr>
        <w:t>održanom dana 26</w:t>
      </w:r>
      <w:r w:rsidRPr="00E63DBE">
        <w:rPr>
          <w:rFonts w:cs="Times New Roman" w:hAnsi="Times New Roman" w:ascii="Times New Roman"/>
        </w:rPr>
        <w:t xml:space="preserve">. </w:t>
      </w:r>
      <w:r w:rsidR="00561634">
        <w:rPr>
          <w:rFonts w:cs="Times New Roman" w:hAnsi="Times New Roman" w:ascii="Times New Roman"/>
        </w:rPr>
        <w:t>siječnja 2017.</w:t>
      </w:r>
      <w:r w:rsidRPr="00E63DBE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ispitane su </w:t>
      </w:r>
      <w:r>
        <w:rPr>
          <w:rFonts w:cs="Times New Roman" w:hAnsi="Times New Roman" w:ascii="Times New Roman"/>
          <w:color w:themeColor="text1" w:val="000000"/>
        </w:rPr>
        <w:t xml:space="preserve">sve tražbine koje su prijavljene u roku iz </w:t>
      </w:r>
      <w:r w:rsidR="00561634">
        <w:rPr>
          <w:rFonts w:cs="Times New Roman" w:hAnsi="Times New Roman" w:ascii="Times New Roman"/>
          <w:color w:themeColor="text1" w:val="000000"/>
        </w:rPr>
        <w:t>rješenja</w:t>
      </w:r>
      <w:r>
        <w:rPr>
          <w:rFonts w:cs="Times New Roman" w:hAnsi="Times New Roman" w:ascii="Times New Roman"/>
          <w:color w:themeColor="text1" w:val="000000"/>
        </w:rPr>
        <w:t xml:space="preserve"> o o</w:t>
      </w:r>
      <w:r w:rsidR="00561634">
        <w:rPr>
          <w:rFonts w:cs="Times New Roman" w:hAnsi="Times New Roman" w:ascii="Times New Roman"/>
          <w:color w:themeColor="text1" w:val="000000"/>
        </w:rPr>
        <w:t>tvaranju stečajnog postupka koje</w:t>
      </w:r>
      <w:r>
        <w:rPr>
          <w:rFonts w:cs="Times New Roman" w:hAnsi="Times New Roman" w:ascii="Times New Roman"/>
          <w:color w:themeColor="text1" w:val="000000"/>
        </w:rPr>
        <w:t xml:space="preserve"> je obja</w:t>
      </w:r>
      <w:r w:rsidR="00561634">
        <w:rPr>
          <w:rFonts w:cs="Times New Roman" w:hAnsi="Times New Roman" w:ascii="Times New Roman"/>
          <w:color w:themeColor="text1" w:val="000000"/>
        </w:rPr>
        <w:t>vljeno na e-Oglasnoj ploči suda 21. listopada 2017.</w:t>
      </w:r>
    </w:p>
    <w:p w:rsidRDefault="00561634" w:rsidP="000C34E9" w:rsidR="000C34E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0C34E9" w:rsidP="000C34E9" w:rsidR="000C34E9">
      <w:pPr>
        <w:autoSpaceDE w:val="false"/>
        <w:autoSpaceDN w:val="false"/>
        <w:adjustRightInd w:val="false"/>
        <w:ind w:firstLine="708"/>
        <w:jc w:val="both"/>
        <w:rPr>
          <w:rFonts w:eastAsiaTheme="minorHAnsi" w:cs="TimesNewRomanPSMT" w:hAnsi="TimesNewRomanPSMT" w:ascii="TimesNewRomanPSMT"/>
          <w:lang w:eastAsia="en-US"/>
        </w:rPr>
      </w:pPr>
      <w:r>
        <w:rPr>
          <w:rFonts w:cs="Times New Roman" w:hAnsi="Times New Roman" w:ascii="Times New Roman"/>
          <w:color w:themeColor="text1" w:val="000000"/>
        </w:rPr>
        <w:t xml:space="preserve">Prijavljene su tražbine I. višeg isplatnog reda u iznosu </w:t>
      </w:r>
      <w:r w:rsidRPr="000C34E9">
        <w:rPr>
          <w:rFonts w:cs="Times New Roman" w:hAnsi="Times New Roman" w:ascii="Times New Roman"/>
          <w:color w:themeColor="text1" w:val="000000"/>
        </w:rPr>
        <w:t xml:space="preserve">od </w:t>
      </w:r>
      <w:r w:rsidR="00561634">
        <w:rPr>
          <w:rFonts w:cs="Times New Roman" w:hAnsi="Times New Roman" w:ascii="Times New Roman"/>
          <w:lang w:eastAsia="en-US"/>
        </w:rPr>
        <w:t>217.137,42</w:t>
      </w:r>
      <w:r>
        <w:rPr>
          <w:rFonts w:cs="Tahoma" w:hAnsi="Tahoma" w:ascii="Tahoma"/>
          <w:sz w:val="16"/>
          <w:szCs w:val="16"/>
          <w:lang w:eastAsia="en-US"/>
        </w:rPr>
        <w:t xml:space="preserve"> </w:t>
      </w:r>
      <w:r>
        <w:rPr>
          <w:rFonts w:cs="Times New Roman" w:hAnsi="Times New Roman" w:ascii="Times New Roman"/>
          <w:bCs/>
        </w:rPr>
        <w:t>kn koje su u cijelosti priznate.</w:t>
      </w:r>
    </w:p>
    <w:p w:rsidRDefault="000C34E9" w:rsidP="000C34E9" w:rsidR="000C34E9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/>
        </w:rPr>
      </w:pPr>
    </w:p>
    <w:p w:rsidRDefault="000C34E9" w:rsidP="000C34E9" w:rsidR="000C34E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II. višem isplatnom redu prijavljene su tražbine u </w:t>
      </w:r>
      <w:r w:rsidRPr="000C34E9">
        <w:rPr>
          <w:rFonts w:cs="Times New Roman" w:hAnsi="Times New Roman" w:ascii="Times New Roman"/>
        </w:rPr>
        <w:t xml:space="preserve">iznosu od </w:t>
      </w:r>
      <w:r w:rsidR="00561634">
        <w:rPr>
          <w:rFonts w:cs="Times New Roman" w:hAnsi="Times New Roman" w:ascii="Times New Roman"/>
          <w:lang w:eastAsia="en-US"/>
        </w:rPr>
        <w:t>218.810,23</w:t>
      </w:r>
      <w:r w:rsidRPr="000C34E9">
        <w:rPr>
          <w:rFonts w:cs="Times New Roman" w:hAnsi="Times New Roman" w:ascii="Times New Roman"/>
          <w:lang w:eastAsia="en-US"/>
        </w:rPr>
        <w:t xml:space="preserve"> </w:t>
      </w:r>
      <w:r w:rsidR="00561634">
        <w:rPr>
          <w:rFonts w:cs="Times New Roman" w:hAnsi="Times New Roman" w:ascii="Times New Roman"/>
        </w:rPr>
        <w:t>kn</w:t>
      </w:r>
      <w:r>
        <w:rPr>
          <w:rFonts w:cs="Times New Roman" w:hAnsi="Times New Roman" w:ascii="Times New Roman"/>
        </w:rPr>
        <w:t xml:space="preserve"> koji iznos je u cijelosti priznat.</w:t>
      </w:r>
    </w:p>
    <w:p w:rsidRDefault="000C34E9" w:rsidP="000C34E9" w:rsidR="000C34E9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0C34E9" w:rsidP="000C34E9" w:rsidR="000C34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561634">
        <w:rPr>
          <w:rFonts w:cs="Times New Roman" w:hAnsi="Times New Roman" w:ascii="Times New Roman"/>
        </w:rPr>
        <w:t>27. siječnja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4A45B7" w:rsidP="00AC7216" w:rsidR="004A45B7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</w:t>
      </w:r>
    </w:p>
    <w:p w:rsidRDefault="005679AA" w:rsidP="00FF6AAA" w:rsidR="00D31137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A23196" w:rsidP="00FF6AAA" w:rsidR="00A23196" w:rsidRPr="003441ED">
      <w:pPr>
        <w:rPr>
          <w:rFonts w:cs="Times New Roman" w:hAnsi="Times New Roman" w:ascii="Times New Roman"/>
          <w:color w:themeColor="text1" w:val="000000"/>
        </w:rPr>
      </w:pP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3074A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</w:rPr>
        <w:t>Stečajn</w:t>
      </w:r>
      <w:r w:rsidR="005105CE" w:rsidRPr="005105CE">
        <w:rPr>
          <w:rFonts w:cs="Times New Roman" w:hAnsi="Times New Roman" w:ascii="Times New Roman"/>
        </w:rPr>
        <w:t>a</w:t>
      </w:r>
      <w:r w:rsidRPr="005105CE">
        <w:rPr>
          <w:rFonts w:cs="Times New Roman" w:hAnsi="Times New Roman" w:ascii="Times New Roman"/>
        </w:rPr>
        <w:t xml:space="preserve"> upravitelj</w:t>
      </w:r>
      <w:r w:rsidR="005105CE" w:rsidRPr="005105CE">
        <w:rPr>
          <w:rFonts w:cs="Times New Roman" w:hAnsi="Times New Roman" w:ascii="Times New Roman"/>
        </w:rPr>
        <w:t>ica</w:t>
      </w:r>
      <w:r w:rsidR="009A0745" w:rsidRPr="005105CE">
        <w:rPr>
          <w:rFonts w:cs="Times New Roman" w:hAnsi="Times New Roman" w:ascii="Times New Roman"/>
        </w:rPr>
        <w:t xml:space="preserve"> </w:t>
      </w:r>
      <w:r w:rsidR="00561634">
        <w:rPr>
          <w:rFonts w:cs="Times New Roman" w:hAnsi="Times New Roman" w:ascii="Times New Roman"/>
        </w:rPr>
        <w:t>Nevenka Golubić iz Štefanca Marofa, Štefanec Marof 27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E36" w:rsidR="00DB4E36">
      <w:r>
        <w:separator/>
      </w:r>
    </w:p>
  </w:endnote>
  <w:endnote w:id="0" w:type="continuationSeparator">
    <w:p w:rsidRDefault="00DB4E36" w:rsidR="00DB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E36" w:rsidR="00DB4E36">
      <w:r>
        <w:separator/>
      </w:r>
    </w:p>
  </w:footnote>
  <w:footnote w:id="0" w:type="continuationSeparator">
    <w:p w:rsidRDefault="00DB4E36" w:rsidR="00DB4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93070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4A45B7" w:rsidP="004A45B7" w:rsidR="004A45B7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St-615/16-21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Poslovni broj: 2 </w:t>
    </w:r>
    <w:r w:rsidR="004A45B7">
      <w:rPr>
        <w:rFonts w:cs="Times New Roman" w:hAnsi="Times New Roman" w:ascii="Times New Roman"/>
      </w:rPr>
      <w:t>St-615/16-21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92B14"/>
    <w:rsid w:val="000C34E9"/>
    <w:rsid w:val="000D63AF"/>
    <w:rsid w:val="000E4FA7"/>
    <w:rsid w:val="00120EC7"/>
    <w:rsid w:val="00136765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96576"/>
    <w:rsid w:val="004A2576"/>
    <w:rsid w:val="004A41AD"/>
    <w:rsid w:val="004A45B7"/>
    <w:rsid w:val="004A6953"/>
    <w:rsid w:val="004A6C71"/>
    <w:rsid w:val="004B04E5"/>
    <w:rsid w:val="004B1340"/>
    <w:rsid w:val="004B2330"/>
    <w:rsid w:val="005105CE"/>
    <w:rsid w:val="0054459E"/>
    <w:rsid w:val="0055287A"/>
    <w:rsid w:val="00561634"/>
    <w:rsid w:val="005679AA"/>
    <w:rsid w:val="0057002E"/>
    <w:rsid w:val="00571FD6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93070"/>
    <w:rsid w:val="006A5677"/>
    <w:rsid w:val="006F1B1D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23196"/>
    <w:rsid w:val="00A440F3"/>
    <w:rsid w:val="00A52218"/>
    <w:rsid w:val="00A60F20"/>
    <w:rsid w:val="00A73C0D"/>
    <w:rsid w:val="00A80EFF"/>
    <w:rsid w:val="00AB4345"/>
    <w:rsid w:val="00AC7216"/>
    <w:rsid w:val="00AD3C7B"/>
    <w:rsid w:val="00B0741E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B4E36"/>
    <w:rsid w:val="00DD544B"/>
    <w:rsid w:val="00DF58C7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Reetkatablice" w:type="table">
    <w:name w:val="Table Grid"/>
    <w:basedOn w:val="Obinatablica"/>
    <w:rsid w:val="005616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3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070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070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070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070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Reetkatablice" w:type="table">
    <w:name w:val="Table Grid"/>
    <w:basedOn w:val="Obinatablica"/>
    <w:rsid w:val="005616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3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070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070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070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070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9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KLIME POSAVEC proizvodnja, trgovina i usluge, d.o.o. u stečaju</izvorni_sadrzaj>
    <derivirana_varijabla naziv="DomainObject.Predmet.ProtustrankaFormated_1">  KLIME POSAVEC proizvodnja, trgovina i usluge, d.o.o. u stečaju</derivirana_varijabla>
  </DomainObject.Predmet.ProtustrankaFormated>
  <DomainObject.Predmet.ProtustrankaFormatedOIB>
    <izvorni_sadrzaj>  KLIME POSAVEC proizvodnja, trgovina i usluge, d.o.o. u stečaju, OIB 69932447678</izvorni_sadrzaj>
    <derivirana_varijabla naziv="DomainObject.Predmet.ProtustrankaFormatedOIB_1">  KLIME POSAVEC proizvodnja, trgovina i usluge, d.o.o. u stečaju, OIB 69932447678</derivirana_varijabla>
  </DomainObject.Predmet.ProtustrankaFormatedOIB>
  <DomainObject.Predmet.ProtustrankaFormatedWithAdress>
    <izvorni_sadrzaj> KLIME POSAVEC proizvodnja, trgovina i usluge, d.o.o. u stečaju, Zvirišće 46, 48000 Koprivnica</izvorni_sadrzaj>
    <derivirana_varijabla naziv="DomainObject.Predmet.ProtustrankaFormatedWithAdress_1"> KLIME POSAVEC proizvodnja, trgovina i usluge, d.o.o. u stečaju, Zvirišće 46, 48000 Koprivnica</derivirana_varijabla>
  </DomainObject.Predmet.ProtustrankaFormatedWithAdress>
  <DomainObject.Predmet.ProtustrankaFormatedWithAdressOIB>
    <izvorni_sadrzaj> KLIME POSAVEC proizvodnja, trgovina i usluge, d.o.o. u stečaju, OIB 69932447678, Zvirišće 46, 48000 Koprivnica</izvorni_sadrzaj>
    <derivirana_varijabla naziv="DomainObject.Predmet.ProtustrankaFormatedWithAdressOIB_1"> KLIME POSAVEC proizvodnja, trgovina i usluge, d.o.o. u stečaju, OIB 69932447678, Zvirišće 46, 48000 Koprivnica</derivirana_varijabla>
  </DomainObject.Predmet.ProtustrankaFormatedWithAdressOIB>
  <DomainObject.Predmet.ProtustrankaWithAdress>
    <izvorni_sadrzaj>KLIME POSAVEC proizvodnja, trgovina i usluge, d.o.o. u stečaju Zvirišće 46, 48000 Koprivnica</izvorni_sadrzaj>
    <derivirana_varijabla naziv="DomainObject.Predmet.ProtustrankaWithAdress_1">KLIME POSAVEC proizvodnja, trgovina i usluge, d.o.o. u stečaju Zvirišće 46, 48000 Koprivnica</derivirana_varijabla>
  </DomainObject.Predmet.ProtustrankaWithAdress>
  <DomainObject.Predmet.ProtustrankaWithAdressOIB>
    <izvorni_sadrzaj>KLIME POSAVEC proizvodnja, trgovina i usluge, d.o.o. u stečaju, OIB 69932447678, Zvirišće 46, 48000 Koprivnica</izvorni_sadrzaj>
    <derivirana_varijabla naziv="DomainObject.Predmet.ProtustrankaWithAdressOIB_1">KLIME POSAVEC proizvodnja, trgovina i usluge, d.o.o. u stečaju, OIB 69932447678, Zvirišće 46, 48000 Koprivnica</derivirana_varijabla>
  </DomainObject.Predmet.ProtustrankaWithAdressOIB>
  <DomainObject.Predmet.ProtustrankaNazivFormated>
    <izvorni_sadrzaj>KLIME POSAVEC proizvodnja, trgovina i usluge, d.o.o. u stečaju</izvorni_sadrzaj>
    <derivirana_varijabla naziv="DomainObject.Predmet.ProtustrankaNazivFormated_1">KLIME POSAVEC proizvodnja, trgovina i usluge, d.o.o. u stečaju</derivirana_varijabla>
  </DomainObject.Predmet.ProtustrankaNazivFormated>
  <DomainObject.Predmet.ProtustrankaNazivFormatedOIB>
    <izvorni_sadrzaj>KLIME POSAVEC proizvodnja, trgovina i usluge, d.o.o. u stečaju, OIB 69932447678</izvorni_sadrzaj>
    <derivirana_varijabla naziv="DomainObject.Predmet.ProtustrankaNazivFormatedOIB_1">KLIME POSAVEC proizvodnja, trgovina i usluge, d.o.o. u stečaju, OIB 69932447678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293475.42</izvorni_sadrzaj>
    <derivirana_varijabla naziv="DomainObject.Predmet.TrenutnaVrijednost_1">293475.42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KLIME POSAVEC proizvodnja, trgovina i usluge, d.o.o. u stečaju</item>
    </izvorni_sadrzaj>
    <derivirana_varijabla naziv="DomainObject.Predmet.ProtuStrankaListFormated_1">
      <item>KLIME POSAVEC proizvodnja, trgovina i usluge, d.o.o. u stečaju</item>
    </derivirana_varijabla>
  </DomainObject.Predmet.ProtuStrankaListFormated>
  <DomainObject.Predmet.ProtuStrankaListFormatedOIB>
    <izvorni_sadrzaj>
      <item>KLIME POSAVEC proizvodnja, trgovina i usluge, d.o.o. u stečaju, OIB 69932447678</item>
    </izvorni_sadrzaj>
    <derivirana_varijabla naziv="DomainObject.Predmet.ProtuStrankaListFormatedOIB_1">
      <item>KLIME POSAVEC proizvodnja, trgovina i usluge, d.o.o. u stečaju, OIB 69932447678</item>
    </derivirana_varijabla>
  </DomainObject.Predmet.ProtuStrankaListFormatedOIB>
  <DomainObject.Predmet.ProtuStrankaListFormatedWithAdress>
    <izvorni_sadrzaj>
      <item>KLIME POSAVEC proizvodnja, trgovina i usluge, d.o.o. u stečaju, Zvirišće 46, 48000 Koprivnica</item>
    </izvorni_sadrzaj>
    <derivirana_varijabla naziv="DomainObject.Predmet.ProtuStrankaListFormatedWithAdress_1">
      <item>KLIME POSAVEC proizvodnja, trgovina i usluge, d.o.o. u stečaju, Zvirišće 46, 48000 Koprivnica</item>
    </derivirana_varijabla>
  </DomainObject.Predmet.ProtuStrankaListFormatedWithAdress>
  <DomainObject.Predmet.ProtuStrankaListFormatedWithAdressOIB>
    <izvorni_sadrzaj>
      <item>KLIME POSAVEC proizvodnja, trgovina i usluge, d.o.o. u stečaju, OIB 69932447678, Zvirišće 46, 48000 Koprivnica</item>
    </izvorni_sadrzaj>
    <derivirana_varijabla naziv="DomainObject.Predmet.ProtuStrankaListFormatedWithAdressOIB_1">
      <item>KLIME POSAVEC proizvodnja, trgovina i usluge, d.o.o. u stečaju, OIB 69932447678, Zvirišće 46, 48000 Koprivnica</item>
    </derivirana_varijabla>
  </DomainObject.Predmet.ProtuStrankaListFormatedWithAdressOIB>
  <DomainObject.Predmet.ProtuStrankaListNazivFormated>
    <izvorni_sadrzaj>
      <item>KLIME POSAVEC proizvodnja, trgovina i usluge, d.o.o. u stečaju</item>
    </izvorni_sadrzaj>
    <derivirana_varijabla naziv="DomainObject.Predmet.ProtuStrankaListNazivFormated_1">
      <item>KLIME POSAVEC proizvodnja, trgovina i usluge, d.o.o. u stečaju</item>
    </derivirana_varijabla>
  </DomainObject.Predmet.ProtuStrankaListNazivFormated>
  <DomainObject.Predmet.ProtuStrankaListNazivFormatedOIB>
    <izvorni_sadrzaj>
      <item>KLIME POSAVEC proizvodnja, trgovina i usluge, d.o.o. u stečaju, OIB 69932447678</item>
    </izvorni_sadrzaj>
    <derivirana_varijabla naziv="DomainObject.Predmet.ProtuStrankaListNazivFormatedOIB_1">
      <item>KLIME POSAVEC proizvodnja, trgovina i usluge, d.o.o. u stečaju, OIB 69932447678</item>
    </derivirana_varijabla>
  </DomainObject.Predmet.ProtuStrankaListNazivFormatedOIB>
  <DomainObject.Predmet.OstaliListFormated>
    <izvorni_sadrzaj>
      <item>Sudski registar</item>
      <item>Nenad Posavec</item>
      <item>Nevenka Golubić</item>
      <item>Raiffeisenbank Austria d.d.</item>
      <item>CROATIA osiguranje d.d.</item>
    </izvorni_sadrzaj>
    <derivirana_varijabla naziv="DomainObject.Predmet.OstaliListFormated_1">
      <item>Sudski registar</item>
      <item>Nenad Posavec</item>
      <item>Nevenka Golubić</item>
      <item>Raiffeisenbank Austria d.d.</item>
      <item>CROATIA osiguranje d.d.</item>
    </derivirana_varijabla>
  </DomainObject.Predmet.OstaliListFormated>
  <DomainObject.Predmet.OstaliListFormatedOIB>
    <izvorni_sadrzaj>
      <item>Sudski registar</item>
      <item>Nenad Posavec, OIB 88539196868</item>
      <item>Nevenka Golubić, OIB 84663367442</item>
      <item>Raiffeisenbank Austria d.d., OIB 53056966535</item>
      <item>CROATIA osiguranje d.d., OIB 26187994862</item>
    </izvorni_sadrzaj>
    <derivirana_varijabla naziv="DomainObject.Predmet.OstaliListFormatedOIB_1">
      <item>Sudski registar</item>
      <item>Nenad Posavec, OIB 88539196868</item>
      <item>Nevenka Golubić, OIB 84663367442</item>
      <item>Raiffeisenbank Austria d.d., OIB 53056966535</item>
      <item>CROATIA osiguranje d.d., OIB 26187994862</item>
    </derivirana_varijabla>
  </DomainObject.Predmet.OstaliListFormatedOIB>
  <DomainObject.Predmet.OstaliListFormatedWithAdress>
    <izvorni_sadrzaj>
      <item>Sudski registar</item>
      <item>Nenad Posavec, Zvirišće 46, 48000 Koprivnica</item>
      <item>Nevenka Golubić, Štefanec Marof 27, 42202 Štefanec</item>
      <item>Raiffeisenbank Austria d.d., Magazinska cesta 69, 10000 Zagreb</item>
      <item>CROATIA osiguranje d.d., Vatroslava Jagića 33, 10000 Zagreb</item>
    </izvorni_sadrzaj>
    <derivirana_varijabla naziv="DomainObject.Predmet.OstaliListFormatedWithAdress_1">
      <item>Sudski registar</item>
      <item>Nenad Posavec, Zvirišće 46, 48000 Koprivnica</item>
      <item>Nevenka Golubić, Štefanec Marof 27, 42202 Štefanec</item>
      <item>Raiffeisenbank Austria d.d., Magazinska cesta 69, 10000 Zagreb</item>
      <item>CROATIA osiguranje d.d., Vatroslava Jagića 33, 10000 Zagreb</item>
    </derivirana_varijabla>
  </DomainObject.Predmet.OstaliListFormatedWithAdress>
  <DomainObject.Predmet.OstaliListFormatedWithAdressOIB>
    <izvorni_sadrzaj>
      <item>Sudski registar</item>
      <item>Nenad Posavec, OIB 88539196868, Zvirišće 46, 48000 Koprivnica</item>
      <item>Nevenka Golubić, OIB 84663367442, Štefanec Marof 27, 42202 Štefanec</item>
      <item>Raiffeisenbank Austria d.d., OIB 53056966535, Magazinska cesta 69, 10000 Zagreb</item>
      <item>CROATIA osiguranje d.d., OIB 26187994862, Vatroslava Jagića 33, 10000 Zagreb</item>
    </izvorni_sadrzaj>
    <derivirana_varijabla naziv="DomainObject.Predmet.OstaliListFormatedWithAdressOIB_1">
      <item>Sudski registar</item>
      <item>Nenad Posavec, OIB 88539196868, Zvirišće 46, 48000 Koprivnica</item>
      <item>Nevenka Golubić, OIB 84663367442, Štefanec Marof 27, 42202 Štefanec</item>
      <item>Raiffeisenbank Austria d.d., OIB 53056966535, Magazinska cesta 69, 10000 Zagreb</item>
      <item>CROATIA osiguranje d.d., OIB 26187994862, Vatroslava Jagića 33, 10000 Zagreb</item>
    </derivirana_varijabla>
  </DomainObject.Predmet.OstaliListFormatedWithAdressOIB>
  <DomainObject.Predmet.OstaliListNazivFormated>
    <izvorni_sadrzaj>
      <item>Sudski registar</item>
      <item>Nenad Posavec</item>
      <item>Nevenka Golubić</item>
      <item>Raiffeisenbank Austria d.d.</item>
      <item>CROATIA osiguranje d.d.</item>
    </izvorni_sadrzaj>
    <derivirana_varijabla naziv="DomainObject.Predmet.OstaliListNazivFormated_1">
      <item>Sudski registar</item>
      <item>Nenad Posavec</item>
      <item>Nevenka Golubić</item>
      <item>Raiffeisenbank Austria d.d.</item>
      <item>CROATIA osiguranje d.d.</item>
    </derivirana_varijabla>
  </DomainObject.Predmet.OstaliListNazivFormated>
  <DomainObject.Predmet.OstaliListNazivFormatedOIB>
    <izvorni_sadrzaj>
      <item>Sudski registar</item>
      <item>Nenad Posavec, OIB 88539196868</item>
      <item>Nevenka Golubić, OIB 84663367442</item>
      <item>Raiffeisenbank Austria d.d., OIB 53056966535</item>
      <item>CROATIA osiguranje d.d., OIB 26187994862</item>
    </izvorni_sadrzaj>
    <derivirana_varijabla naziv="DomainObject.Predmet.OstaliListNazivFormatedOIB_1">
      <item>Sudski registar</item>
      <item>Nenad Posavec, OIB 88539196868</item>
      <item>Nevenka Golubić, OIB 84663367442</item>
      <item>Raiffeisenbank Austria d.d., OIB 53056966535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KLIME POSAVEC proizvodnja, trgovina i usluge, d.o.o. u stečaju</izvorni_sadrzaj>
    <derivirana_varijabla naziv="DomainObject.Predmet.ProtustrankaIDrugi_1">KLIME POSAVEC proizvodnja, trgovina i usluge,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KLIME POSAVEC proizvodnja, trgovina i usluge, d.o.o. u stečaju, OIB 69932447678, Zvirišće 46, 48000 Koprivnica</izvorni_sadrzaj>
    <derivirana_varijabla naziv="DomainObject.Predmet.ProtustrankaIDrugiAdressOIB_1">KLIME POSAVEC proizvodnja, trgovina i usluge, d.o.o. u stečaju, OIB 69932447678, Zvirišće 46,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KLIME POSAVEC proizvodnja, trgovina i usluge, d.o.o. u stečaju</item>
      <item>Sudski registar</item>
      <item>Nenad Posavec</item>
      <item>Nevenka Golubić</item>
      <item>Raiffeisenbank Austria d.d.</item>
      <item>CROATIA osiguranje d.d.</item>
    </izvorni_sadrzaj>
    <derivirana_varijabla naziv="DomainObject.Predmet.SudioniciListNaziv_1">
      <item>Financijska agencija</item>
      <item>KLIME POSAVEC proizvodnja, trgovina i usluge, d.o.o. u stečaju</item>
      <item>Sudski registar</item>
      <item>Nenad Posavec</item>
      <item>Nevenka Golubić</item>
      <item>Raiffeisenbank Austria d.d.</item>
      <item>CROATIA osiguranje d.d.</item>
    </derivirana_varijabla>
  </DomainObject.Predmet.SudioniciListNaziv>
  <DomainObject.Predmet.SudioniciListAdressOIB>
    <izvorni_sadrzaj>
      <item>Financijska agencija, OIB 85821130368</item>
      <item>KLIME POSAVEC proizvodnja, trgovina i usluge, d.o.o. u stečaju, OIB 69932447678, Zvirišće 46,48000 Koprivnica</item>
      <item>Sudski registar</item>
      <item>Nenad Posavec, OIB 88539196868, Zvirišće 46,48000 Koprivnica</item>
      <item>Nevenka Golubić, OIB 84663367442, Štefanec Marof 27,42202 Štefanec</item>
      <item>Raiffeisenbank Austria d.d., OIB 53056966535, Magazinska cesta 69,10000 Zagreb</item>
      <item>CROATIA osiguranje d.d., OIB 26187994862, Vatroslava Jagića 33,10000 Zagreb</item>
    </izvorni_sadrzaj>
    <derivirana_varijabla naziv="DomainObject.Predmet.SudioniciListAdressOIB_1">
      <item>Financijska agencija, OIB 85821130368</item>
      <item>KLIME POSAVEC proizvodnja, trgovina i usluge, d.o.o. u stečaju, OIB 69932447678, Zvirišće 46,48000 Koprivnica</item>
      <item>Sudski registar</item>
      <item>Nenad Posavec, OIB 88539196868, Zvirišće 46,48000 Koprivnica</item>
      <item>Nevenka Golubić, OIB 84663367442, Štefanec Marof 27,42202 Štefanec</item>
      <item>Raiffeisenbank Austria d.d., OIB 53056966535, Magazinska cesta 69,10000 Zagreb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69932447678</item>
      <item>, OIB null</item>
      <item>, OIB 88539196868</item>
      <item>, OIB 84663367442</item>
      <item>, OIB 53056966535</item>
      <item>, OIB 26187994862</item>
    </izvorni_sadrzaj>
    <derivirana_varijabla naziv="DomainObject.Predmet.SudioniciListNazivOIB_1">
      <item>, OIB 85821130368</item>
      <item>, OIB 69932447678</item>
      <item>, OIB null</item>
      <item>, OIB 88539196868</item>
      <item>, OIB 84663367442</item>
      <item>, OIB 53056966535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DA366-668F-4EE9-8199-D972C7E84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3754</properties:Characters>
  <properties:Lines>378</properties:Lines>
  <properties:Paragraphs>121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2017-01-27T09:45:00Z</dcterms:created>
  <dc:creator>Tihana Martinez</dc:creator>
  <cp:lastModifiedBy>Marko Makaj</cp:lastModifiedBy>
  <cp:lastPrinted>2017-01-27T09:46:00Z</cp:lastPrinted>
  <dcterms:modified xmlns:xsi="http://www.w3.org/2001/XMLSchema-instance" xsi:type="dcterms:W3CDTF">2017-01-27T09:47:00Z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