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e3bd" w14:paraId="7efe3bd" w:rsidRDefault="009F7216" w:rsidP="009F7216" w:rsidR="009F721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16" w:rsidP="009F7216" w:rsidR="009F721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F7216" w:rsidP="009F7216" w:rsidR="009F72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7216" w:rsidP="009F7216" w:rsidR="009F721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F7216" w:rsidP="009F7216" w:rsidR="009F721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7216" w:rsidP="009F7216" w:rsidR="009F721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F7216" w:rsidP="009F7216" w:rsidR="009F7216" w:rsidRPr="005D578C">
      <w:pPr>
        <w:jc w:val="center"/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F7216" w:rsidP="009F7216" w:rsidR="009F7216" w:rsidRPr="005D578C">
      <w:pPr>
        <w:rPr>
          <w:rFonts w:cs="Times New Roman" w:eastAsia="Times New Roman"/>
          <w:szCs w:val="24"/>
        </w:rPr>
      </w:pPr>
    </w:p>
    <w:p w:rsidRDefault="009F7216" w:rsidP="009F7216" w:rsidR="009F72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„MALONOGOMETNI KLUB VODNJAN“, Vodnjan, Forno Grande 11, OIB </w:t>
      </w:r>
      <w:r w:rsidRPr="009F7216">
        <w:rPr>
          <w:rFonts w:cs="Times New Roman" w:eastAsia="Times New Roman"/>
          <w:szCs w:val="24"/>
        </w:rPr>
        <w:t>20367781065</w:t>
      </w:r>
      <w:r>
        <w:rPr>
          <w:rFonts w:cs="Times New Roman" w:eastAsia="Times New Roman"/>
          <w:szCs w:val="24"/>
        </w:rPr>
        <w:t>, reg. br. 18002911, 19. travnja 2017.</w:t>
      </w:r>
    </w:p>
    <w:p w:rsidRDefault="009F7216" w:rsidP="009F7216" w:rsidR="009F7216" w:rsidRPr="005D578C">
      <w:pPr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F7216" w:rsidP="009F7216" w:rsidR="009F7216" w:rsidRPr="005D578C">
      <w:pPr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„MALONOGOMETNI KLUB VODNJAN“, Vodnjan, Forno Grande 11, OIB </w:t>
      </w:r>
      <w:r w:rsidRPr="009F7216">
        <w:rPr>
          <w:rFonts w:cs="Times New Roman" w:eastAsia="Times New Roman"/>
          <w:szCs w:val="24"/>
        </w:rPr>
        <w:t>20367781065</w:t>
      </w:r>
      <w:r>
        <w:rPr>
          <w:rFonts w:cs="Times New Roman" w:eastAsia="Times New Roman"/>
          <w:szCs w:val="24"/>
        </w:rPr>
        <w:t>, reg. br. 18002911.</w:t>
      </w:r>
    </w:p>
    <w:p w:rsidRDefault="009F7216" w:rsidP="009F7216" w:rsidR="009F7216" w:rsidRPr="005D578C">
      <w:pPr>
        <w:rPr>
          <w:rFonts w:cs="Times New Roman" w:eastAsia="Times New Roman"/>
          <w:szCs w:val="24"/>
        </w:rPr>
      </w:pPr>
    </w:p>
    <w:p w:rsidRDefault="009F7216" w:rsidP="009F7216" w:rsidR="009F721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9F7216" w:rsidP="009F7216" w:rsidR="009F7216" w:rsidRPr="005D578C">
      <w:pPr>
        <w:rPr>
          <w:rFonts w:cs="Times New Roman" w:eastAsia="Times New Roman"/>
          <w:szCs w:val="24"/>
        </w:rPr>
      </w:pPr>
    </w:p>
    <w:p w:rsidRDefault="009F7216" w:rsidP="009F7216" w:rsidR="009F72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„MALONOGOMETNI KLUB VODNJAN“, Vodnjan, Forno Grande 11, OIB </w:t>
      </w:r>
      <w:r w:rsidRPr="009F7216">
        <w:rPr>
          <w:rFonts w:cs="Times New Roman" w:eastAsia="Times New Roman"/>
          <w:szCs w:val="24"/>
        </w:rPr>
        <w:t>20367781065</w:t>
      </w:r>
      <w:r>
        <w:rPr>
          <w:rFonts w:cs="Times New Roman" w:eastAsia="Times New Roman"/>
          <w:szCs w:val="24"/>
        </w:rPr>
        <w:t>, reg. br. 18002911.</w:t>
      </w:r>
    </w:p>
    <w:p w:rsidRDefault="009F7216" w:rsidP="009F7216" w:rsidR="009F7216">
      <w:pPr>
        <w:ind w:firstLine="709"/>
        <w:rPr>
          <w:rFonts w:cs="Times New Roman" w:eastAsia="Times New Roman"/>
          <w:szCs w:val="24"/>
        </w:rPr>
      </w:pPr>
    </w:p>
    <w:p w:rsidRDefault="009F7216" w:rsidP="009F7216" w:rsidR="009F721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„MALONOGOMETNI KLUB VODNJAN“, Vodnjan, Forno Grande 11, OIB </w:t>
      </w:r>
      <w:r w:rsidRPr="009F7216">
        <w:rPr>
          <w:rFonts w:cs="Times New Roman" w:eastAsia="Times New Roman"/>
          <w:szCs w:val="24"/>
        </w:rPr>
        <w:t>20367781065</w:t>
      </w:r>
      <w:r>
        <w:rPr>
          <w:rFonts w:cs="Times New Roman" w:eastAsia="Times New Roman"/>
          <w:szCs w:val="24"/>
        </w:rPr>
        <w:t>, reg. br. 18002911, iz Registra udruga u Republici Hrvatskoj.</w:t>
      </w:r>
    </w:p>
    <w:p w:rsidRDefault="009F7216" w:rsidP="009F7216" w:rsidR="009F7216">
      <w:pPr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F7216" w:rsidP="009F7216" w:rsidR="009F7216">
      <w:pPr>
        <w:ind w:firstLine="708"/>
        <w:rPr>
          <w:rFonts w:cs="Times New Roman" w:eastAsia="Times New Roman"/>
          <w:szCs w:val="24"/>
        </w:rPr>
      </w:pPr>
    </w:p>
    <w:p w:rsidRDefault="009F7216" w:rsidP="009F7216" w:rsidR="009F72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„MALONOGOMETNI KLUB VODNJAN“, Vodnjan.</w:t>
      </w:r>
    </w:p>
    <w:p w:rsidRDefault="009F7216" w:rsidP="009F7216" w:rsidR="009F721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veljače 2017. imao neizvršene osnove za plaćanje u neprekinutom razdoblju od 120 dana u ukupnom iznosu 26.376,05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20.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</w:t>
      </w:r>
      <w:r w:rsidRPr="00354134">
        <w:rPr>
          <w:rFonts w:cs="Times New Roman" w:eastAsia="Times New Roman"/>
          <w:szCs w:val="24"/>
        </w:rPr>
        <w:lastRenderedPageBreak/>
        <w:t>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F7216" w:rsidP="009F7216" w:rsidR="009F72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F7216" w:rsidP="009F7216" w:rsidR="009F721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9F7216" w:rsidP="009F7216" w:rsidR="009F7216" w:rsidRPr="005D578C">
      <w:pPr>
        <w:ind w:firstLine="708"/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F7216" w:rsidP="009F7216" w:rsidR="009F7216">
      <w:pPr>
        <w:rPr>
          <w:rFonts w:cs="Times New Roman" w:eastAsia="Times New Roman"/>
          <w:szCs w:val="24"/>
        </w:rPr>
      </w:pPr>
    </w:p>
    <w:p w:rsidRDefault="009F7216" w:rsidP="009F7216" w:rsidR="009F721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F7216" w:rsidP="009F7216" w:rsidR="009F721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76698">
        <w:rPr>
          <w:rFonts w:cs="Times New Roman" w:eastAsia="Times New Roman"/>
          <w:szCs w:val="24"/>
        </w:rPr>
        <w:t xml:space="preserve">, v. r. </w:t>
      </w:r>
    </w:p>
    <w:p w:rsidRDefault="009F7216" w:rsidP="009F7216" w:rsidR="009F7216">
      <w:pPr>
        <w:jc w:val="left"/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jc w:val="left"/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F7216" w:rsidP="009F7216" w:rsidR="009F721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F7216" w:rsidP="009F7216" w:rsidR="009F72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F7216" w:rsidP="009F7216" w:rsidR="009F7216">
      <w:pPr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rPr>
          <w:rFonts w:cs="Times New Roman" w:eastAsia="Times New Roman"/>
          <w:szCs w:val="24"/>
        </w:rPr>
      </w:pPr>
    </w:p>
    <w:p w:rsidRDefault="009F7216" w:rsidP="009F7216" w:rsidR="009F721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F7216" w:rsidP="009F7216" w:rsidR="009F72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F7216" w:rsidP="009F7216" w:rsidR="009F72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„MALONOGOMETNI KLUB VODNJAN“, Vodnjan, Forno Grande 11,</w:t>
      </w:r>
    </w:p>
    <w:p w:rsidRDefault="009F7216" w:rsidP="009F7216" w:rsidR="009F721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F7216" w:rsidP="009F7216" w:rsidR="009F72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F7216" w:rsidP="009F7216" w:rsidR="009F721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Domagoj Repač iz Zagreba, Đorđićeva 24,</w:t>
      </w:r>
    </w:p>
    <w:p w:rsidRDefault="009F7216" w:rsidP="009F7216" w:rsidR="009F721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F7216" w:rsidP="009F7216" w:rsidR="009F72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9F7216" w:rsidP="009F7216" w:rsidR="009F72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9F7216" w:rsidP="009F7216" w:rsidR="009F7216"/>
    <w:p w:rsidRDefault="009F7216" w:rsidP="009F7216" w:rsidR="009F7216"/>
    <w:p w:rsidRDefault="001E5D70" w:rsidR="001E5D70"/>
    <w:sectPr w:rsidSect="000952D3" w:rsidR="001E5D7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216" w:rsidP="009F7216" w:rsidR="009F7216">
      <w:r>
        <w:separator/>
      </w:r>
    </w:p>
  </w:endnote>
  <w:endnote w:id="0" w:type="continuationSeparator">
    <w:p w:rsidRDefault="009F7216" w:rsidP="009F7216" w:rsidR="009F7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216" w:rsidP="009F7216" w:rsidR="009F7216">
      <w:r>
        <w:separator/>
      </w:r>
    </w:p>
  </w:footnote>
  <w:footnote w:id="0" w:type="continuationSeparator">
    <w:p w:rsidRDefault="009F7216" w:rsidP="009F7216" w:rsidR="009F72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216" w:rsidP="000952D3" w:rsidR="00E3187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66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216" w:rsidP="000952D3" w:rsidR="00E31879" w:rsidRPr="00970AE0">
    <w:pPr>
      <w:pStyle w:val="Zaglavlje"/>
      <w:jc w:val="right"/>
    </w:pPr>
    <w:r>
      <w:rPr>
        <w:szCs w:val="24"/>
      </w:rPr>
      <w:t>11 St-70/2017-4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1F09"/>
    <w:rsid w:val="001E5D70"/>
    <w:rsid w:val="002D1F09"/>
    <w:rsid w:val="00376698"/>
    <w:rsid w:val="009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2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2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F72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72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2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72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2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6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66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66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66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2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2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F72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72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2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72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2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6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66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66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66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"MALONOGOMETNI KLUB VODNJAN", VODNJAN</izvorni_sadrzaj>
    <derivirana_varijabla naziv="DomainObject.Predmet.ProtustrankaFormated_1">  "MALONOGOMETNI KLUB VODNJAN", VODNJAN</derivirana_varijabla>
  </DomainObject.Predmet.ProtustrankaFormated>
  <DomainObject.Predmet.ProtustrankaFormatedOIB>
    <izvorni_sadrzaj>  "MALONOGOMETNI KLUB VODNJAN", VODNJAN, OIB 20367781065</izvorni_sadrzaj>
    <derivirana_varijabla naziv="DomainObject.Predmet.ProtustrankaFormatedOIB_1">  "MALONOGOMETNI KLUB VODNJAN", VODNJAN, OIB 20367781065</derivirana_varijabla>
  </DomainObject.Predmet.ProtustrankaFormatedOIB>
  <DomainObject.Predmet.ProtustrankaFormatedWithAdress>
    <izvorni_sadrzaj> "MALONOGOMETNI KLUB VODNJAN", VODNJAN, Forno Grande 11, 52100 Vodnjan</izvorni_sadrzaj>
    <derivirana_varijabla naziv="DomainObject.Predmet.ProtustrankaFormatedWithAdress_1"> "MALONOGOMETNI KLUB VODNJAN", VODNJAN, Forno Grande 11, 52100 Vodnjan</derivirana_varijabla>
  </DomainObject.Predmet.ProtustrankaFormatedWithAdress>
  <DomainObject.Predmet.ProtustrankaFormatedWithAdressOIB>
    <izvorni_sadrzaj> "MALONOGOMETNI KLUB VODNJAN", VODNJAN, OIB 20367781065, Forno Grande 11, 52100 Vodnjan</izvorni_sadrzaj>
    <derivirana_varijabla naziv="DomainObject.Predmet.ProtustrankaFormatedWithAdressOIB_1"> "MALONOGOMETNI KLUB VODNJAN", VODNJAN, OIB 20367781065, Forno Grande 11, 52100 Vodnjan</derivirana_varijabla>
  </DomainObject.Predmet.ProtustrankaFormatedWithAdressOIB>
  <DomainObject.Predmet.ProtustrankaWithAdress>
    <izvorni_sadrzaj>"MALONOGOMETNI KLUB VODNJAN", VODNJAN Forno Grande 11, 52100 Vodnjan</izvorni_sadrzaj>
    <derivirana_varijabla naziv="DomainObject.Predmet.ProtustrankaWithAdress_1">"MALONOGOMETNI KLUB VODNJAN", VODNJAN Forno Grande 11, 52100 Vodnjan</derivirana_varijabla>
  </DomainObject.Predmet.ProtustrankaWithAdress>
  <DomainObject.Predmet.ProtustrankaWithAdressOIB>
    <izvorni_sadrzaj>"MALONOGOMETNI KLUB VODNJAN", VODNJAN, OIB 20367781065, Forno Grande 11, 52100 Vodnjan</izvorni_sadrzaj>
    <derivirana_varijabla naziv="DomainObject.Predmet.ProtustrankaWithAdressOIB_1">"MALONOGOMETNI KLUB VODNJAN", VODNJAN, OIB 20367781065, Forno Grande 11, 52100 Vodnjan</derivirana_varijabla>
  </DomainObject.Predmet.ProtustrankaWithAdressOIB>
  <DomainObject.Predmet.ProtustrankaNazivFormated>
    <izvorni_sadrzaj>"MALONOGOMETNI KLUB VODNJAN", VODNJAN</izvorni_sadrzaj>
    <derivirana_varijabla naziv="DomainObject.Predmet.ProtustrankaNazivFormated_1">"MALONOGOMETNI KLUB VODNJAN", VODNJAN</derivirana_varijabla>
  </DomainObject.Predmet.ProtustrankaNazivFormated>
  <DomainObject.Predmet.ProtustrankaNazivFormatedOIB>
    <izvorni_sadrzaj>"MALONOGOMETNI KLUB VODNJAN", VODNJAN, OIB 20367781065</izvorni_sadrzaj>
    <derivirana_varijabla naziv="DomainObject.Predmet.ProtustrankaNazivFormatedOIB_1">"MALONOGOMETNI KLUB VODNJAN", VODNJAN, OIB 20367781065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26376.05</izvorni_sadrzaj>
    <derivirana_varijabla naziv="DomainObject.Predmet.TrenutnaVrijednost_1">26376.05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"MALONOGOMETNI KLUB VODNJAN", VODNJAN</item>
    </izvorni_sadrzaj>
    <derivirana_varijabla naziv="DomainObject.Predmet.ProtuStrankaListFormated_1">
      <item>"MALONOGOMETNI KLUB VODNJAN", VODNJAN</item>
    </derivirana_varijabla>
  </DomainObject.Predmet.ProtuStrankaListFormated>
  <DomainObject.Predmet.ProtuStrankaListFormatedOIB>
    <izvorni_sadrzaj>
      <item>"MALONOGOMETNI KLUB VODNJAN", VODNJAN, OIB 20367781065</item>
    </izvorni_sadrzaj>
    <derivirana_varijabla naziv="DomainObject.Predmet.ProtuStrankaListFormatedOIB_1">
      <item>"MALONOGOMETNI KLUB VODNJAN", VODNJAN, OIB 20367781065</item>
    </derivirana_varijabla>
  </DomainObject.Predmet.ProtuStrankaListFormatedOIB>
  <DomainObject.Predmet.ProtuStrankaListFormatedWithAdress>
    <izvorni_sadrzaj>
      <item>"MALONOGOMETNI KLUB VODNJAN", VODNJAN, Forno Grande 11, 52100 Vodnjan</item>
    </izvorni_sadrzaj>
    <derivirana_varijabla naziv="DomainObject.Predmet.ProtuStrankaListFormatedWithAdress_1">
      <item>"MALONOGOMETNI KLUB VODNJAN", VODNJAN, Forno Grande 11, 52100 Vodnjan</item>
    </derivirana_varijabla>
  </DomainObject.Predmet.ProtuStrankaListFormatedWithAdress>
  <DomainObject.Predmet.ProtuStrankaListFormatedWithAdressOIB>
    <izvorni_sadrzaj>
      <item>"MALONOGOMETNI KLUB VODNJAN", VODNJAN, OIB 20367781065, Forno Grande 11, 52100 Vodnjan</item>
    </izvorni_sadrzaj>
    <derivirana_varijabla naziv="DomainObject.Predmet.ProtuStrankaListFormatedWithAdressOIB_1">
      <item>"MALONOGOMETNI KLUB VODNJAN", VODNJAN, OIB 20367781065, Forno Grande 11, 52100 Vodnjan</item>
    </derivirana_varijabla>
  </DomainObject.Predmet.ProtuStrankaListFormatedWithAdressOIB>
  <DomainObject.Predmet.ProtuStrankaListNazivFormated>
    <izvorni_sadrzaj>
      <item>"MALONOGOMETNI KLUB VODNJAN", VODNJAN</item>
    </izvorni_sadrzaj>
    <derivirana_varijabla naziv="DomainObject.Predmet.ProtuStrankaListNazivFormated_1">
      <item>"MALONOGOMETNI KLUB VODNJAN", VODNJAN</item>
    </derivirana_varijabla>
  </DomainObject.Predmet.ProtuStrankaListNazivFormated>
  <DomainObject.Predmet.ProtuStrankaListNazivFormatedOIB>
    <izvorni_sadrzaj>
      <item>"MALONOGOMETNI KLUB VODNJAN", VODNJAN, OIB 20367781065</item>
    </izvorni_sadrzaj>
    <derivirana_varijabla naziv="DomainObject.Predmet.ProtuStrankaListNazivFormatedOIB_1">
      <item>"MALONOGOMETNI KLUB VODNJAN", VODNJAN, OIB 20367781065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"MALONOGOMETNI KLUB VODNJAN", VODNJAN</izvorni_sadrzaj>
    <derivirana_varijabla naziv="DomainObject.Predmet.ProtustrankaIDrugi_1">"MALONOGOMETNI KLUB VODNJAN",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"MALONOGOMETNI KLUB VODNJAN", VODNJAN, OIB 20367781065, Forno Grande 11, 52100 Vodnjan</izvorni_sadrzaj>
    <derivirana_varijabla naziv="DomainObject.Predmet.ProtustrankaIDrugiAdressOIB_1">"MALONOGOMETNI KLUB VODNJAN", VODNJAN, OIB 20367781065, Forno Grande 11,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"MALONOGOMETNI KLUB VODNJAN", VODNJAN</item>
    </izvorni_sadrzaj>
    <derivirana_varijabla naziv="DomainObject.Predmet.SudioniciListNaziv_1">
      <item>FINANCIJSKA AGENCIJA, RC RIJEKA, PODRUŽNICA PULA, PULA</item>
      <item>"MALONOGOMETNI KLUB VODNJAN",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"MALONOGOMETNI KLUB VODNJAN", VODNJAN, OIB 20367781065, Forno Grande 11,52100 Vodnjan</item>
    </izvorni_sadrzaj>
    <derivirana_varijabla naziv="DomainObject.Predmet.SudioniciListAdressOIB_1">
      <item>FINANCIJSKA AGENCIJA, RC RIJEKA, PODRUŽNICA PULA, PULA, OIB 85821130368, Giardini 5,52100 Pula</item>
      <item>"MALONOGOMETNI KLUB VODNJAN", VODNJAN, OIB 20367781065, Forno Grande 11,52100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20367781065</item>
    </izvorni_sadrzaj>
    <derivirana_varijabla naziv="DomainObject.Predmet.SudioniciListNazivOIB_1">
      <item>, OIB 85821130368</item>
      <item>, OIB 20367781065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3965</properties:Characters>
  <properties:Lines>92</properties:Lines>
  <properties:Paragraphs>31</properties:Paragraphs>
  <properties:TotalTime>4</properties:TotalTime>
  <properties:ScaleCrop>false</properties:ScaleCrop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2017-04-18T08:37:00Z</dcterms:created>
  <dc:creator>Morena Brajuha</dc:creator>
  <dc:description/>
  <cp:keywords/>
  <cp:lastModifiedBy>Morena Brajuha</cp:lastModifiedBy>
  <cp:lastPrinted>2017-04-19T06:25:00Z</cp:lastPrinted>
  <dcterms:modified xmlns:xsi="http://www.w3.org/2001/XMLSchema-instance" xsi:type="dcterms:W3CDTF">2017-04-19T06:25:00Z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