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59e5" w14:paraId="d3259e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10A65">
        <w:t>115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10A6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23743">
        <w:rPr>
          <w:lang w:eastAsia="en-US"/>
        </w:rPr>
        <w:t>FABRICA</w:t>
      </w:r>
      <w:r w:rsidR="00223743" w:rsidRPr="00E7460D">
        <w:rPr>
          <w:lang w:eastAsia="en-US"/>
        </w:rPr>
        <w:t xml:space="preserve"> d.o.o., </w:t>
      </w:r>
      <w:r w:rsidR="00223743">
        <w:rPr>
          <w:lang w:eastAsia="en-US"/>
        </w:rPr>
        <w:t>Zaglav</w:t>
      </w:r>
      <w:r w:rsidR="00223743" w:rsidRPr="00E7460D">
        <w:rPr>
          <w:lang w:eastAsia="en-US"/>
        </w:rPr>
        <w:t xml:space="preserve">, </w:t>
      </w:r>
      <w:r w:rsidR="00223743">
        <w:rPr>
          <w:lang w:eastAsia="en-US"/>
        </w:rPr>
        <w:t>Zaglav 24</w:t>
      </w:r>
      <w:r w:rsidR="00223743" w:rsidRPr="00E7460D">
        <w:rPr>
          <w:lang w:eastAsia="en-US"/>
        </w:rPr>
        <w:t xml:space="preserve">, OIB: </w:t>
      </w:r>
      <w:r w:rsidR="00223743">
        <w:rPr>
          <w:lang w:eastAsia="en-US"/>
        </w:rPr>
        <w:t>28126527621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23743" w:rsidP="006525A1" w:rsidR="006525A1" w:rsidRPr="00816C78">
      <w:pPr>
        <w:jc w:val="both"/>
      </w:pPr>
      <w:r>
        <w:t>Početak u 11</w:t>
      </w:r>
      <w:r w:rsidR="00076762">
        <w:t>,</w:t>
      </w:r>
      <w:r w:rsidR="00CD301A">
        <w:t>35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</w:t>
      </w:r>
      <w:r w:rsidR="00223743">
        <w:t>Ante Višnjić</w:t>
      </w:r>
      <w:r>
        <w:t>, identitet utvrđen uvidom u osobnu iskaznicu</w:t>
      </w:r>
    </w:p>
    <w:p w:rsidRDefault="00A92DC4" w:rsidP="0028629F" w:rsidR="00A92DC4">
      <w:pPr>
        <w:jc w:val="both"/>
      </w:pP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223743">
        <w:rPr>
          <w:lang w:eastAsia="en-US"/>
        </w:rPr>
        <w:t>FABRICA</w:t>
      </w:r>
      <w:r w:rsidR="00223743" w:rsidRPr="00E7460D">
        <w:rPr>
          <w:lang w:eastAsia="en-US"/>
        </w:rPr>
        <w:t xml:space="preserve"> d.o.o., </w:t>
      </w:r>
      <w:r w:rsidR="00223743">
        <w:rPr>
          <w:lang w:eastAsia="en-US"/>
        </w:rPr>
        <w:t>Zaglav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D861C7">
        <w:t>ERSTE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D861C7">
        <w:t>bilo turizam i ugostiteljstvo i nisko gradnja</w:t>
      </w:r>
      <w:r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Dužnik navodi da </w:t>
      </w:r>
      <w:r w:rsidR="00D861C7">
        <w:t xml:space="preserve">ne </w:t>
      </w:r>
      <w:r>
        <w:t xml:space="preserve">posluje, </w:t>
      </w:r>
      <w:r w:rsidR="009374E8">
        <w:t xml:space="preserve">ima </w:t>
      </w:r>
      <w:r w:rsidR="00D861C7">
        <w:t>jednog</w:t>
      </w:r>
      <w:r>
        <w:t xml:space="preserve"> zaposlenika.</w:t>
      </w:r>
    </w:p>
    <w:p w:rsidRDefault="0028629F" w:rsidP="0028629F" w:rsidR="0028629F" w:rsidRPr="002C241F">
      <w:pPr>
        <w:jc w:val="both"/>
      </w:pPr>
    </w:p>
    <w:p w:rsidRDefault="0028629F" w:rsidP="0028629F" w:rsidR="00D861C7">
      <w:pPr>
        <w:jc w:val="both"/>
      </w:pPr>
      <w:r w:rsidRPr="002C241F">
        <w:t>Što se tiče imovine</w:t>
      </w:r>
      <w:r w:rsidR="009374E8">
        <w:t xml:space="preserve"> navodi da nema imovine, </w:t>
      </w:r>
      <w:r w:rsidR="00D861C7">
        <w:t>prehrambene proizvode je prodao davno, a inventar je bio od proizvođača, radio je u iznajmljenom prostoru. Što se tiče opreme za poslove graditeljstva navodi da je imao samo jedan stoj mali bager koji je bio star i rashodovan. Druge imovine nema. Potraživanja nema.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 w:rsidR="00D861C7">
        <w:t xml:space="preserve"> oko 3 mjeseca za iznos od oko 130.000,00 </w:t>
      </w:r>
      <w:r w:rsidR="009374E8">
        <w:t>kuna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9374E8">
        <w:t>2</w:t>
      </w:r>
      <w:r>
        <w:t xml:space="preserve"> </w:t>
      </w:r>
      <w:r w:rsidRPr="002C241F">
        <w:t>pečat</w:t>
      </w:r>
      <w:r w:rsidR="009374E8">
        <w:t>a</w:t>
      </w:r>
      <w:r>
        <w:t xml:space="preserve"> sa otiskom društva. </w:t>
      </w:r>
    </w:p>
    <w:p w:rsidRDefault="00A92DC4" w:rsidP="0028629F" w:rsidR="00A92DC4">
      <w:pPr>
        <w:jc w:val="both"/>
      </w:pPr>
    </w:p>
    <w:p w:rsidRDefault="00223743" w:rsidP="0028629F" w:rsidR="00A92DC4">
      <w:pPr>
        <w:jc w:val="both"/>
      </w:pPr>
      <w:r>
        <w:t>Ante Višnjić</w:t>
      </w:r>
      <w:r w:rsidR="00260908">
        <w:t xml:space="preserve"> </w:t>
      </w:r>
      <w:r w:rsidR="00687265">
        <w:t>navodi da je nje</w:t>
      </w:r>
      <w:r w:rsidR="00CB434D">
        <w:t>gov</w:t>
      </w:r>
      <w:r w:rsidR="00C56E52">
        <w:t xml:space="preserve"> broj mobitela:</w:t>
      </w:r>
      <w:r w:rsidR="009374E8">
        <w:t xml:space="preserve"> </w:t>
      </w:r>
      <w:r w:rsidR="00D861C7">
        <w:t>099/8093-091</w:t>
      </w:r>
    </w:p>
    <w:p w:rsidRDefault="00E35355" w:rsidP="0028629F" w:rsidR="00E35355" w:rsidRPr="002C241F">
      <w:pPr>
        <w:jc w:val="both"/>
      </w:pPr>
    </w:p>
    <w:p w:rsidRDefault="00D861C7" w:rsidP="0028629F" w:rsidR="0028629F">
      <w:pPr>
        <w:jc w:val="both"/>
      </w:pPr>
      <w:r>
        <w:t>Knjigovodstvo je vodila gospođa Matea Čirijak i dokumentacija se nalazi kod nje.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Posebno navodi da </w:t>
      </w:r>
      <w:r w:rsidR="00D861C7">
        <w:t>nije u mogućnosti podmiriti dug.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9374E8">
        <w:t>9,16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0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10A65">
      <w:t>115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10A6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23743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7333"/>
    <w:rsid w:val="00573626"/>
    <w:rsid w:val="005829D8"/>
    <w:rsid w:val="005A7CC0"/>
    <w:rsid w:val="005C60FD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0A65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92D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861C7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6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6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St-115/2019-5</izvorni_sadrzaj>
    <derivirana_varijabla naziv="DomainObject.Zapisnik.Oznaka_1">St-115/2019-5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FABRICA  d.o.o. za trgovinu, ugostiteljstvo, turizam i usluge</izvorni_sadrzaj>
    <derivirana_varijabla naziv="DomainObject.Predmet.ProtustrankaFormated_1">  FABRICA  d.o.o. za trgovinu, ugostiteljstvo, turizam i usluge</derivirana_varijabla>
  </DomainObject.Predmet.ProtustrankaFormated>
  <DomainObject.Predmet.ProtustrankaFormatedOIB>
    <izvorni_sadrzaj>  FABRICA  d.o.o. za trgovinu, ugostiteljstvo, turizam i usluge, OIB 28126527621</izvorni_sadrzaj>
    <derivirana_varijabla naziv="DomainObject.Predmet.ProtustrankaFormatedOIB_1">  FABRICA  d.o.o. za trgovinu, ugostiteljstvo, turizam i usluge, OIB 28126527621</derivirana_varijabla>
  </DomainObject.Predmet.ProtustrankaFormatedOIB>
  <DomainObject.Predmet.ProtustrankaFormatedWithAdress>
    <izvorni_sadrzaj> FABRICA  d.o.o. za trgovinu, ugostiteljstvo, turizam i usluge, Zaglav 24, 23281 Zaglav</izvorni_sadrzaj>
    <derivirana_varijabla naziv="DomainObject.Predmet.ProtustrankaFormatedWithAdress_1"> FABRICA  d.o.o. za trgovinu, ugostiteljstvo, turizam i usluge, Zaglav 24, 23281 Zaglav</derivirana_varijabla>
  </DomainObject.Predmet.ProtustrankaFormatedWithAdress>
  <DomainObject.Predmet.ProtustrankaFormatedWithAdressOIB>
    <izvorni_sadrzaj> FABRICA  d.o.o. za trgovinu, ugostiteljstvo, turizam i usluge, OIB 28126527621, Zaglav 24, 23281 Zaglav</izvorni_sadrzaj>
    <derivirana_varijabla naziv="DomainObject.Predmet.ProtustrankaFormatedWithAdressOIB_1"> FABRICA  d.o.o. za trgovinu, ugostiteljstvo, turizam i usluge, OIB 28126527621, Zaglav 24, 23281 Zaglav</derivirana_varijabla>
  </DomainObject.Predmet.ProtustrankaFormatedWithAdressOIB>
  <DomainObject.Predmet.ProtustrankaWithAdress>
    <izvorni_sadrzaj>FABRICA  d.o.o. za trgovinu, ugostiteljstvo, turizam i usluge Zaglav 24, 23281 Zaglav</izvorni_sadrzaj>
    <derivirana_varijabla naziv="DomainObject.Predmet.ProtustrankaWithAdress_1">FABRICA  d.o.o. za trgovinu, ugostiteljstvo, turizam i usluge Zaglav 24, 23281 Zaglav</derivirana_varijabla>
  </DomainObject.Predmet.ProtustrankaWithAdress>
  <DomainObject.Predmet.ProtustrankaWithAdressOIB>
    <izvorni_sadrzaj>FABRICA  d.o.o. za trgovinu, ugostiteljstvo, turizam i usluge, OIB 28126527621, Zaglav 24, 23281 Zaglav</izvorni_sadrzaj>
    <derivirana_varijabla naziv="DomainObject.Predmet.ProtustrankaWithAdressOIB_1">FABRICA  d.o.o. za trgovinu, ugostiteljstvo, turizam i usluge, OIB 28126527621, Zaglav 24, 23281 Zaglav</derivirana_varijabla>
  </DomainObject.Predmet.ProtustrankaWithAdressOIB>
  <DomainObject.Predmet.ProtustrankaNazivFormated>
    <izvorni_sadrzaj>FABRICA  d.o.o. za trgovinu, ugostiteljstvo, turizam i usluge</izvorni_sadrzaj>
    <derivirana_varijabla naziv="DomainObject.Predmet.ProtustrankaNazivFormated_1">FABRICA  d.o.o. za trgovinu, ugostiteljstvo, turizam i usluge</derivirana_varijabla>
  </DomainObject.Predmet.ProtustrankaNazivFormated>
  <DomainObject.Predmet.ProtustrankaNazivFormatedOIB>
    <izvorni_sadrzaj>FABRICA  d.o.o. za trgovinu, ugostiteljstvo, turizam i usluge, OIB 28126527621</izvorni_sadrzaj>
    <derivirana_varijabla naziv="DomainObject.Predmet.ProtustrankaNazivFormatedOIB_1">FABRICA  d.o.o. za trgovinu, ugostiteljstvo, turizam i usluge, OIB 28126527621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FABRICA  d.o.o. za trgovinu, ugostiteljstvo, turizam i usluge</item>
    </izvorni_sadrzaj>
    <derivirana_varijabla naziv="DomainObject.Predmet.ProtuStrankaListFormated_1">
      <item>FABRICA  d.o.o. za trgovinu, ugostiteljstvo, turizam i usluge</item>
    </derivirana_varijabla>
  </DomainObject.Predmet.ProtuStrankaListFormated>
  <DomainObject.Predmet.ProtuStrankaListFormatedOIB>
    <izvorni_sadrzaj>
      <item>FABRICA  d.o.o. za trgovinu, ugostiteljstvo, turizam i usluge, OIB 28126527621</item>
    </izvorni_sadrzaj>
    <derivirana_varijabla naziv="DomainObject.Predmet.ProtuStrankaListFormatedOIB_1">
      <item>FABRICA  d.o.o. za trgovinu, ugostiteljstvo, turizam i usluge, OIB 28126527621</item>
    </derivirana_varijabla>
  </DomainObject.Predmet.ProtuStrankaListFormatedOIB>
  <DomainObject.Predmet.ProtuStrankaListFormatedWithAdress>
    <izvorni_sadrzaj>
      <item>FABRICA  d.o.o. za trgovinu, ugostiteljstvo, turizam i usluge, Zaglav 24, 23281 Zaglav</item>
    </izvorni_sadrzaj>
    <derivirana_varijabla naziv="DomainObject.Predmet.ProtuStrankaListFormatedWithAdress_1">
      <item>FABRICA  d.o.o. za trgovinu, ugostiteljstvo, turizam i usluge, Zaglav 24, 23281 Zaglav</item>
    </derivirana_varijabla>
  </DomainObject.Predmet.ProtuStrankaListFormatedWithAdress>
  <DomainObject.Predmet.ProtuStrankaListFormatedWithAdressOIB>
    <izvorni_sadrzaj>
      <item>FABRICA  d.o.o. za trgovinu, ugostiteljstvo, turizam i usluge, OIB 28126527621, Zaglav 24, 23281 Zaglav</item>
    </izvorni_sadrzaj>
    <derivirana_varijabla naziv="DomainObject.Predmet.ProtuStrankaListFormatedWithAdressOIB_1">
      <item>FABRICA  d.o.o. za trgovinu, ugostiteljstvo, turizam i usluge, OIB 28126527621, Zaglav 24, 23281 Zaglav</item>
    </derivirana_varijabla>
  </DomainObject.Predmet.ProtuStrankaListFormatedWithAdressOIB>
  <DomainObject.Predmet.ProtuStrankaListNazivFormated>
    <izvorni_sadrzaj>
      <item>FABRICA  d.o.o. za trgovinu, ugostiteljstvo, turizam i usluge</item>
    </izvorni_sadrzaj>
    <derivirana_varijabla naziv="DomainObject.Predmet.ProtuStrankaListNazivFormated_1">
      <item>FABRICA  d.o.o. za trgovinu, ugostiteljstvo, turizam i usluge</item>
    </derivirana_varijabla>
  </DomainObject.Predmet.ProtuStrankaListNazivFormated>
  <DomainObject.Predmet.ProtuStrankaListNazivFormatedOIB>
    <izvorni_sadrzaj>
      <item>FABRICA  d.o.o. za trgovinu, ugostiteljstvo, turizam i usluge, OIB 28126527621</item>
    </izvorni_sadrzaj>
    <derivirana_varijabla naziv="DomainObject.Predmet.ProtuStrankaListNazivFormatedOIB_1">
      <item>FABRICA  d.o.o. za trgovinu, ugostiteljstvo, turizam i usluge, OIB 28126527621</item>
    </derivirana_varijabla>
  </DomainObject.Predmet.ProtuStrankaListNazivFormatedOIB>
  <DomainObject.Predmet.OstaliListFormated>
    <izvorni_sadrzaj>
      <item>Ante Višnjić</item>
    </izvorni_sadrzaj>
    <derivirana_varijabla naziv="DomainObject.Predmet.OstaliListFormated_1">
      <item>Ante Višnjić</item>
    </derivirana_varijabla>
  </DomainObject.Predmet.OstaliListFormated>
  <DomainObject.Predmet.OstaliListFormatedOIB>
    <izvorni_sadrzaj>
      <item>Ante Višnjić, OIB 59115572376</item>
    </izvorni_sadrzaj>
    <derivirana_varijabla naziv="DomainObject.Predmet.OstaliListFormatedOIB_1">
      <item>Ante Višnjić, OIB 59115572376</item>
    </derivirana_varijabla>
  </DomainObject.Predmet.OstaliListFormatedOIB>
  <DomainObject.Predmet.OstaliListFormatedWithAdress>
    <izvorni_sadrzaj>
      <item>Ante Višnjić, Srima Iii 75, 22211 Srima</item>
    </izvorni_sadrzaj>
    <derivirana_varijabla naziv="DomainObject.Predmet.OstaliListFormatedWithAdress_1">
      <item>Ante Višnjić, Srima Iii 75, 22211 Srima</item>
    </derivirana_varijabla>
  </DomainObject.Predmet.OstaliListFormatedWithAdress>
  <DomainObject.Predmet.OstaliListFormatedWithAdressOIB>
    <izvorni_sadrzaj>
      <item>Ante Višnjić, OIB 59115572376, Srima Iii 75, 22211 Srima</item>
    </izvorni_sadrzaj>
    <derivirana_varijabla naziv="DomainObject.Predmet.OstaliListFormatedWithAdressOIB_1">
      <item>Ante Višnjić, OIB 59115572376, Srima Iii 75, 22211 Srima</item>
    </derivirana_varijabla>
  </DomainObject.Predmet.OstaliListFormatedWithAdressOIB>
  <DomainObject.Predmet.OstaliListNazivFormated>
    <izvorni_sadrzaj>
      <item>Ante Višnjić</item>
    </izvorni_sadrzaj>
    <derivirana_varijabla naziv="DomainObject.Predmet.OstaliListNazivFormated_1">
      <item>Ante Višnjić</item>
    </derivirana_varijabla>
  </DomainObject.Predmet.OstaliListNazivFormated>
  <DomainObject.Predmet.OstaliListNazivFormatedOIB>
    <izvorni_sadrzaj>
      <item>Ante Višnjić, OIB 59115572376</item>
    </izvorni_sadrzaj>
    <derivirana_varijabla naziv="DomainObject.Predmet.OstaliListNazivFormatedOIB_1">
      <item>Ante Višnjić, OIB 59115572376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St-115/2019-5</izvorni_sadrzaj>
    <derivirana_varijabla naziv="DomainObject.PoslovniBrojDokumenta_1">St-115/2019-5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FABRICA  d.o.o. za trgovinu, ugostiteljstvo, turizam i usluge</izvorni_sadrzaj>
    <derivirana_varijabla naziv="DomainObject.Predmet.ProtustrankaIDrugi_1">FABRICA  d.o.o. za trgovinu, ugostiteljstvo,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FABRICA  d.o.o. za trgovinu, ugostiteljstvo, turizam i usluge, OIB 28126527621, Zaglav 24, 23281 Zaglav</izvorni_sadrzaj>
    <derivirana_varijabla naziv="DomainObject.Predmet.ProtustrankaIDrugiAdressOIB_1">FABRICA  d.o.o. za trgovinu, ugostiteljstvo, turizam i usluge, OIB 28126527621, Zaglav 24, 23281 Zaglav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FABRICA  d.o.o. za trgovinu, ugostiteljstvo, turizam i usluge</item>
      <item>Ante Višnjić</item>
    </izvorni_sadrzaj>
    <derivirana_varijabla naziv="DomainObject.Predmet.SudioniciListNaziv_1">
      <item>FINA</item>
      <item>FABRICA  d.o.o. za trgovinu, ugostiteljstvo, turizam i usluge</item>
      <item>Ante Višnjić</item>
    </derivirana_varijabla>
  </DomainObject.Predmet.SudioniciListNaziv>
  <DomainObject.Predmet.SudioniciListAdressOIB>
    <izvorni_sadrzaj>
      <item>FINA, OIB 85821130368, Ivana Danila 4,23000 Zadar</item>
      <item>FABRICA  d.o.o. za trgovinu, ugostiteljstvo, turizam i usluge, OIB 28126527621, Zaglav 24,23281 Zaglav</item>
      <item>Ante Višnjić, OIB 59115572376, Srima Iii 75,22211 Srima</item>
    </izvorni_sadrzaj>
    <derivirana_varijabla naziv="DomainObject.Predmet.SudioniciListAdressOIB_1">
      <item>FINA, OIB 85821130368, Ivana Danila 4,23000 Zadar</item>
      <item>FABRICA  d.o.o. za trgovinu, ugostiteljstvo, turizam i usluge, OIB 28126527621, Zaglav 24,23281 Zaglav</item>
      <item>Ante Višnjić, OIB 59115572376, Srima Iii 75,22211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28126527621</item>
      <item>, OIB 59115572376</item>
    </izvorni_sadrzaj>
    <derivirana_varijabla naziv="DomainObject.Predmet.SudioniciListNazivOIB_1">
      <item>, OIB 85821130368</item>
      <item>, OIB 28126527621</item>
      <item>, OIB 59115572376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1935</properties:Characters>
  <properties:Lines>84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2019-04-17T06:18:00Z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St-115/2019-5 / Zapisnik - Ročište radi izjašnjenja o prijedlogu za otvaranje steč.post (1 St-115-2019-povodom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