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8784" w14:paraId="e418784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</w:t>
      </w:r>
      <w:r w:rsidR="00A83299">
        <w:t>.</w:t>
      </w:r>
      <w:r w:rsidRPr="003C4FEF">
        <w:t xml:space="preserve"> St-</w:t>
      </w:r>
      <w:r w:rsidR="009414CD">
        <w:t>4474</w:t>
      </w:r>
      <w:r w:rsidR="004702FD">
        <w:t>/16-4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NJ E</w:t>
      </w:r>
    </w:p>
    <w:p w:rsidRDefault="00CE299A" w:rsidP="00CE299A" w:rsidR="00CE299A">
      <w:pPr>
        <w:jc w:val="center"/>
      </w:pPr>
      <w:r>
        <w:t>I</w:t>
      </w:r>
    </w:p>
    <w:p w:rsidRDefault="002457B0" w:rsidP="00CE299A" w:rsidR="00CE299A" w:rsidRPr="003C4FEF">
      <w:pPr>
        <w:jc w:val="center"/>
      </w:pPr>
      <w:r>
        <w:t>Z A K L</w:t>
      </w:r>
      <w:r w:rsidR="00CE299A" w:rsidRPr="003C4FEF">
        <w:t>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602213">
      <w:pPr>
        <w:jc w:val="both"/>
        <w:rPr>
          <w:lang w:val="hr-HR"/>
        </w:rPr>
      </w:pPr>
      <w:r w:rsidRPr="003C4FEF">
        <w:tab/>
      </w:r>
      <w:r w:rsidR="00C36D4D" w:rsidRPr="003C4FEF">
        <w:t xml:space="preserve">Trgovački sud u Zagrebu po sucu pojedincu Vesni Malenica kao stečajnom sucu po prijedlogu predlagatelja </w:t>
      </w:r>
      <w:r w:rsidR="00C36D4D" w:rsidRPr="004702FD">
        <w:t>Financijska agencija</w:t>
      </w:r>
      <w:r w:rsidR="004702FD" w:rsidRPr="004702FD">
        <w:t xml:space="preserve">, RC Zagreb, Zagreb, Trg svibanjskih žrtava 1995. 1, </w:t>
      </w:r>
      <w:r w:rsidR="00C36D4D" w:rsidRPr="004702FD">
        <w:t>OIB 85821130368,</w:t>
      </w:r>
      <w:r w:rsidR="00C36D4D" w:rsidRPr="003C4FEF">
        <w:t xml:space="preserve"> za </w:t>
      </w:r>
      <w:r w:rsidR="00155FDC">
        <w:t>otvaranje</w:t>
      </w:r>
      <w:r w:rsidR="00C36D4D" w:rsidRPr="003C4FEF">
        <w:t xml:space="preserve"> stečajnog postupka nad dužnikom</w:t>
      </w:r>
      <w:r w:rsidR="009414CD">
        <w:t xml:space="preserve"> </w:t>
      </w:r>
      <w:r w:rsidR="009414CD" w:rsidRPr="001063F2">
        <w:t>MOJ DVOR GRAĐENJE d.o.o.</w:t>
      </w:r>
      <w:r w:rsidR="009414CD">
        <w:t xml:space="preserve">, Zagreb, </w:t>
      </w:r>
      <w:r w:rsidR="009414CD" w:rsidRPr="001063F2">
        <w:t>Trg Krešimira Ćosića 11</w:t>
      </w:r>
      <w:r w:rsidR="009414CD">
        <w:t xml:space="preserve">, OIB: </w:t>
      </w:r>
      <w:r w:rsidR="009414CD" w:rsidRPr="001063F2">
        <w:t>40936551917</w:t>
      </w:r>
      <w:r w:rsidR="009414CD">
        <w:t>, 2</w:t>
      </w:r>
      <w:r w:rsidR="006F0901">
        <w:t>4</w:t>
      </w:r>
      <w:r w:rsidR="00F37D2E">
        <w:t>.</w:t>
      </w:r>
      <w:r w:rsidR="004702FD">
        <w:t xml:space="preserve"> veljače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4F7B0E">
        <w:rPr>
          <w:szCs w:val="24"/>
          <w:lang w:val="hr-HR"/>
        </w:rPr>
        <w:t xml:space="preserve">  Željko Markota, Zagreb, Stjepana Draganića 9, OIB: </w:t>
      </w:r>
      <w:r w:rsidR="004F7B0E" w:rsidRPr="004F7B0E">
        <w:rPr>
          <w:szCs w:val="24"/>
          <w:lang w:val="hr-HR"/>
        </w:rPr>
        <w:t>27300608878</w:t>
      </w:r>
      <w:r w:rsidR="004F7B0E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9414CD">
        <w:rPr>
          <w:szCs w:val="24"/>
          <w:lang w:val="hr-HR"/>
        </w:rPr>
        <w:t xml:space="preserve"> </w:t>
      </w:r>
      <w:r w:rsidR="009414CD" w:rsidRPr="001063F2">
        <w:t>MOJ DVOR GRAĐENJE d.o.o.</w:t>
      </w:r>
      <w:r w:rsidR="009414CD">
        <w:t xml:space="preserve">, Zagreb, </w:t>
      </w:r>
      <w:r w:rsidR="009414CD" w:rsidRPr="001063F2">
        <w:t>Trg Krešimira Ćosića 11</w:t>
      </w:r>
      <w:r w:rsidR="009414CD">
        <w:t xml:space="preserve">, OIB: </w:t>
      </w:r>
      <w:r w:rsidR="009414CD" w:rsidRPr="001063F2">
        <w:t>40936551917</w:t>
      </w:r>
      <w:r w:rsidR="003A7E7C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</w:t>
      </w:r>
      <w:r w:rsidR="00A83299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</w:t>
      </w:r>
      <w:r>
        <w:rPr>
          <w:szCs w:val="24"/>
          <w:lang w:val="hr-HR"/>
        </w:rPr>
        <w:t>, koji sadrži sve elemente popisa iz st. 1</w:t>
      </w:r>
      <w:r w:rsidR="00A83299">
        <w:rPr>
          <w:szCs w:val="24"/>
          <w:lang w:val="hr-HR"/>
        </w:rPr>
        <w:t>.</w:t>
      </w:r>
      <w:r w:rsidR="00F37D2E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čl. 17</w:t>
      </w:r>
      <w:r w:rsidR="00A83299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</w:t>
      </w:r>
      <w:r w:rsidR="00FD3714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</w:t>
      </w:r>
      <w:r w:rsidR="00FD3714">
        <w:rPr>
          <w:szCs w:val="24"/>
          <w:lang w:val="hr-HR"/>
        </w:rPr>
        <w:t>.</w:t>
      </w:r>
      <w:r w:rsidR="00CC49D8">
        <w:rPr>
          <w:szCs w:val="24"/>
          <w:lang w:val="hr-HR"/>
        </w:rPr>
        <w:t>, čl. 178. i čl. 180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4F7B0E">
        <w:rPr>
          <w:szCs w:val="24"/>
          <w:lang w:val="hr-HR"/>
        </w:rPr>
        <w:t xml:space="preserve"> Željko Markota, Zagreb, Stjepana Draganića 9, OIB: </w:t>
      </w:r>
      <w:r w:rsidR="004F7B0E" w:rsidRPr="004F7B0E">
        <w:rPr>
          <w:szCs w:val="24"/>
          <w:lang w:val="hr-HR"/>
        </w:rPr>
        <w:t>27300608878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</w:t>
      </w:r>
      <w:r w:rsidR="00F37D2E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</w:t>
      </w:r>
      <w:r w:rsidR="00F37D2E">
        <w:rPr>
          <w:szCs w:val="24"/>
          <w:lang w:val="hr-HR"/>
        </w:rPr>
        <w:t>.</w:t>
      </w:r>
      <w:r>
        <w:rPr>
          <w:szCs w:val="24"/>
          <w:lang w:val="hr-HR"/>
        </w:rPr>
        <w:t>, čl. 178. i čl. 180</w:t>
      </w:r>
      <w:r w:rsidR="00F37D2E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zakona.</w:t>
      </w:r>
    </w:p>
    <w:p w:rsidRDefault="004935EB" w:rsidP="00CE299A" w:rsidR="004935EB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P="00F37D2E" w:rsidR="0073599A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Zagreb,</w:t>
      </w:r>
      <w:r w:rsidR="00F37D2E">
        <w:rPr>
          <w:szCs w:val="24"/>
          <w:lang w:val="hr-HR"/>
        </w:rPr>
        <w:t xml:space="preserve"> </w:t>
      </w:r>
      <w:r w:rsidR="00F57292">
        <w:rPr>
          <w:szCs w:val="24"/>
          <w:lang w:val="hr-HR"/>
        </w:rPr>
        <w:t>2</w:t>
      </w:r>
      <w:r w:rsidR="006F0901">
        <w:rPr>
          <w:szCs w:val="24"/>
          <w:lang w:val="hr-HR"/>
        </w:rPr>
        <w:t>4</w:t>
      </w:r>
      <w:r w:rsidR="00F37D2E">
        <w:rPr>
          <w:szCs w:val="24"/>
          <w:lang w:val="hr-HR"/>
        </w:rPr>
        <w:t>. veljače 2017.</w:t>
      </w:r>
      <w:r w:rsidRPr="00CC49D8">
        <w:rPr>
          <w:szCs w:val="24"/>
          <w:lang w:val="hr-HR"/>
        </w:rPr>
        <w:t xml:space="preserve"> </w:t>
      </w:r>
    </w:p>
    <w:p w:rsidRDefault="004935EB" w:rsidP="00F37D2E" w:rsidR="004935EB" w:rsidRPr="00CC49D8">
      <w:pPr>
        <w:jc w:val="center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6F0901">
        <w:rPr>
          <w:szCs w:val="24"/>
          <w:lang w:val="hr-HR"/>
        </w:rPr>
        <w:t>, v.r.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4935EB" w:rsidP="00CD4AA1" w:rsidR="004935EB">
      <w:pPr>
        <w:jc w:val="both"/>
        <w:rPr>
          <w:szCs w:val="24"/>
          <w:lang w:val="hr-HR"/>
        </w:rPr>
      </w:pPr>
    </w:p>
    <w:p w:rsidRDefault="00112C3F" w:rsidP="00CD4AA1" w:rsidR="00112C3F">
      <w:pPr>
        <w:jc w:val="both"/>
        <w:rPr>
          <w:szCs w:val="24"/>
          <w:lang w:val="hr-HR"/>
        </w:rPr>
      </w:pPr>
    </w:p>
    <w:p w:rsidRDefault="004935EB" w:rsidP="007B0EF8" w:rsidR="004935E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935EB" w:rsidP="007B0EF8" w:rsidR="004935EB" w:rsidRPr="00E57A2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E57A27">
        <w:rPr>
          <w:szCs w:val="24"/>
        </w:rPr>
        <w:t>Za točnost otpravka</w:t>
      </w:r>
    </w:p>
    <w:p w:rsidRDefault="004935EB" w:rsidP="007B0EF8" w:rsidR="004935EB" w:rsidRPr="00E57A27">
      <w:pPr>
        <w:rPr>
          <w:szCs w:val="24"/>
        </w:rPr>
      </w:pP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  <w:t>-ovlašteni službenik:</w:t>
      </w:r>
    </w:p>
    <w:p w:rsidRDefault="004935EB" w:rsidP="007B0EF8" w:rsidR="004935EB">
      <w:pPr>
        <w:jc w:val="both"/>
        <w:rPr>
          <w:szCs w:val="24"/>
        </w:rPr>
      </w:pP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  <w:t>Slavica Sorić</w:t>
      </w:r>
    </w:p>
    <w:p w:rsidRDefault="004935EB" w:rsidP="00CD4AA1" w:rsidR="004935EB" w:rsidRPr="00CC49D8">
      <w:pPr>
        <w:jc w:val="both"/>
        <w:rPr>
          <w:szCs w:val="24"/>
          <w:lang w:val="hr-HR"/>
        </w:rPr>
      </w:pPr>
    </w:p>
    <w:sectPr w:rsidSect="00CE299A" w:rsidR="004935EB" w:rsidRPr="00CC49D8">
      <w:headerReference w:type="default" r:id="rId9"/>
      <w:footerReference w:type="default" r:id="rId10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2889053"/>
      <w:docPartObj>
        <w:docPartGallery w:val="Page Numbers (Bottom of Page)"/>
        <w:docPartUnique/>
      </w:docPartObj>
    </w:sdtPr>
    <w:sdtEndPr/>
    <w:sdtContent>
      <w:p w:rsidRDefault="00FD3714" w:rsidR="00FD371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C3F" w:rsidRPr="00112C3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D3714" w:rsidR="00FD37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</w:t>
        </w:r>
        <w:r w:rsidR="00F37D2E">
          <w:t>.</w:t>
        </w:r>
        <w:r>
          <w:t xml:space="preserve"> St-</w:t>
        </w:r>
        <w:r w:rsidR="009414CD">
          <w:t>4474</w:t>
        </w:r>
        <w:r w:rsidR="003A7E7C" w:rsidRPr="00F37D2E">
          <w:t>/16</w:t>
        </w:r>
        <w:r w:rsidR="001D7627">
          <w:t>-4</w:t>
        </w:r>
        <w:r>
          <w:t xml:space="preserve">   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A3F73"/>
    <w:rsid w:val="000C0270"/>
    <w:rsid w:val="000E236E"/>
    <w:rsid w:val="00112C3F"/>
    <w:rsid w:val="00155FDC"/>
    <w:rsid w:val="001964F7"/>
    <w:rsid w:val="001D7627"/>
    <w:rsid w:val="00223E01"/>
    <w:rsid w:val="00240BDE"/>
    <w:rsid w:val="002457B0"/>
    <w:rsid w:val="00283360"/>
    <w:rsid w:val="002B0F93"/>
    <w:rsid w:val="00341663"/>
    <w:rsid w:val="00376A05"/>
    <w:rsid w:val="003870A0"/>
    <w:rsid w:val="003A7E7C"/>
    <w:rsid w:val="004339E0"/>
    <w:rsid w:val="004702FD"/>
    <w:rsid w:val="004935EB"/>
    <w:rsid w:val="004F7B0E"/>
    <w:rsid w:val="005F7050"/>
    <w:rsid w:val="00604B39"/>
    <w:rsid w:val="006A1AB6"/>
    <w:rsid w:val="006E68C9"/>
    <w:rsid w:val="006F0901"/>
    <w:rsid w:val="0073599A"/>
    <w:rsid w:val="007B4FE6"/>
    <w:rsid w:val="007F7B83"/>
    <w:rsid w:val="0084225B"/>
    <w:rsid w:val="00876975"/>
    <w:rsid w:val="00916516"/>
    <w:rsid w:val="00924303"/>
    <w:rsid w:val="009414CD"/>
    <w:rsid w:val="009851F7"/>
    <w:rsid w:val="00A83299"/>
    <w:rsid w:val="00AC3B2C"/>
    <w:rsid w:val="00AE2349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85607"/>
    <w:rsid w:val="00E3781E"/>
    <w:rsid w:val="00EB25ED"/>
    <w:rsid w:val="00F37D2E"/>
    <w:rsid w:val="00F57292"/>
    <w:rsid w:val="00F80267"/>
    <w:rsid w:val="00FD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uiPriority w:val="99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12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C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C3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C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C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uiPriority w:val="99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12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C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C3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C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C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</izvorni_sadrzaj>
    <derivirana_varijabla naziv="DomainObject.Primjedba_1">rješenje i zaključak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4474</izvorni_sadrzaj>
    <derivirana_varijabla naziv="DomainObject.Predmet.Broj_1">4474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St-4474/2016</izvorni_sadrzaj>
    <derivirana_varijabla naziv="DomainObject.Predmet.OznakaBroj_1">St-4474/2016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DVOR GRAĐENJE d.o.o. zastupanog po punomoćniku Željko Markota</izvorni_sadrzaj>
    <derivirana_varijabla naziv="DomainObject.Predmet.ProtustrankaFormated_1">  MOJ DVOR GRAĐENJE d.o.o. zastupanog po punomoćniku Željko Markota</derivirana_varijabla>
  </DomainObject.Predmet.ProtustrankaFormated>
  <DomainObject.Predmet.ProtustrankaFormatedOIB>
    <izvorni_sadrzaj>  MOJ DVOR GRAĐENJE d.o.o., OIB 40936551917 zastupanog po punomoćniku Željko Markota</izvorni_sadrzaj>
    <derivirana_varijabla naziv="DomainObject.Predmet.ProtustrankaFormatedOIB_1">  MOJ DVOR GRAĐENJE d.o.o., OIB 40936551917 zastupanog po punomoćniku Željko Markota</derivirana_varijabla>
  </DomainObject.Predmet.ProtustrankaFormatedOIB>
  <DomainObject.Predmet.ProtustrankaFormatedWithAdress>
    <izvorni_sadrzaj> MOJ DVOR GRAĐENJE d.o.o., Trg Krešimira Ćosića 11, 10000 Zagreb zastupanog po punomoćniku Željko Markota</izvorni_sadrzaj>
    <derivirana_varijabla naziv="DomainObject.Predmet.ProtustrankaFormatedWithAdress_1"> MOJ DVOR GRAĐENJE d.o.o., Trg Krešimira Ćosića 11, 10000 Zagreb zastupanog po punomoćniku Željko Markota</derivirana_varijabla>
  </DomainObject.Predmet.ProtustrankaFormatedWithAdress>
  <DomainObject.Predmet.ProtustrankaFormatedWithAdressOIB>
    <izvorni_sadrzaj> MOJ DVOR GRAĐENJE d.o.o., OIB 40936551917, Trg Krešimira Ćosića 11, 10000 Zagreb zastupanog po punomoćniku Željko Markota</izvorni_sadrzaj>
    <derivirana_varijabla naziv="DomainObject.Predmet.ProtustrankaFormatedWithAdressOIB_1"> MOJ DVOR GRAĐENJE d.o.o., OIB 40936551917, Trg Krešimira Ćosića 11, 10000 Zagreb zastupanog po punomoćniku Željko Markota</derivirana_varijabla>
  </DomainObject.Predmet.ProtustrankaFormatedWithAdressOIB>
  <DomainObject.Predmet.ProtustrankaWithAdress>
    <izvorni_sadrzaj>MOJ DVOR GRAĐENJE d.o.o. Trg Krešimira Ćosića 11, 10000 Zagreb</izvorni_sadrzaj>
    <derivirana_varijabla naziv="DomainObject.Predmet.ProtustrankaWithAdress_1">MOJ DVOR GRAĐENJE d.o.o. Trg Krešimira Ćosića 11, 10000 Zagreb</derivirana_varijabla>
  </DomainObject.Predmet.ProtustrankaWithAdress>
  <DomainObject.Predmet.ProtustrankaWithAdressOIB>
    <izvorni_sadrzaj>MOJ DVOR GRAĐENJE d.o.o., OIB 40936551917, Trg Krešimira Ćosića 11, 10000 Zagreb</izvorni_sadrzaj>
    <derivirana_varijabla naziv="DomainObject.Predmet.ProtustrankaWithAdressOIB_1">MOJ DVOR GRAĐENJE d.o.o., OIB 40936551917, Trg Krešimira Ćosića 11, 10000 Zagreb</derivirana_varijabla>
  </DomainObject.Predmet.ProtustrankaWithAdressOIB>
  <DomainObject.Predmet.ProtustrankaNazivFormated>
    <izvorni_sadrzaj>MOJ DVOR GRAĐENJE d.o.o.</izvorni_sadrzaj>
    <derivirana_varijabla naziv="DomainObject.Predmet.ProtustrankaNazivFormated_1">MOJ DVOR GRAĐENJE d.o.o.</derivirana_varijabla>
  </DomainObject.Predmet.ProtustrankaNazivFormated>
  <DomainObject.Predmet.ProtustrankaNazivFormatedOIB>
    <izvorni_sadrzaj>MOJ DVOR GRAĐENJE d.o.o., OIB 40936551917</izvorni_sadrzaj>
    <derivirana_varijabla naziv="DomainObject.Predmet.ProtustrankaNazivFormatedOIB_1">MOJ DVOR GRAĐENJE d.o.o., OIB 40936551917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Markota</izvorni_sadrzaj>
    <derivirana_varijabla naziv="DomainObject.Predmet.StrankaFormated_1">  FINA Regionalni centar Zagreb; Željko Markota</derivirana_varijabla>
  </DomainObject.Predmet.StrankaFormated>
  <DomainObject.Predmet.StrankaFormatedOIB>
    <izvorni_sadrzaj>  FINA Regionalni centar Zagreb, OIB 85821130368; Željko Markota, OIB 27300608878</izvorni_sadrzaj>
    <derivirana_varijabla naziv="DomainObject.Predmet.StrankaFormatedOIB_1">  FINA Regionalni centar Zagreb, OIB 85821130368; Željko Markota, OIB 27300608878</derivirana_varijabla>
  </DomainObject.Predmet.StrankaFormatedOIB>
  <DomainObject.Predmet.StrankaFormatedWithAdress>
    <izvorni_sadrzaj> FINA Regionalni centar Zagreb, Trg svibanjskih žrtava 1995. br. 1, 10000 Zagreb; Željko Markota, Stjepana Draganića 9, 10000 Zagreb</izvorni_sadrzaj>
    <derivirana_varijabla naziv="DomainObject.Predmet.StrankaFormatedWithAdress_1"> FINA Regionalni centar Zagreb, Trg svibanjskih žrtava 1995. br. 1, 10000 Zagreb; Željko Markota, Stjepana Draganića 9, 10000 Zagreb</derivirana_varijabla>
  </DomainObject.Predmet.StrankaFormatedWithAdress>
  <DomainObject.Predmet.StrankaFormatedWithAdressOIB>
    <izvorni_sadrzaj> FINA Regionalni centar Zagreb, OIB 85821130368, Trg svibanjskih žrtava 1995. br. 1, 10000 Zagreb; Željko Markota, OIB 27300608878, Stjepana Draganića 9, 10000 Zagreb</izvorni_sadrzaj>
    <derivirana_varijabla naziv="DomainObject.Predmet.StrankaFormatedWithAdressOIB_1"> FINA Regionalni centar Zagreb, OIB 85821130368, Trg svibanjskih žrtava 1995. br. 1, 10000 Zagreb; Željko Markota, OIB 27300608878, Stjepana Draganića 9, 10000 Zagreb</derivirana_varijabla>
  </DomainObject.Predmet.StrankaFormatedWithAdressOIB>
  <DomainObject.Predmet.StrankaWithAdress>
    <izvorni_sadrzaj>FINA Regionalni centar Zagreb Trg svibanjskih žrtava 1995. br. 1,10000 Zagreb,Željko Markota Stjepana Draganića 9,10000 Zagreb</izvorni_sadrzaj>
    <derivirana_varijabla naziv="DomainObject.Predmet.StrankaWithAdress_1">FINA Regionalni centar Zagreb Trg svibanjskih žrtava 1995. br. 1,10000 Zagreb,Željko Markota Stjepana Draganića 9,10000 Zagreb</derivirana_varijabla>
  </DomainObject.Predmet.StrankaWithAdress>
  <DomainObject.Predmet.StrankaWithAdressOIB>
    <izvorni_sadrzaj>FINA Regionalni centar Zagreb, OIB 85821130368, Trg svibanjskih žrtava 1995. br. 1,10000 Zagreb,Željko Markota, OIB 27300608878, Stjepana Draganića 9,10000 Zagreb</izvorni_sadrzaj>
    <derivirana_varijabla naziv="DomainObject.Predmet.StrankaWithAdressOIB_1">FINA Regionalni centar Zagreb, OIB 85821130368, Trg svibanjskih žrtava 1995. br. 1,10000 Zagreb,Željko Markota, OIB 27300608878, Stjepana Draganića 9,10000 Zagreb</derivirana_varijabla>
  </DomainObject.Predmet.StrankaWithAdressOIB>
  <DomainObject.Predmet.StrankaNazivFormated>
    <izvorni_sadrzaj>FINA Regionalni centar Zagreb,Željko Markota</izvorni_sadrzaj>
    <derivirana_varijabla naziv="DomainObject.Predmet.StrankaNazivFormated_1">FINA Regionalni centar Zagreb,Željko Markota</derivirana_varijabla>
  </DomainObject.Predmet.StrankaNazivFormated>
  <DomainObject.Predmet.StrankaNazivFormatedOIB>
    <izvorni_sadrzaj>FINA Regionalni centar Zagreb, OIB 85821130368,Željko Markota, OIB 27300608878</izvorni_sadrzaj>
    <derivirana_varijabla naziv="DomainObject.Predmet.StrankaNazivFormatedOIB_1">FINA Regionalni centar Zagreb, OIB 85821130368,Željko Markota, OIB 27300608878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Željko Markota</item>
    </izvorni_sadrzaj>
    <derivirana_varijabla naziv="DomainObject.Predmet.StrankaListFormated_1">
      <item>FINA Regionalni centar Zagreb</item>
      <item>Željko Markota</item>
    </derivirana_varijabla>
  </DomainObject.Predmet.StrankaListFormated>
  <DomainObject.Predmet.StrankaListFormatedOIB>
    <izvorni_sadrzaj>
      <item>FINA Regionalni centar Zagreb, OIB 85821130368</item>
      <item>Željko Markota, OIB 27300608878</item>
    </izvorni_sadrzaj>
    <derivirana_varijabla naziv="DomainObject.Predmet.StrankaListFormatedOIB_1">
      <item>FINA Regionalni centar Zagreb, OIB 85821130368</item>
      <item>Željko Markota, OIB 27300608878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Markota, Stjepana Draganića 9, 10000 Zagreb</item>
    </izvorni_sadrzaj>
    <derivirana_varijabla naziv="DomainObject.Predmet.StrankaListFormatedWithAdress_1">
      <item>FINA Regionalni centar Zagreb, Trg svibanjskih žrtava 1995. br. 1, 10000 Zagreb</item>
      <item>Željko Markota, Stjepana Draganića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Markota, OIB 27300608878, Stjepana Draganića 9, 10000 Zagreb</item>
    </izvorni_sadrzaj>
    <derivirana_varijabla naziv="DomainObject.Predmet.StrankaListFormatedWithAdressOIB_1">
      <item>FINA Regionalni centar Zagreb, OIB 85821130368, Trg svibanjskih žrtava 1995. br. 1, 10000 Zagreb</item>
      <item>Željko Markota, OIB 27300608878, Stjepana Draganića 9, 10000 Zagreb</item>
    </derivirana_varijabla>
  </DomainObject.Predmet.StrankaListFormatedWithAdressOIB>
  <DomainObject.Predmet.StrankaListNazivFormated>
    <izvorni_sadrzaj>
      <item>FINA Regionalni centar Zagreb</item>
      <item>Željko Markota</item>
    </izvorni_sadrzaj>
    <derivirana_varijabla naziv="DomainObject.Predmet.StrankaListNazivFormated_1">
      <item>FINA Regionalni centar Zagreb</item>
      <item>Željko Markota</item>
    </derivirana_varijabla>
  </DomainObject.Predmet.StrankaListNazivFormated>
  <DomainObject.Predmet.StrankaListNazivFormatedOIB>
    <izvorni_sadrzaj>
      <item>FINA Regionalni centar Zagreb, OIB 85821130368</item>
      <item>Željko Markota, OIB 27300608878</item>
    </izvorni_sadrzaj>
    <derivirana_varijabla naziv="DomainObject.Predmet.StrankaListNazivFormatedOIB_1">
      <item>FINA Regionalni centar Zagreb, OIB 85821130368</item>
      <item>Željko Markota, OIB 27300608878</item>
    </derivirana_varijabla>
  </DomainObject.Predmet.StrankaListNazivFormatedOIB>
  <DomainObject.Predmet.ProtuStrankaListFormated>
    <izvorni_sadrzaj>
      <item>MOJ DVOR GRAĐENJE d.o.o. zastupanog po punomoćniku Željko Markota</item>
    </izvorni_sadrzaj>
    <derivirana_varijabla naziv="DomainObject.Predmet.ProtuStrankaListFormated_1">
      <item>MOJ DVOR GRAĐENJE d.o.o. zastupanog po punomoćniku Željko Markota</item>
    </derivirana_varijabla>
  </DomainObject.Predmet.ProtuStrankaListFormated>
  <DomainObject.Predmet.ProtuStrankaListFormatedOIB>
    <izvorni_sadrzaj>
      <item>MOJ DVOR GRAĐENJE d.o.o., OIB 40936551917 zastupanog po punomoćniku Željko Markota</item>
    </izvorni_sadrzaj>
    <derivirana_varijabla naziv="DomainObject.Predmet.ProtuStrankaListFormatedOIB_1">
      <item>MOJ DVOR GRAĐENJE d.o.o., OIB 40936551917 zastupanog po punomoćniku Željko Markota</item>
    </derivirana_varijabla>
  </DomainObject.Predmet.ProtuStrankaListFormatedOIB>
  <DomainObject.Predmet.ProtuStrankaListFormatedWithAdress>
    <izvorni_sadrzaj>
      <item>MOJ DVOR GRAĐENJE d.o.o., Trg Krešimira Ćosića 11, 10000 Zagreb zastupanog po punomoćniku Željko Markota</item>
    </izvorni_sadrzaj>
    <derivirana_varijabla naziv="DomainObject.Predmet.ProtuStrankaListFormatedWithAdress_1">
      <item>MOJ DVOR GRAĐENJE d.o.o., Trg Krešimira Ćosića 11, 10000 Zagreb zastupanog po punomoćniku Željko Markota</item>
    </derivirana_varijabla>
  </DomainObject.Predmet.ProtuStrankaListFormatedWithAdress>
  <DomainObject.Predmet.ProtuStrankaListFormatedWithAdressOIB>
    <izvorni_sadrzaj>
      <item>MOJ DVOR GRAĐENJE d.o.o., OIB 40936551917, Trg Krešimira Ćosića 11, 10000 Zagreb zastupanog po punomoćniku Željko Markota</item>
    </izvorni_sadrzaj>
    <derivirana_varijabla naziv="DomainObject.Predmet.ProtuStrankaListFormatedWithAdressOIB_1">
      <item>MOJ DVOR GRAĐENJE d.o.o., OIB 40936551917, Trg Krešimira Ćosića 11, 10000 Zagreb zastupanog po punomoćniku Željko Markota</item>
    </derivirana_varijabla>
  </DomainObject.Predmet.ProtuStrankaListFormatedWithAdressOIB>
  <DomainObject.Predmet.ProtuStrankaListNazivFormated>
    <izvorni_sadrzaj>
      <item>MOJ DVOR GRAĐENJE d.o.o.</item>
    </izvorni_sadrzaj>
    <derivirana_varijabla naziv="DomainObject.Predmet.ProtuStrankaListNazivFormated_1">
      <item>MOJ DVOR GRAĐENJE d.o.o.</item>
    </derivirana_varijabla>
  </DomainObject.Predmet.ProtuStrankaListNazivFormated>
  <DomainObject.Predmet.ProtuStrankaListNazivFormatedOIB>
    <izvorni_sadrzaj>
      <item>MOJ DVOR GRAĐENJE d.o.o., OIB 40936551917</item>
    </izvorni_sadrzaj>
    <derivirana_varijabla naziv="DomainObject.Predmet.ProtuStrankaListNazivFormatedOIB_1">
      <item>MOJ DVOR GRAĐENJE d.o.o., OIB 40936551917</item>
    </derivirana_varijabla>
  </DomainObject.Predmet.ProtuStrankaListNazivFormatedOIB>
  <DomainObject.Predmet.OstaliListFormated>
    <izvorni_sadrzaj>
      <item>Željko Markota punomoćnik sudionika u postupku MOJ DVOR GRAĐENJE d.o.o.</item>
    </izvorni_sadrzaj>
    <derivirana_varijabla naziv="DomainObject.Predmet.OstaliListFormated_1">
      <item>Željko Markota punomoćnik sudionika u postupku MOJ DVOR GRAĐENJE d.o.o.</item>
    </derivirana_varijabla>
  </DomainObject.Predmet.OstaliListFormated>
  <DomainObject.Predmet.OstaliListFormatedOIB>
    <izvorni_sadrzaj>
      <item>Željko Markota, OIB 27300608878 punomoćnik sudionika u postupku MOJ DVOR GRAĐENJE d.o.o.</item>
    </izvorni_sadrzaj>
    <derivirana_varijabla naziv="DomainObject.Predmet.OstaliListFormatedOIB_1">
      <item>Željko Markota, OIB 27300608878 punomoćnik sudionika u postupku MOJ DVOR GRAĐENJE d.o.o.</item>
    </derivirana_varijabla>
  </DomainObject.Predmet.OstaliListFormatedOIB>
  <DomainObject.Predmet.OstaliListFormatedWithAdress>
    <izvorni_sadrzaj>
      <item>Željko Markota, Ulica Stjepana Draganića 9, 10000 Zagreb punomoćnik sudionika u postupku MOJ DVOR GRAĐENJE d.o.o.</item>
    </izvorni_sadrzaj>
    <derivirana_varijabla naziv="DomainObject.Predmet.OstaliListFormatedWithAdress_1">
      <item>Željko Markota, Ulica Stjepana Draganića 9, 10000 Zagreb punomoćnik sudionika u postupku MOJ DVOR GRAĐENJE d.o.o.</item>
    </derivirana_varijabla>
  </DomainObject.Predmet.OstaliListFormatedWithAdress>
  <DomainObject.Predmet.OstaliListFormatedWithAdressOIB>
    <izvorni_sadrzaj>
      <item>Željko Markota, OIB 27300608878, Ulica Stjepana Draganića 9, 10000 Zagreb punomoćnik sudionika u postupku MOJ DVOR GRAĐENJE d.o.o.</item>
    </izvorni_sadrzaj>
    <derivirana_varijabla naziv="DomainObject.Predmet.OstaliListFormatedWithAdressOIB_1">
      <item>Željko Markota, OIB 27300608878, Ulica Stjepana Draganića 9, 10000 Zagreb punomoćnik sudionika u postupku MOJ DVOR GRAĐENJE d.o.o.</item>
    </derivirana_varijabla>
  </DomainObject.Predmet.OstaliListFormatedWithAdressOIB>
  <DomainObject.Predmet.OstaliListNazivFormated>
    <izvorni_sadrzaj>
      <item>Željko Markota</item>
    </izvorni_sadrzaj>
    <derivirana_varijabla naziv="DomainObject.Predmet.OstaliListNazivFormated_1">
      <item>Željko Markota</item>
    </derivirana_varijabla>
  </DomainObject.Predmet.OstaliListNazivFormated>
  <DomainObject.Predmet.OstaliListNazivFormatedOIB>
    <izvorni_sadrzaj>
      <item>Željko Markota, OIB 27300608878</item>
    </izvorni_sadrzaj>
    <derivirana_varijabla naziv="DomainObject.Predmet.OstaliListNazivFormatedOIB_1">
      <item>Željko Markota, OIB 27300608878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MOJ DVOR GRAĐENJE d.o.o.</izvorni_sadrzaj>
    <derivirana_varijabla naziv="DomainObject.Predmet.ProtustrankaIDrugi_1">MOJ DVOR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MOJ DVOR GRAĐENJE d.o.o., OIB 40936551917, Trg Krešimira Ćosića 11, 10000 Zagreb</izvorni_sadrzaj>
    <derivirana_varijabla naziv="DomainObject.Predmet.ProtustrankaIDrugiAdressOIB_1">MOJ DVOR GRAĐENJE d.o.o., OIB 40936551917, Trg Krešimira Ćosića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DVOR GRAĐENJE d.o.o.</item>
      <item>Željko Markota</item>
      <item>Željko Markota</item>
    </izvorni_sadrzaj>
    <derivirana_varijabla naziv="DomainObject.Predmet.SudioniciListNaziv_1">
      <item>FINA Regionalni centar Zagreb</item>
      <item>MOJ DVOR GRAĐENJE d.o.o.</item>
      <item>Željko Markota</item>
      <item>Željko Markota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 DVOR GRAĐENJE d.o.o., OIB 40936551917, Trg Krešimira Ćosića 11,10000 Zagreb</item>
      <item>Željko Markota, OIB 27300608878, Stjepana Draganića 9,10000 Zagreb</item>
      <item>Željko Markota, OIB 27300608878, Ulica Stjepana Draganića 9,10000 Zagreb</item>
    </izvorni_sadrzaj>
    <derivirana_varijabla naziv="DomainObject.Predmet.SudioniciListAdressOIB_1">
      <item>FINA Regionalni centar Zagreb, OIB 85821130368, Trg svibanjskih žrtava 1995. br. 1,10000 Zagreb</item>
      <item>MOJ DVOR GRAĐENJE d.o.o., OIB 40936551917, Trg Krešimira Ćosića 11,10000 Zagreb</item>
      <item>Željko Markota, OIB 27300608878, Stjepana Draganića 9,10000 Zagreb</item>
      <item>Željko Markota, OIB 27300608878, Ulica Stjepana Draganića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40936551917</item>
      <item>, OIB 27300608878</item>
      <item>, OIB 27300608878</item>
    </izvorni_sadrzaj>
    <derivirana_varijabla naziv="DomainObject.Predmet.SudioniciListNazivOIB_1">
      <item>, OIB 85821130368</item>
      <item>, OIB 40936551917</item>
      <item>, OIB 27300608878</item>
      <item>, OIB 27300608878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473</properties:Words>
  <properties:Characters>2338</properties:Characters>
  <properties:Lines>61</properties:Lines>
  <properties:Paragraphs>27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2017-01-18T12:21:00Z</dcterms:created>
  <dc:creator>MINISTARSTVO PRAVOSUĐA</dc:creator>
  <cp:lastModifiedBy>Slavica Sorić</cp:lastModifiedBy>
  <cp:lastPrinted>2017-02-24T06:52:00Z</cp:lastPrinted>
  <dcterms:modified xmlns:xsi="http://www.w3.org/2001/XMLSchema-instance" xsi:type="dcterms:W3CDTF">2017-02-24T09:05:00Z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