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63f34" w14:paraId="c563f34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66200A">
        <w:t>3</w:t>
      </w:r>
      <w:r w:rsidR="00364ECA">
        <w:t>3</w:t>
      </w:r>
      <w:r w:rsidR="00B31076">
        <w:t>7</w:t>
      </w:r>
      <w:r w:rsidR="00E71D09">
        <w:t>/2018</w:t>
      </w:r>
      <w:r w:rsidR="00DB4D73">
        <w:t>-</w:t>
      </w:r>
      <w:r w:rsidR="00A92586">
        <w:t>7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3924EA" w:rsidR="005949F5">
      <w:pPr>
        <w:pStyle w:val="Tijeloteksta"/>
        <w:jc w:val="center"/>
      </w:pPr>
      <w:r>
        <w:t>U   I M E   R E P U B L I K E   H R V A T S K E</w:t>
      </w:r>
    </w:p>
    <w:p w:rsidRDefault="005949F5" w:rsidP="003924EA" w:rsidR="005949F5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</w:t>
      </w:r>
      <w:r w:rsidR="0013032F">
        <w:t>Karlovac</w:t>
      </w:r>
      <w:r w:rsidR="00353C94">
        <w:t xml:space="preserve">, </w:t>
      </w:r>
      <w:r w:rsidR="009213E3">
        <w:t>za pokretanje skraćenog stečajnog postupka nad dužnikom</w:t>
      </w:r>
      <w:r w:rsidR="00B31076">
        <w:t xml:space="preserve"> </w:t>
      </w:r>
      <w:proofErr w:type="spellStart"/>
      <w:r w:rsidR="00B31076">
        <w:t>AGRICOLATIO</w:t>
      </w:r>
      <w:proofErr w:type="spellEnd"/>
      <w:r w:rsidR="00B31076">
        <w:t xml:space="preserve"> d.o.o. Draganić, </w:t>
      </w:r>
      <w:proofErr w:type="spellStart"/>
      <w:r w:rsidR="00B31076">
        <w:t>Mrzljaki</w:t>
      </w:r>
      <w:proofErr w:type="spellEnd"/>
      <w:r w:rsidR="00B31076">
        <w:t xml:space="preserve"> 57 a, </w:t>
      </w:r>
      <w:proofErr w:type="spellStart"/>
      <w:r w:rsidR="00B31076">
        <w:t>OIB</w:t>
      </w:r>
      <w:proofErr w:type="spellEnd"/>
      <w:r w:rsidR="00B31076">
        <w:t xml:space="preserve">: 51874535966, </w:t>
      </w:r>
      <w:proofErr w:type="spellStart"/>
      <w:r w:rsidR="00B31076">
        <w:t>MBS</w:t>
      </w:r>
      <w:proofErr w:type="spellEnd"/>
      <w:r w:rsidR="00B31076">
        <w:t>: 080785734,</w:t>
      </w:r>
      <w:r w:rsidR="00B40103">
        <w:t xml:space="preserve"> </w:t>
      </w:r>
      <w:r w:rsidR="00364ECA">
        <w:t xml:space="preserve">dana </w:t>
      </w:r>
      <w:r w:rsidR="00A92586">
        <w:t xml:space="preserve">15. studenoga </w:t>
      </w:r>
      <w:r w:rsidR="00E71D09">
        <w:t xml:space="preserve">2018. </w:t>
      </w:r>
      <w:r>
        <w:t xml:space="preserve">                      </w:t>
      </w:r>
    </w:p>
    <w:p w:rsidRDefault="00403BCF" w:rsidP="00A247C1" w:rsidR="00403BCF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A92586" w:rsidP="00A92586" w:rsidR="00833D6F">
      <w:pPr>
        <w:pStyle w:val="Tijeloteksta"/>
        <w:ind w:firstLine="360"/>
        <w:rPr>
          <w:bCs/>
        </w:rPr>
      </w:pPr>
      <w:r>
        <w:rPr>
          <w:bCs/>
        </w:rPr>
        <w:t>Ukida se potvrda pravomoćnosti rješenja Trgovačkog suda u Osijeku broj: 20 St-337/2018-4 od 7. rujna 2018.</w:t>
      </w:r>
      <w:r w:rsidR="0015367E">
        <w:rPr>
          <w:bCs/>
        </w:rPr>
        <w:t xml:space="preserve">      </w:t>
      </w:r>
    </w:p>
    <w:p w:rsidRDefault="00B31076" w:rsidP="007A31D3" w:rsidR="00B31076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08315C" w:rsidP="00172559" w:rsidR="0008315C">
      <w:pPr>
        <w:pStyle w:val="Tijeloteksta"/>
        <w:ind w:left="360"/>
        <w:jc w:val="center"/>
        <w:rPr>
          <w:bCs/>
        </w:rPr>
      </w:pPr>
    </w:p>
    <w:p w:rsidRDefault="00A92586" w:rsidP="00A92586" w:rsidR="00A92586">
      <w:pPr>
        <w:pStyle w:val="Tijeloteksta"/>
        <w:rPr>
          <w:bCs/>
        </w:rPr>
      </w:pPr>
      <w:r>
        <w:rPr>
          <w:bCs/>
        </w:rPr>
        <w:tab/>
        <w:t xml:space="preserve">Uvidom u spis ovoga suda broj: 6 </w:t>
      </w:r>
      <w:proofErr w:type="spellStart"/>
      <w:r>
        <w:rPr>
          <w:bCs/>
        </w:rPr>
        <w:t>Stž</w:t>
      </w:r>
      <w:proofErr w:type="spellEnd"/>
      <w:r>
        <w:rPr>
          <w:bCs/>
        </w:rPr>
        <w:t xml:space="preserve">-13/2018-2 od 11. listopada 2018. utvrđeno je da je rješenje ovoga suda broj: 20 St-337/2018-4 od 7. rujna preinačeno na način da se skraćeni stečajni postupak nad dužnikom </w:t>
      </w:r>
      <w:proofErr w:type="spellStart"/>
      <w:r>
        <w:t>AGRICOLATIO</w:t>
      </w:r>
      <w:proofErr w:type="spellEnd"/>
      <w:r>
        <w:t xml:space="preserve"> d.o.o. Draganić, </w:t>
      </w:r>
      <w:proofErr w:type="spellStart"/>
      <w:r>
        <w:t>Mrzljaki</w:t>
      </w:r>
      <w:proofErr w:type="spellEnd"/>
      <w:r>
        <w:t xml:space="preserve"> 57 a, </w:t>
      </w:r>
      <w:proofErr w:type="spellStart"/>
      <w:r>
        <w:t>OIB</w:t>
      </w:r>
      <w:proofErr w:type="spellEnd"/>
      <w:r>
        <w:t xml:space="preserve">: 51874535966, </w:t>
      </w:r>
      <w:proofErr w:type="spellStart"/>
      <w:r>
        <w:t>MBS</w:t>
      </w:r>
      <w:proofErr w:type="spellEnd"/>
      <w:r>
        <w:t xml:space="preserve">: 080785734, obustavlja, a </w:t>
      </w:r>
      <w:r w:rsidR="00353C94">
        <w:rPr>
          <w:bCs/>
        </w:rPr>
        <w:t xml:space="preserve">zahtjev Financijske agencije, Regionalnog centra Zagreb, Podružnice </w:t>
      </w:r>
      <w:r w:rsidR="0013032F">
        <w:rPr>
          <w:bCs/>
        </w:rPr>
        <w:t>Karlovac</w:t>
      </w:r>
      <w:r w:rsidR="00353C94">
        <w:rPr>
          <w:bCs/>
        </w:rPr>
        <w:t>, za provedbu skraćenog stečajnog postupka, Klasa: 110-07/1</w:t>
      </w:r>
      <w:r w:rsidR="00B31076">
        <w:rPr>
          <w:bCs/>
        </w:rPr>
        <w:t>8</w:t>
      </w:r>
      <w:r w:rsidR="00A1163F">
        <w:rPr>
          <w:bCs/>
        </w:rPr>
        <w:t>-</w:t>
      </w:r>
      <w:r w:rsidR="00353C94">
        <w:rPr>
          <w:bCs/>
        </w:rPr>
        <w:t>01/0</w:t>
      </w:r>
      <w:r w:rsidR="0066200A">
        <w:rPr>
          <w:bCs/>
        </w:rPr>
        <w:t>4</w:t>
      </w:r>
      <w:r w:rsidR="00353C94">
        <w:rPr>
          <w:bCs/>
        </w:rPr>
        <w:t xml:space="preserve">, </w:t>
      </w:r>
      <w:proofErr w:type="spellStart"/>
      <w:r w:rsidR="00353C94">
        <w:rPr>
          <w:bCs/>
        </w:rPr>
        <w:t>Ur.broj</w:t>
      </w:r>
      <w:proofErr w:type="spellEnd"/>
      <w:r w:rsidR="00353C94">
        <w:rPr>
          <w:bCs/>
        </w:rPr>
        <w:t>: 04-0</w:t>
      </w:r>
      <w:r w:rsidR="00B31076">
        <w:rPr>
          <w:bCs/>
        </w:rPr>
        <w:t>7</w:t>
      </w:r>
      <w:r w:rsidR="00353C94">
        <w:rPr>
          <w:bCs/>
        </w:rPr>
        <w:t>-1</w:t>
      </w:r>
      <w:r w:rsidR="00B31076">
        <w:rPr>
          <w:bCs/>
        </w:rPr>
        <w:t>8-</w:t>
      </w:r>
      <w:r w:rsidR="00BA26A2">
        <w:rPr>
          <w:bCs/>
        </w:rPr>
        <w:t>7-</w:t>
      </w:r>
      <w:r w:rsidR="00B31076">
        <w:rPr>
          <w:bCs/>
        </w:rPr>
        <w:t>01/04</w:t>
      </w:r>
      <w:r w:rsidR="00BA26A2">
        <w:rPr>
          <w:bCs/>
        </w:rPr>
        <w:t xml:space="preserve"> od </w:t>
      </w:r>
      <w:r w:rsidR="00B31076">
        <w:rPr>
          <w:bCs/>
        </w:rPr>
        <w:t>16. siječnja 2018.</w:t>
      </w:r>
      <w:r>
        <w:rPr>
          <w:bCs/>
        </w:rPr>
        <w:t xml:space="preserve">, odbacuje, budući je žiro račun stečajnog dužnika </w:t>
      </w:r>
      <w:proofErr w:type="spellStart"/>
      <w:r>
        <w:rPr>
          <w:bCs/>
        </w:rPr>
        <w:t>odblokiran</w:t>
      </w:r>
      <w:proofErr w:type="spellEnd"/>
      <w:r>
        <w:rPr>
          <w:bCs/>
        </w:rPr>
        <w:t>, te je valjalo potvrdu pravomoćnosti</w:t>
      </w:r>
      <w:r w:rsidR="00CE02FD">
        <w:rPr>
          <w:bCs/>
        </w:rPr>
        <w:t xml:space="preserve"> u izreci</w:t>
      </w:r>
      <w:r>
        <w:rPr>
          <w:bCs/>
        </w:rPr>
        <w:t xml:space="preserve"> navedenog rješenja ukinuti i odlučiti kao u izreci. 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0F5AC6">
        <w:t>15. studeni</w:t>
      </w:r>
      <w:r w:rsidR="00A1163F">
        <w:t xml:space="preserve"> </w:t>
      </w:r>
      <w:r w:rsidR="005949F5">
        <w:t>2018.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5949F5" w:rsidP="005949F5" w:rsidR="005949F5">
      <w:pPr>
        <w:pStyle w:val="Tijeloteksta"/>
        <w:jc w:val="left"/>
      </w:pPr>
      <w:r>
        <w:t>POUKA O PRAVNOM LIJEKU:</w:t>
      </w:r>
    </w:p>
    <w:p w:rsidRDefault="005949F5" w:rsidP="005949F5" w:rsidR="005949F5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  <w:r w:rsidR="000F5AC6">
        <w:t xml:space="preserve"> i putem </w:t>
      </w:r>
      <w:proofErr w:type="spellStart"/>
      <w:r w:rsidR="000F5AC6">
        <w:t>faxa</w:t>
      </w:r>
      <w:proofErr w:type="spellEnd"/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0F5AC6" w:rsidR="00996504">
      <w:pgSz w:code="9" w:h="16838" w:w="11906"/>
      <w:pgMar w:gutter="0" w:footer="709" w:header="709" w:left="1704" w:bottom="993" w:right="1418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2B1"/>
    <w:rsid w:val="000154BC"/>
    <w:rsid w:val="000166A3"/>
    <w:rsid w:val="00016B25"/>
    <w:rsid w:val="000231A8"/>
    <w:rsid w:val="00035864"/>
    <w:rsid w:val="000412A0"/>
    <w:rsid w:val="000535EA"/>
    <w:rsid w:val="0006447F"/>
    <w:rsid w:val="00077C9D"/>
    <w:rsid w:val="0008315C"/>
    <w:rsid w:val="00091B4B"/>
    <w:rsid w:val="000D0569"/>
    <w:rsid w:val="000E762A"/>
    <w:rsid w:val="000F5A9A"/>
    <w:rsid w:val="000F5AC6"/>
    <w:rsid w:val="000F7917"/>
    <w:rsid w:val="00102060"/>
    <w:rsid w:val="00102927"/>
    <w:rsid w:val="00110983"/>
    <w:rsid w:val="0013032F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4ECA"/>
    <w:rsid w:val="00367658"/>
    <w:rsid w:val="00375C7E"/>
    <w:rsid w:val="00376D88"/>
    <w:rsid w:val="003832CA"/>
    <w:rsid w:val="003838ED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03BCF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0E4B"/>
    <w:rsid w:val="004E466C"/>
    <w:rsid w:val="004F5FE8"/>
    <w:rsid w:val="005207EF"/>
    <w:rsid w:val="00534964"/>
    <w:rsid w:val="0053545A"/>
    <w:rsid w:val="005437AE"/>
    <w:rsid w:val="00550133"/>
    <w:rsid w:val="00556098"/>
    <w:rsid w:val="0057324F"/>
    <w:rsid w:val="005931E7"/>
    <w:rsid w:val="005949F5"/>
    <w:rsid w:val="005B1166"/>
    <w:rsid w:val="005B59B6"/>
    <w:rsid w:val="005C01B9"/>
    <w:rsid w:val="005C608E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200A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12E6A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E7C74"/>
    <w:rsid w:val="007F0819"/>
    <w:rsid w:val="008069AE"/>
    <w:rsid w:val="00817C66"/>
    <w:rsid w:val="00833D6F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103A0"/>
    <w:rsid w:val="00A1163F"/>
    <w:rsid w:val="00A247C1"/>
    <w:rsid w:val="00A405B5"/>
    <w:rsid w:val="00A42669"/>
    <w:rsid w:val="00A46436"/>
    <w:rsid w:val="00A55424"/>
    <w:rsid w:val="00A57AB7"/>
    <w:rsid w:val="00A64AAE"/>
    <w:rsid w:val="00A92586"/>
    <w:rsid w:val="00AA4267"/>
    <w:rsid w:val="00AA6B6E"/>
    <w:rsid w:val="00AC0993"/>
    <w:rsid w:val="00AC34E4"/>
    <w:rsid w:val="00AD52E8"/>
    <w:rsid w:val="00AE31E8"/>
    <w:rsid w:val="00AF6B90"/>
    <w:rsid w:val="00B24B41"/>
    <w:rsid w:val="00B31076"/>
    <w:rsid w:val="00B3448E"/>
    <w:rsid w:val="00B40103"/>
    <w:rsid w:val="00B5201D"/>
    <w:rsid w:val="00B706CB"/>
    <w:rsid w:val="00B82540"/>
    <w:rsid w:val="00B95B20"/>
    <w:rsid w:val="00BA26A2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2FD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25F"/>
    <w:rsid w:val="00DB4D73"/>
    <w:rsid w:val="00DC7D5D"/>
    <w:rsid w:val="00DE5F69"/>
    <w:rsid w:val="00E06819"/>
    <w:rsid w:val="00E23AF8"/>
    <w:rsid w:val="00E60C19"/>
    <w:rsid w:val="00E70E4B"/>
    <w:rsid w:val="00E71D09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52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152B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152B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52B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52B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52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152B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152B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52B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52B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2018.</izvorni_sadrzaj>
    <derivirana_varijabla naziv="DomainObject.DatumDonosenjaOdluke_1">15.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15. studenog 2018.</izvorni_sadrzaj>
    <derivirana_varijabla naziv="DomainObject.Predmet.DatumArhiviranja_1">15. studenog 2018.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rujna 2018.</izvorni_sadrzaj>
    <derivirana_varijabla naziv="DomainObject.Predmet.DatumRjesavanja_1">17. rujna 2018.</derivirana_varijabla>
  </DomainObject.Predmet.DatumRjesavanja>
  <DomainObject.Predmet.DatumRokaCuvanja>
    <izvorni_sadrzaj>15. studenog 2028.</izvorni_sadrzaj>
    <derivirana_varijabla naziv="DomainObject.Predmet.DatumRokaCuvanja_1">15. studenog 2028.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15. studenog 2018.</izvorni_sadrzaj>
    <derivirana_varijabla naziv="DomainObject.Predmet.DatumZatvaranja_1">15. studenog 2018.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hr.ibm.icms.common.model.sluzbeneosobe.Referada@23a223a2[id=1000001265, dbStatus=null, naziv=20. Referada, oznaka=null, sudac=null] &lt;-hr.ibm.icms.common.model.sluzbeneosobe.Referada@23a223a2[status dodjele: =false]</izvorni_sadrzaj>
    <derivirana_varijabla naziv="DomainObject.Predmet.MjestoCuvanja_1">hr.ibm.icms.common.model.sluzbeneosobe.Referada@23a223a2[id=1000001265, dbStatus=null, naziv=20. Referada, oznaka=null, sudac=null] &lt;-hr.ibm.icms.common.model.sluzbeneosobe.Referada@23a223a2[status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St-337/2018</izvorni_sadrzaj>
    <derivirana_varijabla naziv="DomainObject.Predmet.OznakaBroj_1">St-337/2018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Joso</izvorni_sadrzaj>
    <derivirana_varijabla naziv="DomainObject.Predmet.PredmetRijesio.Ime_1">Joso</derivirana_varijabla>
  </DomainObject.Predmet.PredmetRijesio.Ime>
  <DomainObject.Predmet.PredmetRijesio.Oib>
    <izvorni_sadrzaj>81960208444</izvorni_sadrzaj>
    <derivirana_varijabla naziv="DomainObject.Predmet.PredmetRijesio.Oib_1">81960208444</derivirana_varijabla>
  </DomainObject.Predmet.PredmetRijesio.Oib>
  <DomainObject.Predmet.PredmetRijesio.Prezime>
    <izvorni_sadrzaj>Jovanović</izvorni_sadrzaj>
    <derivirana_varijabla naziv="DomainObject.Predmet.PredmetRijesio.Prezime_1">Jovanović</derivirana_varijabla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AGRICOLATIO d.o.o.</izvorni_sadrzaj>
    <derivirana_varijabla naziv="DomainObject.Predmet.ProtustrankaFormated_1">  AGRICOLATIO d.o.o.</derivirana_varijabla>
  </DomainObject.Predmet.ProtustrankaFormated>
  <DomainObject.Predmet.ProtustrankaFormatedOIB>
    <izvorni_sadrzaj>  AGRICOLATIO d.o.o., OIB 51874535966</izvorni_sadrzaj>
    <derivirana_varijabla naziv="DomainObject.Predmet.ProtustrankaFormatedOIB_1">  AGRICOLATIO d.o.o., OIB 51874535966</derivirana_varijabla>
  </DomainObject.Predmet.ProtustrankaFormatedOIB>
  <DomainObject.Predmet.ProtustrankaFormatedWithAdress>
    <izvorni_sadrzaj> AGRICOLATIO d.o.o., Mrzljaki 57/A, 47201 Draganić</izvorni_sadrzaj>
    <derivirana_varijabla naziv="DomainObject.Predmet.ProtustrankaFormatedWithAdress_1"> AGRICOLATIO d.o.o., Mrzljaki 57/A, 47201 Draganić</derivirana_varijabla>
  </DomainObject.Predmet.ProtustrankaFormatedWithAdress>
  <DomainObject.Predmet.ProtustrankaFormatedWithAdressOIB>
    <izvorni_sadrzaj> AGRICOLATIO d.o.o., OIB 51874535966, Mrzljaki 57/A, 47201 Draganić</izvorni_sadrzaj>
    <derivirana_varijabla naziv="DomainObject.Predmet.ProtustrankaFormatedWithAdressOIB_1"> AGRICOLATIO d.o.o., OIB 51874535966, Mrzljaki 57/A, 47201 Draganić</derivirana_varijabla>
  </DomainObject.Predmet.ProtustrankaFormatedWithAdressOIB>
  <DomainObject.Predmet.ProtustrankaWithAdress>
    <izvorni_sadrzaj>AGRICOLATIO d.o.o. Mrzljaki 57/A, 47201 Draganić</izvorni_sadrzaj>
    <derivirana_varijabla naziv="DomainObject.Predmet.ProtustrankaWithAdress_1">AGRICOLATIO d.o.o. Mrzljaki 57/A, 47201 Draganić</derivirana_varijabla>
  </DomainObject.Predmet.ProtustrankaWithAdress>
  <DomainObject.Predmet.ProtustrankaWithAdressOIB>
    <izvorni_sadrzaj>AGRICOLATIO d.o.o., OIB 51874535966, Mrzljaki 57/A, 47201 Draganić</izvorni_sadrzaj>
    <derivirana_varijabla naziv="DomainObject.Predmet.ProtustrankaWithAdressOIB_1">AGRICOLATIO d.o.o., OIB 51874535966, Mrzljaki 57/A, 47201 Draganić</derivirana_varijabla>
  </DomainObject.Predmet.ProtustrankaWithAdressOIB>
  <DomainObject.Predmet.ProtustrankaNazivFormated>
    <izvorni_sadrzaj>AGRICOLATIO d.o.o.</izvorni_sadrzaj>
    <derivirana_varijabla naziv="DomainObject.Predmet.ProtustrankaNazivFormated_1">AGRICOLATIO d.o.o.</derivirana_varijabla>
  </DomainObject.Predmet.ProtustrankaNazivFormated>
  <DomainObject.Predmet.ProtustrankaNazivFormatedOIB>
    <izvorni_sadrzaj>AGRICOLATIO d.o.o., OIB 51874535966</izvorni_sadrzaj>
    <derivirana_varijabla naziv="DomainObject.Predmet.ProtustrankaNazivFormatedOIB_1">AGRICOLATIO d.o.o., OIB 51874535966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AGRICOLATIO d.o.o.</item>
    </izvorni_sadrzaj>
    <derivirana_varijabla naziv="DomainObject.Predmet.ProtuStrankaListFormated_1">
      <item>AGRICOLATIO d.o.o.</item>
    </derivirana_varijabla>
  </DomainObject.Predmet.ProtuStrankaListFormated>
  <DomainObject.Predmet.ProtuStrankaListFormatedOIB>
    <izvorni_sadrzaj>
      <item>AGRICOLATIO d.o.o., OIB 51874535966</item>
    </izvorni_sadrzaj>
    <derivirana_varijabla naziv="DomainObject.Predmet.ProtuStrankaListFormatedOIB_1">
      <item>AGRICOLATIO d.o.o., OIB 51874535966</item>
    </derivirana_varijabla>
  </DomainObject.Predmet.ProtuStrankaListFormatedOIB>
  <DomainObject.Predmet.ProtuStrankaListFormatedWithAdress>
    <izvorni_sadrzaj>
      <item>AGRICOLATIO d.o.o., Mrzljaki 57/A, 47201 Draganić</item>
    </izvorni_sadrzaj>
    <derivirana_varijabla naziv="DomainObject.Predmet.ProtuStrankaListFormatedWithAdress_1">
      <item>AGRICOLATIO d.o.o., Mrzljaki 57/A, 47201 Draganić</item>
    </derivirana_varijabla>
  </DomainObject.Predmet.ProtuStrankaListFormatedWithAdress>
  <DomainObject.Predmet.ProtuStrankaListFormatedWithAdressOIB>
    <izvorni_sadrzaj>
      <item>AGRICOLATIO d.o.o., OIB 51874535966, Mrzljaki 57/A, 47201 Draganić</item>
    </izvorni_sadrzaj>
    <derivirana_varijabla naziv="DomainObject.Predmet.ProtuStrankaListFormatedWithAdressOIB_1">
      <item>AGRICOLATIO d.o.o., OIB 51874535966, Mrzljaki 57/A, 47201 Draganić</item>
    </derivirana_varijabla>
  </DomainObject.Predmet.ProtuStrankaListFormatedWithAdressOIB>
  <DomainObject.Predmet.ProtuStrankaListNazivFormated>
    <izvorni_sadrzaj>
      <item>AGRICOLATIO d.o.o.</item>
    </izvorni_sadrzaj>
    <derivirana_varijabla naziv="DomainObject.Predmet.ProtuStrankaListNazivFormated_1">
      <item>AGRICOLATIO d.o.o.</item>
    </derivirana_varijabla>
  </DomainObject.Predmet.ProtuStrankaListNazivFormated>
  <DomainObject.Predmet.ProtuStrankaListNazivFormatedOIB>
    <izvorni_sadrzaj>
      <item>AGRICOLATIO d.o.o., OIB 51874535966</item>
    </izvorni_sadrzaj>
    <derivirana_varijabla naziv="DomainObject.Predmet.ProtuStrankaListNazivFormatedOIB_1">
      <item>AGRICOLATIO d.o.o., OIB 51874535966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AGRICOLATIO d.o.o.</izvorni_sadrzaj>
    <derivirana_varijabla naziv="DomainObject.Predmet.ProtustrankaIDrugi_1">AGRICOLATIO 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AGRICOLATIO d.o.o., OIB 51874535966, Mrzljaki 57/A, 47201 Draganić</izvorni_sadrzaj>
    <derivirana_varijabla naziv="DomainObject.Predmet.ProtustrankaIDrugiAdressOIB_1">AGRICOLATIO d.o.o., OIB 51874535966, Mrzljaki 57/A, 47201 Draganić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rujna 2018.</izvorni_sadrzaj>
    <derivirana_varijabla naziv="DomainObject.Predmet.OdlukaRjesenje.DatumDonosenjaOdluke_1">7. rujna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St-337/2018-4</izvorni_sadrzaj>
    <derivirana_varijabla naziv="DomainObject.Predmet.OdlukaRjesenje.Oznaka_1">St-337/2018-4</derivirana_varijabla>
  </DomainObject.Predmet.OdlukaRjesenje.Oznaka>
  <DomainObject.Predmet.SudioniciListNaziv>
    <izvorni_sadrzaj>
      <item>AGRICOLATIO d.o.o.</item>
      <item>FINA Regionalni centar Zagreb, Podružnica Karlovac</item>
    </izvorni_sadrzaj>
    <derivirana_varijabla naziv="DomainObject.Predmet.SudioniciListNaziv_1">
      <item>AGRICOLATIO d.o.o.</item>
      <item>FINA Regionalni centar Zagreb, Podružnica Karlovac</item>
    </derivirana_varijabla>
  </DomainObject.Predmet.SudioniciListNaziv>
  <DomainObject.Predmet.SudioniciListAdressOIB>
    <izvorni_sadrzaj>
      <item>AGRICOLATIO d.o.o., OIB 51874535966, Mrzljaki 57/A,47201 Draganić</item>
      <item>FINA Regionalni centar Zagreb, Podružnica Karlovac, OIB 85821130368, Pavla Vitezovića 1,47000 Karlovac</item>
    </izvorni_sadrzaj>
    <derivirana_varijabla naziv="DomainObject.Predmet.SudioniciListAdressOIB_1">
      <item>AGRICOLATIO d.o.o., OIB 51874535966, Mrzljaki 57/A,47201 Draganić</item>
      <item>FINA Regionalni centar Zagreb, Podružnica Karlovac, OIB 85821130368, 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51874535966</item>
      <item>, OIB 85821130368</item>
    </izvorni_sadrzaj>
    <derivirana_varijabla naziv="DomainObject.Predmet.SudioniciListNazivOIB_1">
      <item>, OIB 51874535966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7. rujna 2018.</izvorni_sadrzaj>
    <derivirana_varijabla naziv="DomainObject.PredzadnjaOdlukaIzPredmeta.DatumDonosenjaOdluke_1">7. rujna 2018.</derivirana_varijabla>
  </DomainObject.PredzadnjaOdlukaIzPredmeta.DatumDonosenjaOdluke>
  <DomainObject.PredzadnjaOdlukaIzPredmeta.Oznaka>
    <izvorni_sadrzaj>St-337/2018-4</izvorni_sadrzaj>
    <derivirana_varijabla naziv="DomainObject.PredzadnjaOdlukaIzPredmeta.Oznaka_1">St-337/2018-4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8324C5-5A05-4C32-B1B0-3152CA1C37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271</properties:Words>
  <properties:Characters>1451</properties:Characters>
  <properties:Lines>47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1798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2018-11-15T08:27:00Z</dcterms:created>
  <dc:creator>Korisnik</dc:creator>
  <cp:lastModifiedBy>Ljiljana Floršić</cp:lastModifiedBy>
  <cp:lastPrinted>2018-11-15T08:26:00Z</cp:lastPrinted>
  <dcterms:modified xmlns:xsi="http://www.w3.org/2001/XMLSchema-instance" xsi:type="dcterms:W3CDTF">2018-11-15T08:38:00Z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(St-337-18 - UKIDANJE PRAVOMOĆNOSTI.docx)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