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058c" w14:paraId="257058c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321B06" w:rsidR="008F4451" w:rsidRPr="00D15D8D">
      <w:pPr>
        <w:tabs>
          <w:tab w:pos="5781" w:val="left"/>
        </w:tabs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321B06" w:rsidR="008F4451" w:rsidRPr="00D15D8D"/>
    <w:p w:rsidRDefault="00321B06" w:rsidP="008F4451" w:rsidR="008F4451" w:rsidRPr="0014784E">
      <w:pPr>
        <w:ind w:firstLine="720"/>
        <w:jc w:val="both"/>
      </w:pPr>
      <w:r w:rsidRPr="00E2259C">
        <w:t xml:space="preserve">Trgovački sud u Varaždinu, po sucu toga suda Iris Hatvalić Nemec, kao stečajnom sucu, u stečajnom predmetu povodom prijedloga podnositelja RH Ministarstvo financija, Porezna uprava, Područni ured </w:t>
      </w:r>
      <w:r>
        <w:t>Varaždin,</w:t>
      </w:r>
      <w:r w:rsidRPr="00E2259C">
        <w:t xml:space="preserve"> zastupanog po Županijskom državnom odvjetn</w:t>
      </w:r>
      <w:r>
        <w:t>ištvu u Varaždinu</w:t>
      </w:r>
      <w:r w:rsidRPr="00E2259C">
        <w:t xml:space="preserve"> za pokretanje stečajnog postupka nad dužnikom </w:t>
      </w:r>
      <w:r w:rsidRPr="006301EB">
        <w:t>V-GRADNJA j.d.o.o.</w:t>
      </w:r>
      <w:r>
        <w:t>, Varaždinska 21, Kolarovec, 42208 Cestica</w:t>
      </w:r>
      <w:r w:rsidRPr="00594D50">
        <w:t xml:space="preserve">, OIB: </w:t>
      </w:r>
      <w:r w:rsidRPr="006301EB">
        <w:t>33124901312</w:t>
      </w:r>
      <w:r w:rsidRPr="00E2259C">
        <w:t xml:space="preserve">, </w:t>
      </w:r>
      <w:r>
        <w:t>5. srpnja</w:t>
      </w:r>
      <w:r w:rsidRPr="00E2259C">
        <w:t xml:space="preserve"> 2018. </w:t>
      </w:r>
      <w:r w:rsidR="006D74E0" w:rsidRPr="00E2259C">
        <w:t xml:space="preserve"> </w:t>
      </w:r>
      <w:r w:rsidR="00A43D05" w:rsidRPr="00E2259C">
        <w:t xml:space="preserve">              </w:t>
      </w:r>
      <w:r w:rsidR="008F4451" w:rsidRPr="007B2EEA">
        <w:t xml:space="preserve">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7B2EEA">
        <w:t>1.</w:t>
      </w:r>
      <w:r w:rsidR="00364982">
        <w:t xml:space="preserve"> </w:t>
      </w:r>
      <w:r w:rsidR="00321B06">
        <w:t>Nalaže se direktoru</w:t>
      </w:r>
      <w:r w:rsidR="00321B06" w:rsidRPr="007D43FE">
        <w:t xml:space="preserve"> dužnika </w:t>
      </w:r>
      <w:r w:rsidR="00321B06" w:rsidRPr="006301EB">
        <w:t>V-GRADNJA j.d.o.o.</w:t>
      </w:r>
      <w:r w:rsidR="00321B06">
        <w:t>, Varaždinska 21, Kolarovec, 42208 Cestica</w:t>
      </w:r>
      <w:r w:rsidR="00321B06" w:rsidRPr="00594D50">
        <w:t xml:space="preserve">, OIB: </w:t>
      </w:r>
      <w:r w:rsidR="00321B06" w:rsidRPr="006301EB">
        <w:t>33124901312</w:t>
      </w:r>
      <w:r w:rsidR="00321B06">
        <w:rPr>
          <w:color w:themeColor="text1" w:val="000000"/>
        </w:rPr>
        <w:t xml:space="preserve">, </w:t>
      </w:r>
      <w:r w:rsidR="00321B06" w:rsidRPr="006D4A01">
        <w:rPr>
          <w:u w:val="single"/>
        </w:rPr>
        <w:t>Dejanu Veršiću iz Kolarovca, Varaždinska 21, 42208 Cestica</w:t>
      </w:r>
      <w:r w:rsidR="00321B06" w:rsidRPr="006D4A01">
        <w:rPr>
          <w:color w:themeColor="text1" w:val="000000"/>
          <w:u w:val="single"/>
        </w:rPr>
        <w:t>, OIB: 72898945958</w:t>
      </w:r>
      <w:r w:rsidR="00321B06" w:rsidRPr="006D4A01">
        <w:rPr>
          <w:color w:themeColor="text1" w:val="000000"/>
        </w:rPr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6D74E0">
        <w:t>1</w:t>
      </w:r>
      <w:r w:rsidR="00321B06">
        <w:t>94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A43D05">
      <w:pPr>
        <w:jc w:val="both"/>
      </w:pPr>
      <w:r w:rsidRPr="00DA591A">
        <w:tab/>
      </w:r>
      <w:r w:rsidR="007B2EEA">
        <w:t>2.</w:t>
      </w:r>
      <w:r w:rsidR="00364982" w:rsidRPr="00DA591A">
        <w:t xml:space="preserve"> </w:t>
      </w:r>
      <w:r w:rsidR="00321B06">
        <w:t>Nalaže se direktoru</w:t>
      </w:r>
      <w:r w:rsidR="00321B06" w:rsidRPr="007D43FE">
        <w:t xml:space="preserve"> dužnika </w:t>
      </w:r>
      <w:r w:rsidR="00321B06" w:rsidRPr="006301EB">
        <w:t>V-GRADNJA j.d.o.o.</w:t>
      </w:r>
      <w:r w:rsidR="00321B06">
        <w:t>, Varaždinska 21, Kolarovec, 42208 Cestica</w:t>
      </w:r>
      <w:r w:rsidR="00321B06" w:rsidRPr="00594D50">
        <w:t xml:space="preserve">, OIB: </w:t>
      </w:r>
      <w:r w:rsidR="00321B06" w:rsidRPr="006301EB">
        <w:t>33124901312</w:t>
      </w:r>
      <w:r w:rsidR="00321B06">
        <w:rPr>
          <w:color w:themeColor="text1" w:val="000000"/>
        </w:rPr>
        <w:t xml:space="preserve">, </w:t>
      </w:r>
      <w:r w:rsidR="00321B06" w:rsidRPr="006D4A01">
        <w:rPr>
          <w:u w:val="single"/>
        </w:rPr>
        <w:t>Dejanu Veršiću iz Kolarovca, Varaždinska 21, 42208 Cestica</w:t>
      </w:r>
      <w:r w:rsidR="00321B06" w:rsidRPr="006D4A01">
        <w:rPr>
          <w:color w:themeColor="text1" w:val="000000"/>
          <w:u w:val="single"/>
        </w:rPr>
        <w:t>, OIB: 72898945958</w:t>
      </w:r>
      <w:r w:rsidR="00321B06" w:rsidRPr="006D4A01">
        <w:rPr>
          <w:color w:themeColor="text1" w:val="000000"/>
        </w:rPr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A43D05">
        <w:t>1</w:t>
      </w:r>
      <w:r w:rsidR="00321B06">
        <w:t>94</w:t>
      </w:r>
      <w:r w:rsidR="008F4451">
        <w:t>1</w:t>
      </w:r>
      <w:r w:rsidR="00866223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7B2EEA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6D74E0" w:rsidP="000E1BF7" w:rsidR="006D74E0">
      <w:pPr>
        <w:jc w:val="both"/>
      </w:pPr>
    </w:p>
    <w:p w:rsidRDefault="005B1E9A" w:rsidP="000E1BF7" w:rsidR="005B1E9A">
      <w:pPr>
        <w:jc w:val="both"/>
      </w:pPr>
      <w:r>
        <w:tab/>
      </w:r>
      <w:r w:rsidR="007B2EEA">
        <w:t>3.</w:t>
      </w:r>
      <w:r>
        <w:t xml:space="preserve"> </w:t>
      </w:r>
      <w:r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="00321B06">
        <w:t>Dejan Veršić</w:t>
      </w:r>
      <w:r w:rsidR="003F663D" w:rsidRPr="003F663D">
        <w:t xml:space="preserve"> </w:t>
      </w:r>
      <w:r w:rsidRPr="003F663D">
        <w:t>ne</w:t>
      </w:r>
      <w:r w:rsidRPr="005B1E9A">
        <w:t xml:space="preserve"> plat</w:t>
      </w:r>
      <w:r w:rsidR="00BA3250">
        <w:t>i</w:t>
      </w:r>
      <w:r w:rsidRPr="005B1E9A">
        <w:t xml:space="preserve"> predujam u propisanom roku, na odgovarajući način</w:t>
      </w:r>
      <w:r w:rsidR="00BD6763">
        <w:t>,</w:t>
      </w:r>
      <w:r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234787">
      <w:pPr>
        <w:jc w:val="both"/>
      </w:pPr>
      <w:r>
        <w:tab/>
      </w:r>
      <w:r w:rsidR="00234787">
        <w:t xml:space="preserve">Predlagatelj </w:t>
      </w:r>
      <w:r w:rsidR="00234787" w:rsidRPr="00E2259C">
        <w:t>RH</w:t>
      </w:r>
      <w:r w:rsidR="00234787">
        <w:t>,</w:t>
      </w:r>
      <w:r w:rsidR="00234787" w:rsidRPr="00E2259C">
        <w:t xml:space="preserve"> Ministarstvo financija, Porezna uprava P</w:t>
      </w:r>
      <w:r w:rsidR="00234787">
        <w:t xml:space="preserve">odručni ured </w:t>
      </w:r>
      <w:r w:rsidR="00321B06">
        <w:t>Varaždin</w:t>
      </w:r>
      <w:r w:rsidR="00234787">
        <w:t xml:space="preserve"> </w:t>
      </w:r>
      <w:r w:rsidR="00234787" w:rsidRPr="00E2259C">
        <w:t>po Županijskom državnom odvjetništvu u</w:t>
      </w:r>
      <w:r w:rsidR="00234787">
        <w:t xml:space="preserve"> Varaždinu</w:t>
      </w:r>
      <w:r w:rsidR="00234787" w:rsidRPr="00E2259C">
        <w:t xml:space="preserve"> </w:t>
      </w:r>
      <w:r w:rsidR="00234787">
        <w:t xml:space="preserve">je dana </w:t>
      </w:r>
      <w:r w:rsidR="00321B06">
        <w:t>2. svibnja</w:t>
      </w:r>
      <w:r w:rsidR="00234787">
        <w:t xml:space="preserve"> 2018. podnio prijedlog </w:t>
      </w:r>
      <w:r w:rsidR="00234787" w:rsidRPr="00E2259C">
        <w:t xml:space="preserve">za otvaranje stečajnog postupka </w:t>
      </w:r>
      <w:r w:rsidR="00234787">
        <w:t xml:space="preserve">nad dužnikom </w:t>
      </w:r>
      <w:r w:rsidR="00234787" w:rsidRPr="00E2259C">
        <w:t xml:space="preserve">iz kojeg prijedloga proizlazi da vjerovnik ima tražbinu prema dužniku u iznosu od </w:t>
      </w:r>
      <w:r w:rsidR="00321B06">
        <w:t>499.316,23</w:t>
      </w:r>
      <w:r w:rsidR="006D74E0" w:rsidRPr="00D4070C">
        <w:t xml:space="preserve"> </w:t>
      </w:r>
      <w:r w:rsidR="00234787" w:rsidRPr="00E2259C">
        <w:t xml:space="preserve">kn. </w:t>
      </w:r>
      <w:r w:rsidR="00321B06" w:rsidRPr="00D4070C">
        <w:t xml:space="preserve">Uvidom u stanje računa poreznog obveznika na dan </w:t>
      </w:r>
      <w:r w:rsidR="00321B06">
        <w:t>25. travnja</w:t>
      </w:r>
      <w:r w:rsidR="00321B06" w:rsidRPr="00D4070C">
        <w:t xml:space="preserve"> 2018. proizlazi da dug dužnika prema RH Ministarstvu financija iznosi </w:t>
      </w:r>
      <w:r w:rsidR="00321B06">
        <w:t>499.316,23 kn</w:t>
      </w:r>
      <w:r w:rsidR="00321B06" w:rsidRPr="00D4070C">
        <w:t xml:space="preserve">, </w:t>
      </w:r>
      <w:r w:rsidR="00321B06">
        <w:t>a</w:t>
      </w:r>
      <w:r w:rsidR="00321B06" w:rsidRPr="00D4070C">
        <w:t xml:space="preserve"> uvidom u podatke Ministarstva financija, porezne uprave, Područni ured Varaždin o posjedu imovine dužnika proizlazi da dužnik </w:t>
      </w:r>
      <w:r w:rsidR="00321B06">
        <w:t xml:space="preserve">posjeduje imovinu za namirenje vjerovnika u stečajnom postupku obzirom je iz posljednje predane bilance na dan 31. prosinca 2016. razvidno da je porezni dužnik iskazao podatak o dugotrajnoj imovini u iznosu od </w:t>
      </w:r>
      <w:r w:rsidR="00321B06">
        <w:lastRenderedPageBreak/>
        <w:t>39.250,00 kn i kratkotrajnoj imovini u iznosu od 621.049,00 kn. Osim toga, uvidom u evidencije MUP-a o vlasništvu vozila razvidno je da je dužnik vlasnik teretnog automobila marke FIAT, radnog stroja marke MF INDUSTRIAL, osobnog automobila marke VOLKSWAGEN,</w:t>
      </w:r>
      <w:r w:rsidR="00321B06" w:rsidRPr="00231727">
        <w:t xml:space="preserve"> </w:t>
      </w:r>
      <w:r w:rsidR="00321B06">
        <w:t>teretnog automobila marke VOLKSWAGEN i teretnog automobila marke MERCEDES</w:t>
      </w:r>
      <w:r w:rsidR="006D74E0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 xml:space="preserve">Odredbom čl. 114. st. 3. SZ-a </w:t>
      </w:r>
      <w:r w:rsidRPr="00234787">
        <w:t xml:space="preserve">propisano je da </w:t>
      </w:r>
      <w:r w:rsidR="00234787" w:rsidRPr="00234787">
        <w:t>predlagatelj</w:t>
      </w:r>
      <w:r w:rsidRPr="00234787">
        <w:t xml:space="preserve"> nije duž</w:t>
      </w:r>
      <w:r w:rsidR="00234787" w:rsidRPr="00234787">
        <w:t>an</w:t>
      </w:r>
      <w:r w:rsidRPr="00234787">
        <w:t xml:space="preserve"> platiti predujmove iz čl. 114. SZ-a, ako je </w:t>
      </w:r>
      <w:r w:rsidR="00234787" w:rsidRPr="00234787">
        <w:t>podnio</w:t>
      </w:r>
      <w:r w:rsidRPr="00234787">
        <w:t xml:space="preserve"> prijedlog za otvaranje stečajnoga </w:t>
      </w:r>
      <w:r w:rsidRPr="005B1E9A">
        <w:t>postupka u skladu s člankom 110. stavkom 1. ovoga Zakona</w:t>
      </w:r>
      <w:r>
        <w:t>.</w:t>
      </w:r>
    </w:p>
    <w:p w:rsidRDefault="007B2EEA" w:rsidP="00B86E02" w:rsidR="007B2EEA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>Temeljem odredbe čl. 113. st. 1. Stečajnog zakona („narodne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7B2EEA" w:rsidP="007B2EEA" w:rsidR="007B2EEA">
      <w:pPr>
        <w:jc w:val="both"/>
      </w:pPr>
    </w:p>
    <w:p w:rsidRDefault="007B2EEA" w:rsidP="007B2EEA" w:rsidR="007B2EEA" w:rsidRPr="007F224F">
      <w:pPr>
        <w:ind w:firstLine="708"/>
        <w:jc w:val="both"/>
      </w:pPr>
      <w:r w:rsidRPr="007F224F">
        <w:t xml:space="preserve">Određeni iznos predujma </w:t>
      </w:r>
      <w:r>
        <w:t xml:space="preserve">iz točke 2. izreke rješenja </w:t>
      </w:r>
      <w:r w:rsidRPr="007F224F">
        <w:t xml:space="preserve">sastoji se od troškova izrade štambilja, koji iznosi oko </w:t>
      </w:r>
      <w:r>
        <w:t>150</w:t>
      </w:r>
      <w:r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>
        <w:t>1.000</w:t>
      </w:r>
      <w:r w:rsidRPr="007F224F">
        <w:t xml:space="preserve">,00 kn, te preostali iznos na ime troškova koje bi mogao imati stečajni upravitelj, kao što su putni troškovi </w:t>
      </w:r>
      <w:r>
        <w:t>oko 1.000,00 kn</w:t>
      </w:r>
      <w:r w:rsidRPr="007F224F">
        <w:t xml:space="preserve"> kao i nag</w:t>
      </w:r>
      <w:r>
        <w:t>rada stečajnom upravitelju od 5</w:t>
      </w:r>
      <w:r w:rsidRPr="007F224F">
        <w:t xml:space="preserve">.000,00 kn. Ovako utvrđeni troškovi iznose ukupno </w:t>
      </w:r>
      <w:r>
        <w:t>7.650,00</w:t>
      </w:r>
      <w:r w:rsidRPr="007F224F">
        <w:t xml:space="preserve"> kn.</w:t>
      </w:r>
    </w:p>
    <w:p w:rsidRDefault="007B2EEA" w:rsidP="00B86E02" w:rsidR="007B2EEA" w:rsidRPr="005B1E9A">
      <w:pPr>
        <w:jc w:val="both"/>
        <w:rPr>
          <w:rFonts w:eastAsia="Calibri"/>
          <w:lang w:eastAsia="en-US"/>
        </w:rPr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Varaždinu </w:t>
      </w:r>
      <w:r w:rsidR="00234787">
        <w:t>5</w:t>
      </w:r>
      <w:r w:rsidR="007B2EEA" w:rsidRPr="007B2EEA">
        <w:t>. srpnja</w:t>
      </w:r>
      <w:r w:rsidRPr="007B2EEA">
        <w:t xml:space="preserve"> </w:t>
      </w:r>
      <w:r>
        <w:t>2018</w:t>
      </w:r>
      <w:r w:rsidR="00B86E02">
        <w:t xml:space="preserve">. </w:t>
      </w:r>
    </w:p>
    <w:p w:rsidRDefault="00B86E02" w:rsidP="00321B06" w:rsidR="00B86E02"/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D300DC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6D74E0" w:rsidP="00B86E02" w:rsidR="00B86E02">
      <w:pPr>
        <w:jc w:val="both"/>
      </w:pPr>
      <w:r>
        <w:t>UPUTA</w:t>
      </w:r>
      <w:r w:rsidR="00B86E02">
        <w:t xml:space="preserve">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321B06">
        <w:t>Dejan Veršić iz Kolarovca, Varaždinska 21, 42208 Cestica</w:t>
      </w:r>
    </w:p>
    <w:p w:rsidRDefault="007B2EEA" w:rsidP="006D74E0" w:rsidR="00B86E02" w:rsidRPr="00BA3250">
      <w:pPr>
        <w:jc w:val="both"/>
      </w:pPr>
      <w:r>
        <w:t>- e-oglasna ploča</w:t>
      </w: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F6E" w:rsidR="00E16F6E">
      <w:r>
        <w:separator/>
      </w:r>
    </w:p>
  </w:endnote>
  <w:endnote w:id="0" w:type="continuationSeparator">
    <w:p w:rsidRDefault="00E16F6E" w:rsidR="00E1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F6E" w:rsidR="00E16F6E">
      <w:r>
        <w:separator/>
      </w:r>
    </w:p>
  </w:footnote>
  <w:footnote w:id="0" w:type="continuationSeparator">
    <w:p w:rsidRDefault="00E16F6E" w:rsidR="00E1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0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321B06" w:rsidP="00321B06" w:rsidR="00321B06">
    <w:pPr>
      <w:jc w:val="right"/>
    </w:pPr>
    <w:r>
      <w:t>Poslovni broj: 4 St-194/18-4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0DC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321B06">
      <w:t>194/18-4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94216"/>
    <w:rsid w:val="000E1BF7"/>
    <w:rsid w:val="000E74A2"/>
    <w:rsid w:val="000F57FA"/>
    <w:rsid w:val="00112417"/>
    <w:rsid w:val="00157936"/>
    <w:rsid w:val="001715D3"/>
    <w:rsid w:val="00175B62"/>
    <w:rsid w:val="001F03ED"/>
    <w:rsid w:val="002071D3"/>
    <w:rsid w:val="00226DEA"/>
    <w:rsid w:val="00231407"/>
    <w:rsid w:val="00234787"/>
    <w:rsid w:val="002866BD"/>
    <w:rsid w:val="002911F7"/>
    <w:rsid w:val="00316E7D"/>
    <w:rsid w:val="00321B06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6D74E0"/>
    <w:rsid w:val="0073178E"/>
    <w:rsid w:val="00771759"/>
    <w:rsid w:val="00792DA9"/>
    <w:rsid w:val="007B2EEA"/>
    <w:rsid w:val="007B79D9"/>
    <w:rsid w:val="007E5140"/>
    <w:rsid w:val="0082482A"/>
    <w:rsid w:val="00830D39"/>
    <w:rsid w:val="00866223"/>
    <w:rsid w:val="008A6E19"/>
    <w:rsid w:val="008B02FF"/>
    <w:rsid w:val="008F4451"/>
    <w:rsid w:val="009D2EBA"/>
    <w:rsid w:val="00A00ADE"/>
    <w:rsid w:val="00A43D05"/>
    <w:rsid w:val="00A57819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36C9D"/>
    <w:rsid w:val="00C85DF1"/>
    <w:rsid w:val="00CA76AC"/>
    <w:rsid w:val="00CC6CEB"/>
    <w:rsid w:val="00CE562E"/>
    <w:rsid w:val="00CE68F3"/>
    <w:rsid w:val="00D300DC"/>
    <w:rsid w:val="00D37473"/>
    <w:rsid w:val="00D77157"/>
    <w:rsid w:val="00DA591A"/>
    <w:rsid w:val="00E145A4"/>
    <w:rsid w:val="00E16F6E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30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0D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0D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0D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0D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D30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0D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0D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0D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0D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St-194/2018-4</izvorni_sadrzaj>
    <derivirana_varijabla naziv="DomainObject.Oznaka_1">St-194/2018-4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V-GRADNJA jednostavno društvo s ograničenom odgovornošću za graditeljstvo, trgovinu i usluge zastupanog po punomoćniku Dejan Veršić</izvorni_sadrzaj>
    <derivirana_varijabla naziv="DomainObject.Predmet.ProtustrankaFormated_1">  V-GRADNJA jednostavno društvo s ograničenom odgovornošću za graditeljstvo, trgovinu i usluge zastupanog po punomoćniku Dejan Veršić</derivirana_varijabla>
  </DomainObject.Predmet.ProtustrankaFormated>
  <DomainObject.Predmet.ProtustrankaFormatedOIB>
    <izvorni_sadrzaj>  V-GRADNJA jednostavno društvo s ograničenom odgovornošću za graditeljstvo, trgovinu i usluge, OIB 33124901312 zastupanog po punomoćniku Dejan Veršić</izvorni_sadrzaj>
    <derivirana_varijabla naziv="DomainObject.Predmet.ProtustrankaFormatedOIB_1">  V-GRADNJA jednostavno društvo s ograničenom odgovornošću za graditeljstvo, trgovinu i usluge, OIB 33124901312 zastupanog po punomoćniku Dejan Veršić</derivirana_varijabla>
  </DomainObject.Predmet.ProtustrankaFormatedOIB>
  <DomainObject.Predmet.ProtustrankaFormatedWithAdress>
    <izvorni_sadrzaj> V-GRADNJA jednostavno društvo s ograničenom odgovornošću za graditeljstvo, trgovinu i usluge, Varaždinska 21, 42208 Kolarovec zastupanog po punomoćniku Dejan Veršić</izvorni_sadrzaj>
    <derivirana_varijabla naziv="DomainObject.Predmet.ProtustrankaFormatedWithAdress_1"> V-GRADNJA jednostavno društvo s ograničenom odgovornošću za graditeljstvo, trgovinu i usluge, Varaždinska 21, 42208 Kolarovec zastupanog po punomoćniku Dejan Veršić</derivirana_varijabla>
  </DomainObject.Predmet.ProtustrankaFormatedWithAdress>
  <DomainObject.Predmet.ProtustrankaFormatedWithAdressOIB>
    <izvorni_sadrzaj> V-GRADNJA jednostavno društvo s ograničenom odgovornošću za graditeljstvo, trgovinu i usluge, OIB 33124901312, Varaždinska 21, 42208 Kolarovec zastupanog po punomoćniku Dejan Veršić</izvorni_sadrzaj>
    <derivirana_varijabla naziv="DomainObject.Predmet.ProtustrankaFormatedWithAdressOIB_1"> V-GRADNJA jednostavno društvo s ograničenom odgovornošću za graditeljstvo, trgovinu i usluge, OIB 33124901312, Varaždinska 21, 42208 Kolarovec zastupanog po punomoćniku Dejan Veršić</derivirana_varijabla>
  </DomainObject.Predmet.ProtustrankaFormatedWithAdressOIB>
  <DomainObject.Predmet.ProtustrankaWithAdress>
    <izvorni_sadrzaj>V-GRADNJA jednostavno društvo s ograničenom odgovornošću za graditeljstvo, trgovinu i usluge Varaždinska 21, 42208 Kolarovec</izvorni_sadrzaj>
    <derivirana_varijabla naziv="DomainObject.Predmet.ProtustrankaWithAdress_1">V-GRADNJA jednostavno društvo s ograničenom odgovornošću za graditeljstvo, trgovinu i usluge Varaždinska 21, 42208 Kolarovec</derivirana_varijabla>
  </DomainObject.Predmet.ProtustrankaWithAdress>
  <DomainObject.Predmet.ProtustrankaWithAdressOIB>
    <izvorni_sadrzaj>V-GRADNJA jednostavno društvo s ograničenom odgovornošću za graditeljstvo, trgovinu i usluge, OIB 33124901312, Varaždinska 21, 42208 Kolarovec</izvorni_sadrzaj>
    <derivirana_varijabla naziv="DomainObject.Predmet.ProtustrankaWithAdressOIB_1">V-GRADNJA jednostavno društvo s ograničenom odgovornošću za graditeljstvo, trgovinu i usluge, OIB 33124901312, Varaždinska 21, 42208 Kolarovec</derivirana_varijabla>
  </DomainObject.Predmet.ProtustrankaWithAdressOIB>
  <DomainObject.Predmet.ProtustrankaNazivFormated>
    <izvorni_sadrzaj>V-GRADNJA jednostavno društvo s ograničenom odgovornošću za graditeljstvo, trgovinu i usluge</izvorni_sadrzaj>
    <derivirana_varijabla naziv="DomainObject.Predmet.ProtustrankaNazivFormated_1">V-GRADNJA jednostavno društvo s ograničenom odgovornošću za graditeljstvo, trgovinu i usluge</derivirana_varijabla>
  </DomainObject.Predmet.ProtustrankaNazivFormated>
  <DomainObject.Predmet.ProtustrankaNazivFormatedOIB>
    <izvorni_sadrzaj>V-GRADNJA jednostavno društvo s ograničenom odgovornošću za graditeljstvo, trgovinu i usluge, OIB 33124901312</izvorni_sadrzaj>
    <derivirana_varijabla naziv="DomainObject.Predmet.ProtustrankaNazivFormatedOIB_1">V-GRADNJA jednostavno društvo s ograničenom odgovornošću za graditeljstvo, trgovinu i usluge, OIB 33124901312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Varaždin zastupanog po punomoćniku Županijsko državno odvjetništvo u Varaždinu</izvorni_sadrzaj>
    <derivirana_varijabla naziv="DomainObject.Predmet.StrankaFormated_1">  RH MF Porezna uprava, Područni ured Varaždin zastupanog po punomoćniku Županijsko državno odvjetništvo u Varaždinu</derivirana_varijabla>
  </DomainObject.Predmet.StrankaFormated>
  <DomainObject.Predmet.StrankaFormatedOIB>
    <izvorni_sadrzaj>  RH MF Porezna uprava, Područni ured Varaždin, OIB 18683136487 zastupanog po punomoćniku Županijsko državno odvjetništvo u Varaždinu</izvorni_sadrzaj>
    <derivirana_varijabla naziv="DomainObject.Predmet.StrankaFormatedOIB_1">  RH MF Porezna uprava, Područni ured Varaždin, OIB 18683136487 zastupanog po punomoćniku Županijsko državno odvjetništvo u Varaždinu</derivirana_varijabla>
  </DomainObject.Predmet.StrankaFormatedOIB>
  <DomainObject.Predmet.StrankaFormatedWithAdress>
    <izvorni_sadrzaj> RH MF Porezna uprava, Područni ured Varaždin, Graberje 1, 42000 Varaždin zastupanog po punomoćniku Županijsko državno odvjetništvo u Varaždinu</izvorni_sadrzaj>
    <derivirana_varijabla naziv="DomainObject.Predmet.StrankaFormatedWithAdress_1"> RH MF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Varaždin, OIB 18683136487, Graberje 1, 42000 Varaždin zastupanog po punomoćniku Županijsko državno odvjetništvo u Varaždinu</izvorni_sadrzaj>
    <derivirana_varijabla naziv="DomainObject.Predmet.StrankaFormatedWithAdressOIB_1"> RH MF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Varaždin Graberje 1,42000 Varaždin</izvorni_sadrzaj>
    <derivirana_varijabla naziv="DomainObject.Predmet.StrankaWithAdress_1">RH MF Porezna uprava, Područni ured Varaždin Graberje 1,42000 Varaždin</derivirana_varijabla>
  </DomainObject.Predmet.StrankaWithAdress>
  <DomainObject.Predmet.StrankaWithAdressOIB>
    <izvorni_sadrzaj>RH MF Porezna uprava, Područni ured Varaždin, OIB 18683136487, Graberje 1,42000 Varaždin</izvorni_sadrzaj>
    <derivirana_varijabla naziv="DomainObject.Predmet.StrankaWithAdressOIB_1">RH MF Porezna uprava, Područni ured Varaždin, OIB 18683136487, Graberje 1,42000 Varaždin</derivirana_varijabla>
  </DomainObject.Predmet.StrankaWithAdressOIB>
  <DomainObject.Predmet.StrankaNazivFormated>
    <izvorni_sadrzaj>RH MF Porezna uprava, Područni ured Varaždin</izvorni_sadrzaj>
    <derivirana_varijabla naziv="DomainObject.Predmet.StrankaNazivFormated_1">RH MF Porezna uprava, Područni ured Varaždin</derivirana_varijabla>
  </DomainObject.Predmet.StrankaNazivFormated>
  <DomainObject.Predmet.StrankaNazivFormatedOIB>
    <izvorni_sadrzaj>RH MF Porezna uprava, Područni ured Varaždin, OIB 18683136487</izvorni_sadrzaj>
    <derivirana_varijabla naziv="DomainObject.Predmet.StrankaNazivFormatedOIB_1">RH MF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Varaždin zastupanog po punomoćniku Županijsko državno odvjetništvo u Varaždinu</item>
    </izvorni_sadrzaj>
    <derivirana_varijabla naziv="DomainObject.Predmet.StrankaListFormated_1">
      <item>RH MF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MF Porezna uprava, Područni ured Varaždin, OIB 18683136487 zastupanog po punomoćniku Županijsko državno odvjetništvo u Varaždinu</item>
    </izvorni_sadrzaj>
    <derivirana_varijabla naziv="DomainObject.Predmet.StrankaListFormatedOIB_1">
      <item>RH MF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MF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Varaždin</item>
    </izvorni_sadrzaj>
    <derivirana_varijabla naziv="DomainObject.Predmet.StrankaListNazivFormated_1">
      <item>RH MF Porezna uprava, Područni ured Varaždin</item>
    </derivirana_varijabla>
  </DomainObject.Predmet.StrankaListNazivFormated>
  <DomainObject.Predmet.StrankaListNazivFormatedOIB>
    <izvorni_sadrzaj>
      <item>RH MF Porezna uprava, Područni ured Varaždin, OIB 18683136487</item>
    </izvorni_sadrzaj>
    <derivirana_varijabla naziv="DomainObject.Predmet.StrankaListNazivFormatedOIB_1">
      <item>RH MF Porezna uprava, Područni ured Varaždin, OIB 18683136487</item>
    </derivirana_varijabla>
  </DomainObject.Predmet.StrankaListNazivFormatedOIB>
  <DomainObject.Predmet.ProtuStrankaListFormated>
    <izvorni_sadrzaj>
      <item>V-GRADNJA jednostavno društvo s ograničenom odgovornošću za graditeljstvo, trgovinu i usluge zastupanog po punomoćniku Dejan Veršić</item>
    </izvorni_sadrzaj>
    <derivirana_varijabla naziv="DomainObject.Predmet.ProtuStrankaListFormated_1">
      <item>V-GRADNJA jednostavno društvo s ograničenom odgovornošću za graditeljstvo, trgovinu i usluge zastupanog po punomoćniku Dejan Veršić</item>
    </derivirana_varijabla>
  </DomainObject.Predmet.ProtuStrankaListFormated>
  <DomainObject.Predmet.ProtuStrankaListFormatedOIB>
    <izvorni_sadrzaj>
      <item>V-GRADNJA jednostavno društvo s ograničenom odgovornošću za graditeljstvo, trgovinu i usluge, OIB 33124901312 zastupanog po punomoćniku Dejan Veršić</item>
    </izvorni_sadrzaj>
    <derivirana_varijabla naziv="DomainObject.Predmet.ProtuStrankaListFormatedOIB_1">
      <item>V-GRADNJA jednostavno društvo s ograničenom odgovornošću za graditeljstvo, trgovinu i usluge, OIB 33124901312 zastupanog po punomoćniku Dejan Veršić</item>
    </derivirana_varijabla>
  </DomainObject.Predmet.ProtuStrankaListFormatedOIB>
  <DomainObject.Predmet.ProtuStrankaListFormatedWithAdress>
    <izvorni_sadrzaj>
      <item>V-GRADNJA jednostavno društvo s ograničenom odgovornošću za graditeljstvo, trgovinu i usluge, Varaždinska 21, 42208 Kolarovec zastupanog po punomoćniku Dejan Veršić</item>
    </izvorni_sadrzaj>
    <derivirana_varijabla naziv="DomainObject.Predmet.ProtuStrankaListFormatedWithAdress_1">
      <item>V-GRADNJA jednostavno društvo s ograničenom odgovornošću za graditeljstvo, trgovinu i usluge, Varaždinska 21, 42208 Kolarovec zastupanog po punomoćniku Dejan Veršić</item>
    </derivirana_varijabla>
  </DomainObject.Predmet.ProtuStrankaListFormatedWithAdress>
  <DomainObject.Predmet.ProtuStrankaListFormatedWithAdressOIB>
    <izvorni_sadrzaj>
      <item>V-GRADNJA jednostavno društvo s ograničenom odgovornošću za graditeljstvo, trgovinu i usluge, OIB 33124901312, Varaždinska 21, 42208 Kolarovec zastupanog po punomoćniku Dejan Veršić</item>
    </izvorni_sadrzaj>
    <derivirana_varijabla naziv="DomainObject.Predmet.ProtuStrankaListFormatedWithAdressOIB_1">
      <item>V-GRADNJA jednostavno društvo s ograničenom odgovornošću za graditeljstvo, trgovinu i usluge, OIB 33124901312, Varaždinska 21, 42208 Kolarovec zastupanog po punomoćniku Dejan Veršić</item>
    </derivirana_varijabla>
  </DomainObject.Predmet.ProtuStrankaListFormatedWithAdressOIB>
  <DomainObject.Predmet.ProtuStrankaListNazivFormated>
    <izvorni_sadrzaj>
      <item>V-GRADNJA jednostavno društvo s ograničenom odgovornošću za graditeljstvo, trgovinu i usluge</item>
    </izvorni_sadrzaj>
    <derivirana_varijabla naziv="DomainObject.Predmet.ProtuStrankaListNazivFormated_1">
      <item>V-GRADNJA jednostavno društvo s ograničenom odgovornošću za graditeljstvo, trgovinu i usluge</item>
    </derivirana_varijabla>
  </DomainObject.Predmet.ProtuStrankaListNazivFormated>
  <DomainObject.Predmet.ProtuStrankaListNazivFormatedOIB>
    <izvorni_sadrzaj>
      <item>V-GRADNJA jednostavno društvo s ograničenom odgovornošću za graditeljstvo, trgovinu i usluge, OIB 33124901312</item>
    </izvorni_sadrzaj>
    <derivirana_varijabla naziv="DomainObject.Predmet.ProtuStrankaListNazivFormatedOIB_1">
      <item>V-GRADNJA jednostavno društvo s ograničenom odgovornošću za graditeljstvo, trgovinu i usluge, OIB 33124901312</item>
    </derivirana_varijabla>
  </DomainObject.Predmet.ProtuStrankaListNazivFormatedOIB>
  <DomainObject.Predmet.OstaliListFormated>
    <izvorni_sadrzaj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_1"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>
  <DomainObject.Predmet.OstaliListFormatedOIB>
    <izvorni_sadrzaj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OIB_1"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OIB>
  <DomainObject.Predmet.OstaliListFormatedWithAdress>
    <izvorni_sadrzaj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WithAdress_1"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WithAdress>
  <DomainObject.Predmet.OstaliListFormatedWithAdressOIB>
    <izvorni_sadrzaj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WithAdressOIB_1"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WithAdressOIB>
  <DomainObject.Predmet.OstaliListNazivFormated>
    <izvorni_sadrzaj>
      <item>Dejan Veršić</item>
      <item>Županijsko državno odvjetništvo u Varaždinu</item>
    </izvorni_sadrzaj>
    <derivirana_varijabla naziv="DomainObject.Predmet.OstaliListNazivFormated_1">
      <item>Dejan Veršić</item>
      <item>Županijsko državno odvjetništvo u Varaždinu</item>
    </derivirana_varijabla>
  </DomainObject.Predmet.OstaliListNazivFormated>
  <DomainObject.Predmet.OstaliListNazivFormatedOIB>
    <izvorni_sadrzaj>
      <item>Dejan Veršić, OIB 72898945958</item>
      <item>Županijsko državno odvjetništvo u Varaždinu</item>
    </izvorni_sadrzaj>
    <derivirana_varijabla naziv="DomainObject.Predmet.OstaliListNazivFormatedOIB_1">
      <item>Dejan Veršić, OIB 72898945958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St-194/2018-4</izvorni_sadrzaj>
    <derivirana_varijabla naziv="DomainObject.PoslovniBrojDokumenta_1">St-194/2018-4</derivirana_varijabla>
  </DomainObject.PoslovniBrojDokumenta>
  <DomainObject.Predmet.StrankaIDrugi>
    <izvorni_sadrzaj>RH MF Porezna uprava, Područni ured Varaždin</izvorni_sadrzaj>
    <derivirana_varijabla naziv="DomainObject.Predmet.StrankaIDrugi_1">RH MF Porezna uprava, Područni ured Varaždin</derivirana_varijabla>
  </DomainObject.Predmet.StrankaIDrugi>
  <DomainObject.Predmet.ProtustrankaIDrugi>
    <izvorni_sadrzaj>V-GRADNJA jednostavno društvo s ograničenom odgovornošću za graditeljstvo, trgovinu i usluge</izvorni_sadrzaj>
    <derivirana_varijabla naziv="DomainObject.Predmet.ProtustrankaIDrugi_1">V-GRADNJA jednostavno društvo s ograničenom odgovornošću za graditeljstvo, trgovinu i usluge</derivirana_varijabla>
  </DomainObject.Predmet.ProtustrankaIDrugi>
  <DomainObject.Predmet.StrankaIDrugiAdressOIB>
    <izvorni_sadrzaj>RH MF Porezna uprava, Područni ured Varaždin, OIB 18683136487, Graberje 1, 42000 Varaždin</izvorni_sadrzaj>
    <derivirana_varijabla naziv="DomainObject.Predmet.StrankaIDrugiAdressOIB_1">RH MF Porezna uprava, Područni ured Varaždin, OIB 18683136487, Graberje 1, 42000 Varaždin</derivirana_varijabla>
  </DomainObject.Predmet.StrankaIDrugiAdressOIB>
  <DomainObject.Predmet.ProtustrankaIDrugiAdressOIB>
    <izvorni_sadrzaj>V-GRADNJA jednostavno društvo s ograničenom odgovornošću za graditeljstvo, trgovinu i usluge, OIB 33124901312, Varaždinska 21, 42208 Kolarovec</izvorni_sadrzaj>
    <derivirana_varijabla naziv="DomainObject.Predmet.ProtustrankaIDrugiAdressOIB_1">V-GRADNJA jednostavno društvo s ograničenom odgovornošću za graditeljstvo, trgovinu i usluge, OIB 33124901312, Varaždinska 21, 42208 Kolarovec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</izvorni_sadrzaj>
    <derivirana_varijabla naziv="DomainObject.Predmet.SudioniciListNaziv_1"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</derivirana_varijabla>
  </DomainObject.Predmet.SudioniciListNaziv>
  <DomainObject.Predmet.SudioniciListAdressOIB>
    <izvorni_sadrzaj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</izvorni_sadrzaj>
    <derivirana_varijabla naziv="DomainObject.Predmet.SudioniciListAdressOIB_1"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72898945958</item>
      <item>, OIB 33124901312</item>
      <item>, OIB 18683136487</item>
      <item>, OIB null</item>
    </izvorni_sadrzaj>
    <derivirana_varijabla naziv="DomainObject.Predmet.SudioniciListNazivOIB_1">
      <item>, OIB 72898945958</item>
      <item>, OIB 33124901312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37195-51F6-47C5-8642-E3C5AE5B9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4050</properties:Characters>
  <properties:Lines>95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2018-07-02T09:39:00Z</dcterms:created>
  <dc:creator>trukelj</dc:creator>
  <cp:lastModifiedBy>Tihana Martinez</cp:lastModifiedBy>
  <cp:lastPrinted>2018-07-03T08:13:00Z</cp:lastPrinted>
  <dcterms:modified xmlns:xsi="http://www.w3.org/2001/XMLSchema-instance" xsi:type="dcterms:W3CDTF">2018-07-06T07:39:00Z</dcterms:modified>
  <cp:revision>8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St-194/2018-4 / Odluka - Rješenje (St-194-18-4 - Rješenje- nalog direktoru na uplatu predujma V-GRADNJA j.d.o.o.-5.7.18..docx)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