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8f7e" w14:paraId="ff88f7e" w:rsidRDefault="000573EB" w:rsidP="000573EB" w:rsidR="000573E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3EB" w:rsidP="000573EB" w:rsidR="000573E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73EB" w:rsidP="000573EB" w:rsidR="000573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73EB" w:rsidP="000573EB" w:rsidR="000573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73EB" w:rsidP="000573EB" w:rsidR="000573E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73EB" w:rsidP="000573EB" w:rsidR="000573E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73EB" w:rsidP="000573EB" w:rsidR="000573EB" w:rsidRPr="005D578C">
      <w:pPr>
        <w:jc w:val="center"/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ZIDINE d. o. o. Potpićan, Zajci, Most 1 F, OIB </w:t>
      </w:r>
      <w:r w:rsidRPr="000573EB">
        <w:rPr>
          <w:rFonts w:cs="Times New Roman" w:eastAsia="Times New Roman"/>
          <w:szCs w:val="24"/>
        </w:rPr>
        <w:t>88633889634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73EB">
        <w:rPr>
          <w:rFonts w:cs="Times New Roman" w:eastAsia="Times New Roman"/>
          <w:szCs w:val="24"/>
        </w:rPr>
        <w:t>130029970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75081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2016.</w:t>
      </w: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ZIDINE d. o. o. Potpićan, Zajci, Most 1 F, OIB </w:t>
      </w:r>
      <w:r w:rsidRPr="000573EB">
        <w:rPr>
          <w:rFonts w:cs="Times New Roman" w:eastAsia="Times New Roman"/>
          <w:szCs w:val="24"/>
        </w:rPr>
        <w:t>88633889634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73EB">
        <w:rPr>
          <w:rFonts w:cs="Times New Roman" w:eastAsia="Times New Roman"/>
          <w:szCs w:val="24"/>
        </w:rPr>
        <w:t>130029970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75081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0573EB" w:rsidP="000573EB" w:rsidR="000573EB">
      <w:pPr>
        <w:rPr>
          <w:rFonts w:cs="Times New Roman" w:eastAsia="Times New Roman"/>
          <w:szCs w:val="20"/>
        </w:rPr>
      </w:pPr>
    </w:p>
    <w:p w:rsidRDefault="000573EB" w:rsidP="000573EB" w:rsidR="000573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ZIDINE d. o. o. Potpićan, Zajci, Most 1 F, OIB </w:t>
      </w:r>
      <w:r w:rsidRPr="000573EB">
        <w:rPr>
          <w:rFonts w:cs="Times New Roman" w:eastAsia="Times New Roman"/>
          <w:szCs w:val="24"/>
        </w:rPr>
        <w:t>88633889634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73EB">
        <w:rPr>
          <w:rFonts w:cs="Times New Roman" w:eastAsia="Times New Roman"/>
          <w:szCs w:val="24"/>
        </w:rPr>
        <w:t>130029970</w:t>
      </w:r>
      <w:r>
        <w:rPr>
          <w:rFonts w:cs="Times New Roman" w:eastAsia="Times New Roman"/>
          <w:szCs w:val="24"/>
        </w:rPr>
        <w:t>.</w:t>
      </w:r>
    </w:p>
    <w:p w:rsidRDefault="000573EB" w:rsidP="000573EB" w:rsidR="000573EB">
      <w:pPr>
        <w:ind w:firstLine="709"/>
        <w:rPr>
          <w:rFonts w:cs="Times New Roman" w:eastAsia="Times New Roman"/>
          <w:szCs w:val="24"/>
        </w:rPr>
      </w:pPr>
    </w:p>
    <w:p w:rsidRDefault="000573EB" w:rsidP="000573EB" w:rsidR="000573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ZIDINE d. o. o. Potpićan, Zajci, Most 1 F, OIB </w:t>
      </w:r>
      <w:r w:rsidRPr="000573EB">
        <w:rPr>
          <w:rFonts w:cs="Times New Roman" w:eastAsia="Times New Roman"/>
          <w:szCs w:val="24"/>
        </w:rPr>
        <w:t>88633889634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73EB">
        <w:rPr>
          <w:rFonts w:cs="Times New Roman" w:eastAsia="Times New Roman"/>
          <w:szCs w:val="24"/>
        </w:rPr>
        <w:t>130029970</w:t>
      </w:r>
      <w:r>
        <w:rPr>
          <w:rFonts w:cs="Times New Roman" w:eastAsia="Times New Roman"/>
          <w:szCs w:val="24"/>
        </w:rPr>
        <w:t>.</w:t>
      </w:r>
    </w:p>
    <w:p w:rsidRDefault="000573EB" w:rsidP="000573EB" w:rsidR="000573EB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73EB" w:rsidP="000573EB" w:rsidR="000573EB">
      <w:pPr>
        <w:ind w:firstLine="708"/>
        <w:rPr>
          <w:rFonts w:cs="Times New Roman" w:eastAsia="Times New Roman"/>
          <w:szCs w:val="24"/>
        </w:rPr>
      </w:pPr>
    </w:p>
    <w:p w:rsidRDefault="000573EB" w:rsidP="000573EB" w:rsidR="000573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ZIDINE d. o. o. Potpićan.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St-1265/2015-3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573EB" w:rsidP="000573EB" w:rsidR="000573E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75081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73EB" w:rsidP="000573EB" w:rsidR="000573EB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573EB" w:rsidP="000573EB" w:rsidR="000573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573EB" w:rsidP="000573EB" w:rsidR="000573EB">
      <w:pPr>
        <w:jc w:val="left"/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left"/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573EB" w:rsidP="000573EB" w:rsidR="000573E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573EB" w:rsidP="000573EB" w:rsidR="000573EB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rPr>
          <w:rFonts w:cs="Times New Roman" w:eastAsia="Times New Roman"/>
          <w:szCs w:val="24"/>
        </w:rPr>
      </w:pPr>
    </w:p>
    <w:p w:rsidRDefault="000573EB" w:rsidP="000573EB" w:rsidR="000573E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ZIDINE d. o. o. Potpićan, Zajci, Most 1 F,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Dubravko Kendjelić, Zajci, Most 1 F, </w:t>
      </w:r>
    </w:p>
    <w:p w:rsidRDefault="000573EB" w:rsidP="000573EB" w:rsidR="000573E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73EB" w:rsidP="000573EB" w:rsidR="000573E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0573EB" w:rsidP="000573EB" w:rsidR="000573E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573EB" w:rsidP="000573EB" w:rsidR="000573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573EB" w:rsidP="000573EB" w:rsidR="000573EB"/>
    <w:p w:rsidRDefault="000573EB" w:rsidP="000573EB" w:rsidR="000573EB"/>
    <w:p w:rsidRDefault="000573EB" w:rsidP="000573EB" w:rsidR="000573EB"/>
    <w:p w:rsidRDefault="000573EB" w:rsidP="000573EB" w:rsidR="000573EB"/>
    <w:p w:rsidRDefault="000573EB" w:rsidP="000573EB" w:rsidR="000573EB"/>
    <w:p w:rsidRDefault="000573EB" w:rsidP="000573EB" w:rsidR="000573EB"/>
    <w:p w:rsidRDefault="009B57A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3EB" w:rsidP="000573EB" w:rsidR="000573EB">
      <w:r>
        <w:separator/>
      </w:r>
    </w:p>
  </w:endnote>
  <w:endnote w:id="0" w:type="continuationSeparator">
    <w:p w:rsidRDefault="000573EB" w:rsidP="000573EB" w:rsidR="00057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3EB" w:rsidP="000573EB" w:rsidR="000573EB">
      <w:r>
        <w:separator/>
      </w:r>
    </w:p>
  </w:footnote>
  <w:footnote w:id="0" w:type="continuationSeparator">
    <w:p w:rsidRDefault="000573EB" w:rsidP="000573EB" w:rsidR="00057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3E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B57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St-1265/2015-5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3E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St-1265/2015-5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8DC"/>
    <w:rsid w:val="000573EB"/>
    <w:rsid w:val="00750812"/>
    <w:rsid w:val="0075528E"/>
    <w:rsid w:val="0079403F"/>
    <w:rsid w:val="009B57A1"/>
    <w:rsid w:val="00DA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3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3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73E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3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3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3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3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7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57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57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57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3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3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73E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3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3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3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3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7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57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57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57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St-1265/2015</izvorni_sadrzaj>
    <derivirana_varijabla naziv="DomainObject.Predmet.OznakaBroj_1">St-1265/2015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ZIDINE d.o.o. POTPIĆAN</izvorni_sadrzaj>
    <derivirana_varijabla naziv="DomainObject.Predmet.ProtustrankaFormated_1">  ZIDINE d.o.o. POTPIĆAN</derivirana_varijabla>
  </DomainObject.Predmet.ProtustrankaFormated>
  <DomainObject.Predmet.ProtustrankaFormatedOIB>
    <izvorni_sadrzaj>  ZIDINE d.o.o. POTPIĆAN, OIB 88633889634</izvorni_sadrzaj>
    <derivirana_varijabla naziv="DomainObject.Predmet.ProtustrankaFormatedOIB_1">  ZIDINE d.o.o. POTPIĆAN, OIB 88633889634</derivirana_varijabla>
  </DomainObject.Predmet.ProtustrankaFormatedOIB>
  <DomainObject.Predmet.ProtustrankaFormatedWithAdress>
    <izvorni_sadrzaj> ZIDINE d.o.o. POTPIĆAN, Zajci, Most 1 F, 52333 Potpićan</izvorni_sadrzaj>
    <derivirana_varijabla naziv="DomainObject.Predmet.ProtustrankaFormatedWithAdress_1"> ZIDINE d.o.o. POTPIĆAN, Zajci, Most 1 F, 52333 Potpićan</derivirana_varijabla>
  </DomainObject.Predmet.ProtustrankaFormatedWithAdress>
  <DomainObject.Predmet.ProtustrankaFormatedWithAdressOIB>
    <izvorni_sadrzaj> ZIDINE d.o.o. POTPIĆAN, OIB 88633889634, Zajci, Most 1 F, 52333 Potpićan</izvorni_sadrzaj>
    <derivirana_varijabla naziv="DomainObject.Predmet.ProtustrankaFormatedWithAdressOIB_1"> ZIDINE d.o.o. POTPIĆAN, OIB 88633889634, Zajci, Most 1 F, 52333 Potpićan</derivirana_varijabla>
  </DomainObject.Predmet.ProtustrankaFormatedWithAdressOIB>
  <DomainObject.Predmet.ProtustrankaWithAdress>
    <izvorni_sadrzaj>ZIDINE d.o.o. POTPIĆAN Zajci, Most 1 F, 52333 Potpićan</izvorni_sadrzaj>
    <derivirana_varijabla naziv="DomainObject.Predmet.ProtustrankaWithAdress_1">ZIDINE d.o.o. POTPIĆAN Zajci, Most 1 F, 52333 Potpićan</derivirana_varijabla>
  </DomainObject.Predmet.ProtustrankaWithAdress>
  <DomainObject.Predmet.ProtustrankaWithAdressOIB>
    <izvorni_sadrzaj>ZIDINE d.o.o. POTPIĆAN, OIB 88633889634, Zajci, Most 1 F, 52333 Potpićan</izvorni_sadrzaj>
    <derivirana_varijabla naziv="DomainObject.Predmet.ProtustrankaWithAdressOIB_1">ZIDINE d.o.o. POTPIĆAN, OIB 88633889634, Zajci, Most 1 F, 52333 Potpićan</derivirana_varijabla>
  </DomainObject.Predmet.ProtustrankaWithAdressOIB>
  <DomainObject.Predmet.ProtustrankaNazivFormated>
    <izvorni_sadrzaj>ZIDINE d.o.o. POTPIĆAN</izvorni_sadrzaj>
    <derivirana_varijabla naziv="DomainObject.Predmet.ProtustrankaNazivFormated_1">ZIDINE d.o.o. POTPIĆAN</derivirana_varijabla>
  </DomainObject.Predmet.ProtustrankaNazivFormated>
  <DomainObject.Predmet.ProtustrankaNazivFormatedOIB>
    <izvorni_sadrzaj>ZIDINE d.o.o. POTPIĆAN, OIB 88633889634</izvorni_sadrzaj>
    <derivirana_varijabla naziv="DomainObject.Predmet.ProtustrankaNazivFormatedOIB_1">ZIDINE d.o.o. POTPIĆAN, OIB 88633889634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110271.93</izvorni_sadrzaj>
    <derivirana_varijabla naziv="DomainObject.Predmet.TrenutnaVrijednost_1">110271.93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ZIDINE d.o.o. POTPIĆAN</item>
    </izvorni_sadrzaj>
    <derivirana_varijabla naziv="DomainObject.Predmet.ProtuStrankaListFormated_1">
      <item>ZIDINE d.o.o. POTPIĆAN</item>
    </derivirana_varijabla>
  </DomainObject.Predmet.ProtuStrankaListFormated>
  <DomainObject.Predmet.ProtuStrankaListFormatedOIB>
    <izvorni_sadrzaj>
      <item>ZIDINE d.o.o. POTPIĆAN, OIB 88633889634</item>
    </izvorni_sadrzaj>
    <derivirana_varijabla naziv="DomainObject.Predmet.ProtuStrankaListFormatedOIB_1">
      <item>ZIDINE d.o.o. POTPIĆAN, OIB 88633889634</item>
    </derivirana_varijabla>
  </DomainObject.Predmet.ProtuStrankaListFormatedOIB>
  <DomainObject.Predmet.ProtuStrankaListFormatedWithAdress>
    <izvorni_sadrzaj>
      <item>ZIDINE d.o.o. POTPIĆAN, Zajci, Most 1 F, 52333 Potpićan</item>
    </izvorni_sadrzaj>
    <derivirana_varijabla naziv="DomainObject.Predmet.ProtuStrankaListFormatedWithAdress_1">
      <item>ZIDINE d.o.o. POTPIĆAN, Zajci, Most 1 F, 52333 Potpićan</item>
    </derivirana_varijabla>
  </DomainObject.Predmet.ProtuStrankaListFormatedWithAdress>
  <DomainObject.Predmet.ProtuStrankaListFormatedWithAdressOIB>
    <izvorni_sadrzaj>
      <item>ZIDINE d.o.o. POTPIĆAN, OIB 88633889634, Zajci, Most 1 F, 52333 Potpićan</item>
    </izvorni_sadrzaj>
    <derivirana_varijabla naziv="DomainObject.Predmet.ProtuStrankaListFormatedWithAdressOIB_1">
      <item>ZIDINE d.o.o. POTPIĆAN, OIB 88633889634, Zajci, Most 1 F, 52333 Potpićan</item>
    </derivirana_varijabla>
  </DomainObject.Predmet.ProtuStrankaListFormatedWithAdressOIB>
  <DomainObject.Predmet.ProtuStrankaListNazivFormated>
    <izvorni_sadrzaj>
      <item>ZIDINE d.o.o. POTPIĆAN</item>
    </izvorni_sadrzaj>
    <derivirana_varijabla naziv="DomainObject.Predmet.ProtuStrankaListNazivFormated_1">
      <item>ZIDINE d.o.o. POTPIĆAN</item>
    </derivirana_varijabla>
  </DomainObject.Predmet.ProtuStrankaListNazivFormated>
  <DomainObject.Predmet.ProtuStrankaListNazivFormatedOIB>
    <izvorni_sadrzaj>
      <item>ZIDINE d.o.o. POTPIĆAN, OIB 88633889634</item>
    </izvorni_sadrzaj>
    <derivirana_varijabla naziv="DomainObject.Predmet.ProtuStrankaListNazivFormatedOIB_1">
      <item>ZIDINE d.o.o. POTPIĆAN, OIB 88633889634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ZIDINE d.o.o. POTPIĆAN</izvorni_sadrzaj>
    <derivirana_varijabla naziv="DomainObject.Predmet.ProtustrankaIDrugi_1">ZIDINE d.o.o. POTPIĆAN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ZIDINE d.o.o. POTPIĆAN, OIB 88633889634, Zajci, Most 1 F, 52333 Potpićan</izvorni_sadrzaj>
    <derivirana_varijabla naziv="DomainObject.Predmet.ProtustrankaIDrugiAdressOIB_1">ZIDINE d.o.o. POTPIĆAN, OIB 88633889634, Zajci, Most 1 F,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ZIDINE d.o.o. POTPIĆAN</item>
    </izvorni_sadrzaj>
    <derivirana_varijabla naziv="DomainObject.Predmet.SudioniciListNaziv_1">
      <item>FINANCIJSKA AGENCIJA, RC RIJEKA, PODRUŽNICA PULA, PULA</item>
      <item>ZIDINE d.o.o. POTPIĆAN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ZIDINE d.o.o. POTPIĆAN, OIB 88633889634, Zajci, Most 1 F,52333 Potpićan</item>
    </izvorni_sadrzaj>
    <derivirana_varijabla naziv="DomainObject.Predmet.SudioniciListAdressOIB_1">
      <item>FINANCIJSKA AGENCIJA, RC RIJEKA, PODRUŽNICA PULA, PULA, OIB 85821130368, Giardini 5,52100 Pula</item>
      <item>ZIDINE d.o.o. POTPIĆAN, OIB 88633889634, Zajci, Most 1 F,52333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88633889634</item>
    </izvorni_sadrzaj>
    <derivirana_varijabla naziv="DomainObject.Predmet.SudioniciListNazivOIB_1">
      <item>, OIB 85821130368</item>
      <item>, OIB 88633889634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3016</properties:Characters>
  <properties:Lines>81</properties:Lines>
  <properties:Paragraphs>30</properties:Paragraphs>
  <properties:TotalTime>3</properties:TotalTime>
  <properties:ScaleCrop>false</properties:ScaleCrop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2016-03-22T13:23:00Z</dcterms:created>
  <dc:creator>Mihaela Kaligari</dc:creator>
  <dc:description/>
  <cp:keywords/>
  <cp:lastModifiedBy>Lorena Paris Aničić</cp:lastModifiedBy>
  <dcterms:modified xmlns:xsi="http://www.w3.org/2001/XMLSchema-instance" xsi:type="dcterms:W3CDTF">2016-03-24T09:46:00Z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