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d637c2c" w14:paraId="d637c2c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601EE0">
        <w:rPr>
          <w:sz w:val="24"/>
          <w:szCs w:val="24"/>
        </w:rPr>
        <w:t>4</w:t>
      </w:r>
      <w:r w:rsidR="006677CC">
        <w:rPr>
          <w:sz w:val="24"/>
          <w:szCs w:val="24"/>
        </w:rPr>
        <w:t>222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6677CC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MEA PERVITAS d.o.o., Zagreb, Trg Petra Svačića 16, OIB:36992825710, MBS:080556976</w:t>
      </w:r>
      <w:r w:rsidR="00DB2067">
        <w:rPr>
          <w:sz w:val="24"/>
          <w:szCs w:val="24"/>
        </w:rPr>
        <w:t xml:space="preserve">, </w:t>
      </w:r>
      <w:r w:rsidR="00FE525A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2C4B68" w:rsidP="005A00E9" w:rsidR="002C4B68">
      <w:pPr>
        <w:rPr>
          <w:sz w:val="24"/>
          <w:szCs w:val="24"/>
        </w:rPr>
      </w:pPr>
    </w:p>
    <w:p w:rsidRDefault="005A00E9" w:rsidP="005A00E9" w:rsidR="005A00E9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A00E9" w:rsidP="005A00E9" w:rsidR="005A00E9">
      <w:pPr>
        <w:pStyle w:val="Odlomakpopisa"/>
        <w:numPr>
          <w:ilvl w:val="0"/>
          <w:numId w:val="15"/>
        </w:numPr>
      </w:pPr>
      <w:r>
        <w:t xml:space="preserve">zz dužnika </w:t>
      </w:r>
    </w:p>
    <w:p w:rsidRDefault="005A00E9" w:rsidP="005A00E9" w:rsidR="005A00E9" w:rsidRPr="005A00E9">
      <w:pPr>
        <w:pStyle w:val="Odlomakpopisa"/>
        <w:numPr>
          <w:ilvl w:val="0"/>
          <w:numId w:val="15"/>
        </w:numPr>
      </w:pPr>
      <w:r>
        <w:t>spis</w:t>
      </w:r>
    </w:p>
    <w:sectPr w:rsidSect="004566B3" w:rsidR="005A00E9" w:rsidRPr="005A00E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38B" w:rsidR="00D3238B">
      <w:r>
        <w:separator/>
      </w:r>
    </w:p>
  </w:endnote>
  <w:endnote w:id="0" w:type="continuationSeparator">
    <w:p w:rsidRDefault="00D3238B" w:rsidR="00D32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38B" w:rsidR="00D3238B">
      <w:r>
        <w:separator/>
      </w:r>
    </w:p>
  </w:footnote>
  <w:footnote w:id="0" w:type="continuationSeparator">
    <w:p w:rsidRDefault="00D3238B" w:rsidR="00D323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27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601EE0">
      <w:rPr>
        <w:sz w:val="24"/>
        <w:szCs w:val="24"/>
      </w:rPr>
      <w:t>4</w:t>
    </w:r>
    <w:r w:rsidR="006677CC">
      <w:rPr>
        <w:sz w:val="24"/>
        <w:szCs w:val="24"/>
      </w:rPr>
      <w:t>222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70152"/>
    <w:multiLevelType w:val="hybridMultilevel"/>
    <w:tmpl w:val="C93A4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6ED1"/>
    <w:rsid w:val="002033C1"/>
    <w:rsid w:val="002037B7"/>
    <w:rsid w:val="00207377"/>
    <w:rsid w:val="00210B32"/>
    <w:rsid w:val="0021224E"/>
    <w:rsid w:val="00214202"/>
    <w:rsid w:val="00222A40"/>
    <w:rsid w:val="00225694"/>
    <w:rsid w:val="00231E90"/>
    <w:rsid w:val="00242757"/>
    <w:rsid w:val="00244430"/>
    <w:rsid w:val="00247D0E"/>
    <w:rsid w:val="0025027E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5B04"/>
    <w:rsid w:val="002C1A91"/>
    <w:rsid w:val="002C1CF8"/>
    <w:rsid w:val="002C3D7B"/>
    <w:rsid w:val="002C4B68"/>
    <w:rsid w:val="002D1DE1"/>
    <w:rsid w:val="002D22FB"/>
    <w:rsid w:val="002E00D6"/>
    <w:rsid w:val="002E0727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9409B"/>
    <w:rsid w:val="003941E8"/>
    <w:rsid w:val="003952E1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3E5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494"/>
    <w:rsid w:val="00477073"/>
    <w:rsid w:val="00477E3E"/>
    <w:rsid w:val="00482D71"/>
    <w:rsid w:val="00482ED4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3DC0"/>
    <w:rsid w:val="004C4D0E"/>
    <w:rsid w:val="004C5B14"/>
    <w:rsid w:val="004D061D"/>
    <w:rsid w:val="004D4ECF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3D39"/>
    <w:rsid w:val="005459AC"/>
    <w:rsid w:val="00546DDA"/>
    <w:rsid w:val="0055329A"/>
    <w:rsid w:val="0056105B"/>
    <w:rsid w:val="0056577E"/>
    <w:rsid w:val="00565B05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00E9"/>
    <w:rsid w:val="005A62F4"/>
    <w:rsid w:val="005A7699"/>
    <w:rsid w:val="005A7C39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58B1"/>
    <w:rsid w:val="005F5952"/>
    <w:rsid w:val="005F60B9"/>
    <w:rsid w:val="005F6F19"/>
    <w:rsid w:val="0060103C"/>
    <w:rsid w:val="00601EE0"/>
    <w:rsid w:val="00606779"/>
    <w:rsid w:val="0060715B"/>
    <w:rsid w:val="00627993"/>
    <w:rsid w:val="00633466"/>
    <w:rsid w:val="00637A68"/>
    <w:rsid w:val="00643287"/>
    <w:rsid w:val="00643F03"/>
    <w:rsid w:val="00646D38"/>
    <w:rsid w:val="00654CD3"/>
    <w:rsid w:val="0066091E"/>
    <w:rsid w:val="006677CC"/>
    <w:rsid w:val="00671B25"/>
    <w:rsid w:val="00673881"/>
    <w:rsid w:val="00676F68"/>
    <w:rsid w:val="0067706E"/>
    <w:rsid w:val="0068128F"/>
    <w:rsid w:val="0068207B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E6D57"/>
    <w:rsid w:val="007F5A6D"/>
    <w:rsid w:val="0080055B"/>
    <w:rsid w:val="00800A4D"/>
    <w:rsid w:val="00811D3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60A9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7F"/>
    <w:rsid w:val="009D0A10"/>
    <w:rsid w:val="009D3583"/>
    <w:rsid w:val="009D3A5B"/>
    <w:rsid w:val="009D3CE4"/>
    <w:rsid w:val="009D524D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0D00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074DB"/>
    <w:rsid w:val="00B13B69"/>
    <w:rsid w:val="00B27D48"/>
    <w:rsid w:val="00B33CF5"/>
    <w:rsid w:val="00B36B90"/>
    <w:rsid w:val="00B4226D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86E71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2703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56FE"/>
    <w:rsid w:val="00CF5D81"/>
    <w:rsid w:val="00D16DD8"/>
    <w:rsid w:val="00D17166"/>
    <w:rsid w:val="00D26BA0"/>
    <w:rsid w:val="00D30ED3"/>
    <w:rsid w:val="00D3238B"/>
    <w:rsid w:val="00D33644"/>
    <w:rsid w:val="00D413EC"/>
    <w:rsid w:val="00D4629E"/>
    <w:rsid w:val="00D66442"/>
    <w:rsid w:val="00D6743C"/>
    <w:rsid w:val="00D70237"/>
    <w:rsid w:val="00D70FCA"/>
    <w:rsid w:val="00D75043"/>
    <w:rsid w:val="00D80072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A5397"/>
    <w:rsid w:val="00DB06A4"/>
    <w:rsid w:val="00DB1395"/>
    <w:rsid w:val="00DB1F61"/>
    <w:rsid w:val="00DB206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95C94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000"/>
    <w:rsid w:val="00EF72E1"/>
    <w:rsid w:val="00F0705F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2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7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7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7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7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2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7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7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7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7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4222</izvorni_sadrzaj>
    <derivirana_varijabla naziv="DomainObject.Predmet.Broj_1">4222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St-4222/2015</izvorni_sadrzaj>
    <derivirana_varijabla naziv="DomainObject.Predmet.OznakaBroj_1">St-4222/2015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PERVITAS d.o.o. zastupanog po punomoćniku Boris Banožić</izvorni_sadrzaj>
    <derivirana_varijabla naziv="DomainObject.Predmet.ProtustrankaFormated_1">  MEA PERVITAS d.o.o. zastupanog po punomoćniku Boris Banožić</derivirana_varijabla>
  </DomainObject.Predmet.ProtustrankaFormated>
  <DomainObject.Predmet.ProtustrankaFormatedOIB>
    <izvorni_sadrzaj>  MEA PERVITAS d.o.o., OIB 36992825710 zastupanog po punomoćniku Boris Banožić</izvorni_sadrzaj>
    <derivirana_varijabla naziv="DomainObject.Predmet.ProtustrankaFormatedOIB_1">  MEA PERVITAS d.o.o., OIB 36992825710 zastupanog po punomoćniku Boris Banožić</derivirana_varijabla>
  </DomainObject.Predmet.ProtustrankaFormatedOIB>
  <DomainObject.Predmet.ProtustrankaFormatedWithAdress>
    <izvorni_sadrzaj> MEA PERVITAS d.o.o., Trg Petra Svačića 16, 10000 Zagreb zastupanog po punomoćniku Boris Banožić</izvorni_sadrzaj>
    <derivirana_varijabla naziv="DomainObject.Predmet.ProtustrankaFormatedWithAdress_1"> MEA PERVITAS d.o.o., Trg Petra Svačića 16, 10000 Zagreb zastupanog po punomoćniku Boris Banožić</derivirana_varijabla>
  </DomainObject.Predmet.ProtustrankaFormatedWithAdress>
  <DomainObject.Predmet.ProtustrankaFormatedWithAdressOIB>
    <izvorni_sadrzaj> MEA PERVITAS d.o.o., OIB 36992825710, Trg Petra Svačića 16, 10000 Zagreb zastupanog po punomoćniku Boris Banožić</izvorni_sadrzaj>
    <derivirana_varijabla naziv="DomainObject.Predmet.ProtustrankaFormatedWithAdressOIB_1"> MEA PERVITAS d.o.o., OIB 36992825710, Trg Petra Svačića 16, 10000 Zagreb zastupanog po punomoćniku Boris Banožić</derivirana_varijabla>
  </DomainObject.Predmet.ProtustrankaFormatedWithAdressOIB>
  <DomainObject.Predmet.ProtustrankaWithAdress>
    <izvorni_sadrzaj>MEA PERVITAS d.o.o. Trg Petra Svačića 16, 10000 Zagreb</izvorni_sadrzaj>
    <derivirana_varijabla naziv="DomainObject.Predmet.ProtustrankaWithAdress_1">MEA PERVITAS d.o.o. Trg Petra Svačića 16, 10000 Zagreb</derivirana_varijabla>
  </DomainObject.Predmet.ProtustrankaWithAdress>
  <DomainObject.Predmet.ProtustrankaWithAdressOIB>
    <izvorni_sadrzaj>MEA PERVITAS d.o.o., OIB 36992825710, Trg Petra Svačića 16, 10000 Zagreb</izvorni_sadrzaj>
    <derivirana_varijabla naziv="DomainObject.Predmet.ProtustrankaWithAdressOIB_1">MEA PERVITAS d.o.o., OIB 36992825710, Trg Petra Svačića 16, 10000 Zagreb</derivirana_varijabla>
  </DomainObject.Predmet.ProtustrankaWithAdressOIB>
  <DomainObject.Predmet.ProtustrankaNazivFormated>
    <izvorni_sadrzaj>MEA PERVITAS d.o.o.</izvorni_sadrzaj>
    <derivirana_varijabla naziv="DomainObject.Predmet.ProtustrankaNazivFormated_1">MEA PERVITAS d.o.o.</derivirana_varijabla>
  </DomainObject.Predmet.ProtustrankaNazivFormated>
  <DomainObject.Predmet.ProtustrankaNazivFormatedOIB>
    <izvorni_sadrzaj>MEA PERVITAS d.o.o., OIB 36992825710</izvorni_sadrzaj>
    <derivirana_varijabla naziv="DomainObject.Predmet.ProtustrankaNazivFormatedOIB_1">MEA PERVITAS d.o.o., OIB 36992825710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MEA PERVITAS d.o.o. zastupanog po punomoćniku Boris Banožić</item>
    </izvorni_sadrzaj>
    <derivirana_varijabla naziv="DomainObject.Predmet.ProtuStrankaListFormated_1">
      <item>MEA PERVITAS d.o.o. zastupanog po punomoćniku Boris Banožić</item>
    </derivirana_varijabla>
  </DomainObject.Predmet.ProtuStrankaListFormated>
  <DomainObject.Predmet.ProtuStrankaListFormatedOIB>
    <izvorni_sadrzaj>
      <item>MEA PERVITAS d.o.o., OIB 36992825710 zastupanog po punomoćniku Boris Banožić</item>
    </izvorni_sadrzaj>
    <derivirana_varijabla naziv="DomainObject.Predmet.ProtuStrankaListFormatedOIB_1">
      <item>MEA PERVITAS d.o.o., OIB 36992825710 zastupanog po punomoćniku Boris Banožić</item>
    </derivirana_varijabla>
  </DomainObject.Predmet.ProtuStrankaListFormatedOIB>
  <DomainObject.Predmet.ProtuStrankaListFormatedWithAdress>
    <izvorni_sadrzaj>
      <item>MEA PERVITAS d.o.o., Trg Petra Svačića 16, 10000 Zagreb zastupanog po punomoćniku Boris Banožić</item>
    </izvorni_sadrzaj>
    <derivirana_varijabla naziv="DomainObject.Predmet.ProtuStrankaListFormatedWithAdress_1">
      <item>MEA PERVITAS d.o.o., Trg Petra Svačića 16, 10000 Zagreb zastupanog po punomoćniku Boris Banožić</item>
    </derivirana_varijabla>
  </DomainObject.Predmet.ProtuStrankaListFormatedWithAdress>
  <DomainObject.Predmet.ProtuStrankaListFormatedWithAdressOIB>
    <izvorni_sadrzaj>
      <item>MEA PERVITAS d.o.o., OIB 36992825710, Trg Petra Svačića 16, 10000 Zagreb zastupanog po punomoćniku Boris Banožić</item>
    </izvorni_sadrzaj>
    <derivirana_varijabla naziv="DomainObject.Predmet.ProtuStrankaListFormatedWithAdressOIB_1">
      <item>MEA PERVITAS d.o.o., OIB 36992825710, Trg Petra Svačića 16, 10000 Zagreb zastupanog po punomoćniku Boris Banožić</item>
    </derivirana_varijabla>
  </DomainObject.Predmet.ProtuStrankaListFormatedWithAdressOIB>
  <DomainObject.Predmet.ProtuStrankaListNazivFormated>
    <izvorni_sadrzaj>
      <item>MEA PERVITAS d.o.o.</item>
    </izvorni_sadrzaj>
    <derivirana_varijabla naziv="DomainObject.Predmet.ProtuStrankaListNazivFormated_1">
      <item>MEA PERVITAS d.o.o.</item>
    </derivirana_varijabla>
  </DomainObject.Predmet.ProtuStrankaListNazivFormated>
  <DomainObject.Predmet.ProtuStrankaListNazivFormatedOIB>
    <izvorni_sadrzaj>
      <item>MEA PERVITAS d.o.o., OIB 36992825710</item>
    </izvorni_sadrzaj>
    <derivirana_varijabla naziv="DomainObject.Predmet.ProtuStrankaListNazivFormatedOIB_1">
      <item>MEA PERVITAS d.o.o., OIB 36992825710</item>
    </derivirana_varijabla>
  </DomainObject.Predmet.ProtuStrankaListNazivFormatedOIB>
  <DomainObject.Predmet.OstaliListFormated>
    <izvorni_sadrzaj>
      <item>Boris Banožić punomoćnik sudionika u postupku MEA PERVITAS d.o.o.</item>
    </izvorni_sadrzaj>
    <derivirana_varijabla naziv="DomainObject.Predmet.OstaliListFormated_1">
      <item>Boris Banožić punomoćnik sudionika u postupku MEA PERVITAS d.o.o.</item>
    </derivirana_varijabla>
  </DomainObject.Predmet.OstaliListFormated>
  <DomainObject.Predmet.OstaliListFormatedOIB>
    <izvorni_sadrzaj>
      <item>Boris Banožić, OIB 06802814989 punomoćnik sudionika u postupku MEA PERVITAS d.o.o.</item>
    </izvorni_sadrzaj>
    <derivirana_varijabla naziv="DomainObject.Predmet.OstaliListFormatedOIB_1">
      <item>Boris Banožić, OIB 06802814989 punomoćnik sudionika u postupku MEA PERVITAS d.o.o.</item>
    </derivirana_varijabla>
  </DomainObject.Predmet.OstaliListFormatedOIB>
  <DomainObject.Predmet.OstaliListFormatedWithAdress>
    <izvorni_sadrzaj>
      <item>Boris Banožić, Trg Republike Hrvatske 3/10, 32000 Vukovar punomoćnik sudionika u postupku MEA PERVITAS d.o.o.</item>
    </izvorni_sadrzaj>
    <derivirana_varijabla naziv="DomainObject.Predmet.OstaliListFormatedWithAdress_1">
      <item>Boris Banožić, Trg Republike Hrvatske 3/10, 32000 Vukovar punomoćnik sudionika u postupku MEA PERVITAS d.o.o.</item>
    </derivirana_varijabla>
  </DomainObject.Predmet.OstaliListFormatedWithAdress>
  <DomainObject.Predmet.OstaliListFormatedWithAdressOIB>
    <izvorni_sadrzaj>
      <item>Boris Banožić, OIB 06802814989, Trg Republike Hrvatske 3/10, 32000 Vukovar punomoćnik sudionika u postupku MEA PERVITAS d.o.o.</item>
    </izvorni_sadrzaj>
    <derivirana_varijabla naziv="DomainObject.Predmet.OstaliListFormatedWithAdressOIB_1">
      <item>Boris Banožić, OIB 06802814989, Trg Republike Hrvatske 3/10, 32000 Vukovar punomoćnik sudionika u postupku MEA PERVITAS d.o.o.</item>
    </derivirana_varijabla>
  </DomainObject.Predmet.OstaliListFormatedWithAdressOIB>
  <DomainObject.Predmet.OstaliListNazivFormated>
    <izvorni_sadrzaj>
      <item>Boris Banožić</item>
    </izvorni_sadrzaj>
    <derivirana_varijabla naziv="DomainObject.Predmet.OstaliListNazivFormated_1">
      <item>Boris Banožić</item>
    </derivirana_varijabla>
  </DomainObject.Predmet.OstaliListNazivFormated>
  <DomainObject.Predmet.OstaliListNazivFormatedOIB>
    <izvorni_sadrzaj>
      <item>Boris Banožić, OIB 06802814989</item>
    </izvorni_sadrzaj>
    <derivirana_varijabla naziv="DomainObject.Predmet.OstaliListNazivFormatedOIB_1">
      <item>Boris Banožić, OIB 06802814989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MEA PERVITAS d.o.o.</izvorni_sadrzaj>
    <derivirana_varijabla naziv="DomainObject.Predmet.ProtustrankaIDrugi_1">MEA PERVITAS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MEA PERVITAS d.o.o., OIB 36992825710, Trg Petra Svačića 16, 10000 Zagreb</izvorni_sadrzaj>
    <derivirana_varijabla naziv="DomainObject.Predmet.ProtustrankaIDrugiAdressOIB_1">MEA PERVITAS d.o.o., OIB 36992825710, Trg Petra Svačića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MEA PERVITAS d.o.o.</item>
      <item>Boris Banožić</item>
    </izvorni_sadrzaj>
    <derivirana_varijabla naziv="DomainObject.Predmet.SudioniciListNaziv_1">
      <item>FINA Regionalni centar Zagreb</item>
      <item>MEA PERVITAS d.o.o.</item>
      <item>Boris Banožić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MEA PERVITAS d.o.o., OIB 36992825710, Trg Petra Svačića 16,10000 Zagreb</item>
      <item>Boris Banožić, OIB 06802814989, Trg Republike Hrvatske 3/10,32000 Vukovar</item>
    </izvorni_sadrzaj>
    <derivirana_varijabla naziv="DomainObject.Predmet.SudioniciListAdressOIB_1">
      <item>FINA Regionalni centar Zagreb, OIB 85821130368, Trg svibanjskih žrtava 1995. 1,10000 Zagreb</item>
      <item>MEA PERVITAS d.o.o., OIB 36992825710, Trg Petra Svačića 16,10000 Zagreb</item>
      <item>Boris Banožić, OIB 06802814989, Trg Republike Hrvatske 3/10,32000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36992825710</item>
      <item>, OIB 06802814989</item>
    </izvorni_sadrzaj>
    <derivirana_varijabla naziv="DomainObject.Predmet.SudioniciListNazivOIB_1">
      <item>, OIB 85821130368</item>
      <item>, OIB 36992825710</item>
      <item>, OIB 06802814989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04885A-ABCB-42A2-B79A-A07EA765A4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2037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2016-02-04T13:13:00Z</dcterms:created>
  <dc:creator>Korisnik</dc:creator>
  <cp:lastModifiedBy>Željka Rončević</cp:lastModifiedBy>
  <cp:lastPrinted>2016-02-04T12:12:00Z</cp:lastPrinted>
  <dcterms:modified xmlns:xsi="http://www.w3.org/2001/XMLSchema-instance" xsi:type="dcterms:W3CDTF">2016-02-04T13:25:00Z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