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066f" w14:paraId="4ef066f" w:rsidRDefault="00085BD3" w:rsidP="00085BD3" w:rsidR="00085BD3" w:rsidRPr="00E23552">
      <w:pPr>
        <w15:collapsed w:val="false"/>
        <w:rPr>
          <w:b/>
        </w:rPr>
      </w:pPr>
      <w:bookmarkStart w:name="_GoBack" w:id="0"/>
      <w:bookmarkEnd w:id="0"/>
      <w:r w:rsidRPr="00E23552">
        <w:tab/>
      </w:r>
    </w:p>
    <w:p w:rsidRDefault="00085BD3" w:rsidP="00085BD3" w:rsidR="00085BD3" w:rsidRPr="00E23552">
      <w:pPr>
        <w:ind w:left="5040"/>
        <w:rPr>
          <w:b/>
        </w:rPr>
      </w:pPr>
      <w:r w:rsidRPr="00E23552">
        <w:rPr>
          <w:b/>
        </w:rPr>
        <w:t xml:space="preserve">             </w:t>
      </w:r>
    </w:p>
    <w:p w:rsidRDefault="00085BD3" w:rsidP="003E5EDE" w:rsidR="003E5EDE">
      <w:r w:rsidRPr="000559FC">
        <w:t xml:space="preserve">  </w:t>
      </w:r>
    </w:p>
    <w:p w:rsidRDefault="003E5EDE" w:rsidP="003E5EDE" w:rsidR="00085BD3">
      <w:pPr>
        <w:ind w:left="6480"/>
      </w:pPr>
      <w:r>
        <w:t>8</w:t>
      </w:r>
      <w:r w:rsidR="00085BD3" w:rsidRPr="000559FC">
        <w:t xml:space="preserve"> St -</w:t>
      </w:r>
      <w:r w:rsidR="00502F42">
        <w:t>124/13-26</w:t>
      </w:r>
    </w:p>
    <w:p w:rsidRDefault="003E5EDE" w:rsidP="003E5EDE" w:rsidR="003E5EDE">
      <w:pPr>
        <w:ind w:left="6480"/>
      </w:pPr>
    </w:p>
    <w:p w:rsidRDefault="00F961A1" w:rsidP="003E5EDE" w:rsidR="00F961A1">
      <w:pPr>
        <w:ind w:left="6480"/>
      </w:pPr>
    </w:p>
    <w:p w:rsidRDefault="00F961A1" w:rsidP="003E5EDE" w:rsidR="00F961A1">
      <w:pPr>
        <w:ind w:left="6480"/>
      </w:pPr>
    </w:p>
    <w:p w:rsidRDefault="00F961A1" w:rsidP="003E5EDE" w:rsidR="00F961A1">
      <w:pPr>
        <w:ind w:left="6480"/>
      </w:pPr>
    </w:p>
    <w:p w:rsidRDefault="00F961A1" w:rsidP="003E5EDE" w:rsidR="00F961A1">
      <w:pPr>
        <w:ind w:left="6480"/>
      </w:pPr>
    </w:p>
    <w:p w:rsidRDefault="00DC0366" w:rsidP="00DC0366" w:rsidR="00DC0366" w:rsidRPr="00DC0366">
      <w:pPr>
        <w:jc w:val="center"/>
      </w:pPr>
      <w:r w:rsidRPr="00DC0366">
        <w:t>R E P U B L I K A    H R V A T S K A</w:t>
      </w:r>
    </w:p>
    <w:p w:rsidRDefault="00DC0366" w:rsidP="00DC0366" w:rsidR="00DC0366" w:rsidRPr="00DC0366">
      <w:pPr>
        <w:jc w:val="center"/>
      </w:pPr>
    </w:p>
    <w:p w:rsidRDefault="00DC0366" w:rsidP="00DC0366" w:rsidR="00DC0366" w:rsidRPr="00DC0366">
      <w:pPr>
        <w:jc w:val="center"/>
      </w:pPr>
      <w:r w:rsidRPr="00DC0366">
        <w:t>R J E Š E N J E</w:t>
      </w:r>
    </w:p>
    <w:p w:rsidRDefault="00DC0366" w:rsidP="00DC0366" w:rsidR="00DC0366">
      <w:pPr>
        <w:jc w:val="center"/>
        <w:rPr>
          <w:b/>
        </w:rPr>
      </w:pPr>
    </w:p>
    <w:p w:rsidRDefault="00085BD3" w:rsidP="00DC0366" w:rsidR="00085BD3">
      <w:pPr>
        <w:jc w:val="both"/>
      </w:pPr>
      <w:r w:rsidRPr="000559FC">
        <w:t xml:space="preserve">                Trgovački sud u</w:t>
      </w:r>
      <w:r w:rsidR="003E5EDE">
        <w:t xml:space="preserve"> Rijeci</w:t>
      </w:r>
      <w:r w:rsidRPr="000559FC">
        <w:t xml:space="preserve"> po </w:t>
      </w:r>
      <w:r w:rsidR="003E5EDE">
        <w:t xml:space="preserve">sutkinji Emi Brdovčak </w:t>
      </w:r>
      <w:r w:rsidRPr="000559FC">
        <w:t>u stečajnom  postupku povodom prijedloga predlagatelj</w:t>
      </w:r>
      <w:r w:rsidR="003E5EDE">
        <w:t>ice</w:t>
      </w:r>
      <w:r w:rsidR="00502F42">
        <w:t xml:space="preserve"> FINANCIJSKE AGENCIJE (dalje: FINA)</w:t>
      </w:r>
      <w:r w:rsidR="008331A7">
        <w:t>,</w:t>
      </w:r>
      <w:r w:rsidR="00502F42">
        <w:t xml:space="preserve"> Regionalni centar Rijeka, OIB:</w:t>
      </w:r>
      <w:r w:rsidR="00502F42" w:rsidRPr="00502F42">
        <w:t xml:space="preserve"> 85821130368, </w:t>
      </w:r>
      <w:r w:rsidR="003E5EDE">
        <w:t>za otvaranje</w:t>
      </w:r>
      <w:r w:rsidRPr="000559FC">
        <w:t xml:space="preserve"> stečajnog postupka nad trgovačkim društvom</w:t>
      </w:r>
      <w:r w:rsidR="00502F42">
        <w:t xml:space="preserve"> ADRIAS GRADITELJSTVO d.o.o. Crikvenica, Vinodolska 20, OIB: 64139962107, MBS:</w:t>
      </w:r>
      <w:r w:rsidR="00502F42" w:rsidRPr="00502F42">
        <w:t xml:space="preserve"> </w:t>
      </w:r>
      <w:r w:rsidR="00502F42">
        <w:t>040168114</w:t>
      </w:r>
      <w:r w:rsidR="008331A7">
        <w:t>,</w:t>
      </w:r>
      <w:r w:rsidR="008331A7" w:rsidRPr="008331A7">
        <w:t xml:space="preserve"> </w:t>
      </w:r>
      <w:r w:rsidR="00502F42">
        <w:t>23</w:t>
      </w:r>
      <w:r w:rsidR="003E5EDE">
        <w:t xml:space="preserve">. </w:t>
      </w:r>
      <w:r w:rsidR="00502F42">
        <w:t>studenog</w:t>
      </w:r>
      <w:r w:rsidR="008331A7">
        <w:t>a</w:t>
      </w:r>
      <w:r w:rsidR="003E5EDE">
        <w:t xml:space="preserve"> 2015</w:t>
      </w:r>
      <w:r w:rsidRPr="000559FC">
        <w:t>.</w:t>
      </w:r>
    </w:p>
    <w:p w:rsidRDefault="00085BD3" w:rsidP="00085BD3" w:rsidR="00085BD3" w:rsidRPr="00E23552">
      <w:pPr>
        <w:jc w:val="both"/>
        <w:rPr>
          <w:b/>
        </w:rPr>
      </w:pPr>
    </w:p>
    <w:p w:rsidRDefault="00085BD3" w:rsidP="00085BD3" w:rsidR="00085BD3" w:rsidRPr="00DC0366">
      <w:pPr>
        <w:jc w:val="center"/>
      </w:pPr>
      <w:r w:rsidRPr="00DC0366">
        <w:t xml:space="preserve">r i j e š i o  j e </w:t>
      </w:r>
    </w:p>
    <w:p w:rsidRDefault="00085BD3" w:rsidP="00085BD3" w:rsidR="00085BD3" w:rsidRPr="00E23552">
      <w:pPr>
        <w:jc w:val="center"/>
      </w:pPr>
    </w:p>
    <w:p w:rsidRDefault="00085BD3" w:rsidP="00D70E36" w:rsidR="00C258C8" w:rsidRPr="00502F42">
      <w:pPr>
        <w:pStyle w:val="BodyText21"/>
        <w:numPr>
          <w:ilvl w:val="0"/>
          <w:numId w:val="2"/>
        </w:numPr>
        <w:rPr>
          <w:rFonts w:hAnsi="Times New Roman" w:ascii="Times New Roman"/>
        </w:rPr>
      </w:pPr>
      <w:r w:rsidRPr="00502F42">
        <w:rPr>
          <w:rFonts w:hAnsi="Times New Roman" w:ascii="Times New Roman"/>
          <w:b/>
          <w:szCs w:val="24"/>
        </w:rPr>
        <w:t>Otvara se</w:t>
      </w:r>
      <w:r w:rsidRPr="00502F42">
        <w:rPr>
          <w:rFonts w:hAnsi="Times New Roman" w:ascii="Times New Roman"/>
          <w:szCs w:val="24"/>
        </w:rPr>
        <w:t xml:space="preserve"> stečajni postupak nad dužnikom</w:t>
      </w:r>
      <w:r w:rsidR="008331A7" w:rsidRPr="00502F42">
        <w:rPr>
          <w:rFonts w:hAnsi="Times New Roman" w:ascii="Times New Roman"/>
        </w:rPr>
        <w:t xml:space="preserve"> </w:t>
      </w:r>
      <w:r w:rsidR="00502F42" w:rsidRPr="00502F42">
        <w:rPr>
          <w:rFonts w:hAnsi="Times New Roman" w:ascii="Times New Roman"/>
        </w:rPr>
        <w:t>ADRIAS GRADITELJSTVO d.o.o. Crikvenica, Vinodolska 20, OIB: 64139962107, MBS: 040168114.</w:t>
      </w:r>
    </w:p>
    <w:p w:rsidRDefault="00C258C8" w:rsidP="00D70E36" w:rsidR="00C258C8">
      <w:pPr>
        <w:pStyle w:val="BodyText21"/>
        <w:rPr>
          <w:rFonts w:hAnsi="Times New Roman" w:ascii="Times New Roman"/>
          <w:szCs w:val="24"/>
        </w:rPr>
      </w:pPr>
    </w:p>
    <w:p w:rsidRDefault="00085BD3" w:rsidP="00D70E36" w:rsidR="003E5EDE">
      <w:pPr>
        <w:pStyle w:val="BodyText21"/>
        <w:numPr>
          <w:ilvl w:val="0"/>
          <w:numId w:val="2"/>
        </w:numPr>
        <w:rPr>
          <w:rFonts w:hAnsi="Times New Roman" w:ascii="Times New Roman"/>
        </w:rPr>
      </w:pPr>
      <w:r w:rsidRPr="00E23552">
        <w:rPr>
          <w:rFonts w:hAnsi="Times New Roman" w:ascii="Times New Roman"/>
          <w:szCs w:val="24"/>
        </w:rPr>
        <w:t>Za stečajnog upravitelja im</w:t>
      </w:r>
      <w:r>
        <w:rPr>
          <w:rFonts w:hAnsi="Times New Roman" w:ascii="Times New Roman"/>
          <w:szCs w:val="24"/>
        </w:rPr>
        <w:t>enuje se</w:t>
      </w:r>
      <w:r w:rsidR="008331A7">
        <w:rPr>
          <w:rFonts w:hAnsi="Times New Roman" w:ascii="Times New Roman"/>
        </w:rPr>
        <w:t xml:space="preserve"> </w:t>
      </w:r>
      <w:r w:rsidR="00502F42">
        <w:rPr>
          <w:rFonts w:hAnsi="Times New Roman" w:ascii="Times New Roman"/>
        </w:rPr>
        <w:t>Nada Barišić iz Rijeke, M. Jengića 33, OIB: 73310761038.</w:t>
      </w:r>
    </w:p>
    <w:p w:rsidRDefault="00502F42" w:rsidP="00D70E36" w:rsidR="00502F42" w:rsidRPr="00E235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85BD3" w:rsidP="00D70E36" w:rsidR="00085BD3" w:rsidRPr="00E23552">
      <w:pPr>
        <w:ind w:hanging="360" w:left="720"/>
        <w:jc w:val="both"/>
      </w:pPr>
      <w:r w:rsidRPr="00E23552">
        <w:rPr>
          <w:b/>
        </w:rPr>
        <w:t>III</w:t>
      </w:r>
      <w:r w:rsidR="00DC0366">
        <w:rPr>
          <w:b/>
        </w:rPr>
        <w:t>.</w:t>
      </w:r>
      <w:r w:rsidRPr="00E23552">
        <w:tab/>
      </w:r>
      <w:r w:rsidR="00183E09">
        <w:tab/>
      </w:r>
      <w:r w:rsidRPr="00E23552">
        <w:t xml:space="preserve">Stečajni postupak otvoren je </w:t>
      </w:r>
      <w:r w:rsidR="00502F42">
        <w:rPr>
          <w:b/>
        </w:rPr>
        <w:t>23</w:t>
      </w:r>
      <w:r w:rsidR="003E5EDE" w:rsidRPr="00B645E4">
        <w:rPr>
          <w:b/>
        </w:rPr>
        <w:t>.</w:t>
      </w:r>
      <w:r w:rsidR="003E5EDE">
        <w:rPr>
          <w:b/>
        </w:rPr>
        <w:t xml:space="preserve"> </w:t>
      </w:r>
      <w:r w:rsidR="00502F42">
        <w:rPr>
          <w:b/>
        </w:rPr>
        <w:t>studenoga</w:t>
      </w:r>
      <w:r w:rsidR="003E5EDE">
        <w:rPr>
          <w:b/>
        </w:rPr>
        <w:t xml:space="preserve"> 2015</w:t>
      </w:r>
      <w:r w:rsidR="00D216E5">
        <w:rPr>
          <w:b/>
        </w:rPr>
        <w:t>. u 1</w:t>
      </w:r>
      <w:r w:rsidR="008331A7">
        <w:rPr>
          <w:b/>
        </w:rPr>
        <w:t>4</w:t>
      </w:r>
      <w:r w:rsidR="00DC0366">
        <w:rPr>
          <w:b/>
        </w:rPr>
        <w:t>:</w:t>
      </w:r>
      <w:r w:rsidR="00566F67">
        <w:rPr>
          <w:b/>
        </w:rPr>
        <w:t>0</w:t>
      </w:r>
      <w:r w:rsidRPr="00251BE6">
        <w:rPr>
          <w:b/>
        </w:rPr>
        <w:t>0</w:t>
      </w:r>
      <w:r w:rsidRPr="00E23552">
        <w:t xml:space="preserve"> sati kojeg dana je ovo rješenje i oglas o otvaranju stečajnog postupka istaknuto na </w:t>
      </w:r>
      <w:r w:rsidR="000116FE" w:rsidRPr="000116FE">
        <w:t>mrežnoj stranici e-oglasna ploča suda</w:t>
      </w:r>
      <w:r w:rsidRPr="00E23552">
        <w:t>.</w:t>
      </w:r>
    </w:p>
    <w:p w:rsidRDefault="00085BD3" w:rsidP="00D70E36" w:rsidR="00085BD3">
      <w:pPr>
        <w:ind w:hanging="720" w:left="720"/>
        <w:jc w:val="both"/>
      </w:pPr>
    </w:p>
    <w:p w:rsidRDefault="000116FE" w:rsidP="00D70E36" w:rsidR="000116FE">
      <w:pPr>
        <w:ind w:hanging="720" w:left="720"/>
        <w:jc w:val="both"/>
      </w:pPr>
    </w:p>
    <w:p w:rsidRDefault="000116FE" w:rsidP="00D70E36" w:rsidR="000116FE">
      <w:pPr>
        <w:ind w:hanging="360" w:left="720"/>
        <w:jc w:val="both"/>
      </w:pPr>
      <w:r w:rsidRPr="00FA4856">
        <w:rPr>
          <w:b/>
        </w:rPr>
        <w:t>IV.</w:t>
      </w:r>
      <w:r>
        <w:t xml:space="preserve"> </w:t>
      </w:r>
      <w:r w:rsidR="00FA4856">
        <w:tab/>
      </w:r>
      <w:r w:rsidR="00FA4856">
        <w:tab/>
      </w:r>
      <w:r>
        <w:t>Pozivaju se vjerovnici viših isplatnih redova da u roku od 30 dana od dana isteka osmog dana od dana objave oglasa o otvaranju stečajnog postupka na mrežnoj stranici e-oglasna ploča suda, prijave svoje tražbine stečajnom upravitelju u skladu s pravilima Stečajnog zakona i to u dva primjerka s ispravama iz kojih tražbina proizlazi, te prilože potvrdu o uplaćenoj sudskog pristojbi u iznosu od 2% od vrijednosti prijavljene tražbine ali ne više od 500,00 kn.</w:t>
      </w:r>
    </w:p>
    <w:p w:rsidRDefault="000116FE" w:rsidP="00D70E36" w:rsidR="000116FE">
      <w:pPr>
        <w:ind w:hanging="720" w:left="720"/>
        <w:jc w:val="both"/>
      </w:pPr>
    </w:p>
    <w:p w:rsidRDefault="000116FE" w:rsidP="00D70E36" w:rsidR="000116FE">
      <w:pPr>
        <w:ind w:hanging="720" w:left="720"/>
        <w:jc w:val="both"/>
      </w:pPr>
      <w:r>
        <w:tab/>
      </w:r>
      <w:r w:rsidR="000E5C45">
        <w:tab/>
      </w:r>
      <w:r>
        <w:t xml:space="preserve">Pristojbu je potrebno uplatiti u korist Državnog proračuna na broj računa 1001005-1863000160, poziv na broj HR64 5045-3540-1102013. Zaposlenici koji prijavljuju svoje tražbine po osnovi rada nisu dužni platiti pristojbu. </w:t>
      </w:r>
    </w:p>
    <w:p w:rsidRDefault="000116FE" w:rsidP="00D70E36" w:rsidR="000116FE">
      <w:pPr>
        <w:ind w:hanging="720" w:left="720"/>
        <w:jc w:val="both"/>
      </w:pPr>
    </w:p>
    <w:p w:rsidRDefault="000116FE" w:rsidP="00D70E36" w:rsidR="000116FE">
      <w:pPr>
        <w:ind w:hanging="720" w:left="720"/>
        <w:jc w:val="both"/>
      </w:pPr>
      <w:r>
        <w:t xml:space="preserve">            </w:t>
      </w:r>
      <w:r>
        <w:tab/>
        <w:t>U prijavi je potrebno navesti osnovu i visinu tražbine u kunama te broj računa vjerovnika.</w:t>
      </w:r>
    </w:p>
    <w:p w:rsidRDefault="000116FE" w:rsidP="00D70E36" w:rsidR="000116FE">
      <w:pPr>
        <w:ind w:hanging="720" w:left="720"/>
        <w:jc w:val="both"/>
      </w:pPr>
      <w:r>
        <w:lastRenderedPageBreak/>
        <w:t xml:space="preserve">            </w:t>
      </w:r>
      <w:r>
        <w:tab/>
        <w:t>Ako se prijavljuje tražbina o kojoj se vodi parnica prije otvaranja stečajnog postupka, u prijavi je potrebno navesti sud pred kojim se vodi parnica s naznakom broja spisa.</w:t>
      </w:r>
    </w:p>
    <w:p w:rsidRDefault="000116FE" w:rsidP="00D70E36" w:rsidR="000116FE">
      <w:pPr>
        <w:ind w:hanging="720" w:left="720"/>
        <w:jc w:val="both"/>
      </w:pPr>
    </w:p>
    <w:p w:rsidRDefault="000116FE" w:rsidP="00D70E36" w:rsidR="000116FE">
      <w:pPr>
        <w:ind w:hanging="720" w:left="720"/>
        <w:jc w:val="both"/>
      </w:pPr>
      <w:r w:rsidRPr="00FA4856">
        <w:rPr>
          <w:b/>
        </w:rPr>
        <w:t>V.</w:t>
      </w:r>
      <w:r>
        <w:tab/>
      </w:r>
      <w:r>
        <w:tab/>
        <w:t>Pozivaju se vjerovnici koji imaju tražbine osigurane razlučnim pravom obavijestiti stečajnog upravitelja u roku od 30 dana od dana isteka osmog dana od dana objave oglasa o otvaranju stečajnog postupka na mrežnoj stranici e-oglasna ploča suda,  u  pisanom obliku, o postojanju svojih razlučnih prava, pravnoj osnovi razlučnog prava i dijelu imovine stečajnog dužnika na koji se odnosi njihovo razlučno pravo.</w:t>
      </w:r>
    </w:p>
    <w:p w:rsidRDefault="000116FE" w:rsidP="00D70E36" w:rsidR="000116FE">
      <w:pPr>
        <w:ind w:hanging="720" w:left="720"/>
        <w:jc w:val="both"/>
      </w:pPr>
      <w:r>
        <w:t xml:space="preserve">            </w:t>
      </w:r>
      <w:r>
        <w:tab/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0116FE" w:rsidP="00D70E36" w:rsidR="000116FE">
      <w:pPr>
        <w:ind w:hanging="720" w:left="720"/>
        <w:jc w:val="both"/>
      </w:pPr>
    </w:p>
    <w:p w:rsidRDefault="000116FE" w:rsidP="00D70E36" w:rsidR="000116FE">
      <w:pPr>
        <w:ind w:hanging="720" w:left="720"/>
        <w:jc w:val="both"/>
      </w:pPr>
      <w:r w:rsidRPr="00FA4856">
        <w:rPr>
          <w:b/>
        </w:rPr>
        <w:t>VI.</w:t>
      </w:r>
      <w:r>
        <w:t xml:space="preserve">    </w:t>
      </w:r>
      <w:r>
        <w:tab/>
      </w:r>
      <w:r>
        <w:tab/>
        <w:t>Pozivaju se izlučni vjerovnici u roku od 30 dana od isteka osmog dana od dana objave oglasa o otvaranju stečajnog postupka na mrežnoj stranici e-oglasna ploča suda, obavijestiti stečajnog upravitelja o svom izlučnom pravu, pravnoj osnovi izlučnog prava, te označiti predmet na koji se njihovo izlučno pravo odnosi.</w:t>
      </w:r>
    </w:p>
    <w:p w:rsidRDefault="000116FE" w:rsidP="00D70E36" w:rsidR="000116FE">
      <w:pPr>
        <w:ind w:hanging="720" w:left="720"/>
        <w:jc w:val="both"/>
      </w:pPr>
    </w:p>
    <w:p w:rsidRDefault="000116FE" w:rsidP="00D70E36" w:rsidR="000116FE">
      <w:pPr>
        <w:ind w:hanging="720" w:left="720"/>
        <w:jc w:val="both"/>
      </w:pPr>
      <w:r w:rsidRPr="00FA4856">
        <w:rPr>
          <w:b/>
        </w:rPr>
        <w:t>VII.</w:t>
      </w:r>
      <w:r>
        <w:tab/>
      </w:r>
      <w:r>
        <w:tab/>
        <w:t>Pozivaju se dužnici stečajnog dužnika svoje obveze bez odgode ispuniti stečajnom upravitelju za stečajnog dužnika.</w:t>
      </w:r>
    </w:p>
    <w:p w:rsidRDefault="000116FE" w:rsidP="00D70E36" w:rsidR="000116FE">
      <w:pPr>
        <w:ind w:hanging="720" w:left="720"/>
        <w:jc w:val="both"/>
      </w:pPr>
      <w:r>
        <w:tab/>
      </w:r>
    </w:p>
    <w:p w:rsidRDefault="000116FE" w:rsidP="00D70E36" w:rsidR="000116FE">
      <w:pPr>
        <w:ind w:hanging="720" w:left="720"/>
        <w:jc w:val="both"/>
      </w:pPr>
      <w:r w:rsidRPr="00FA4856">
        <w:rPr>
          <w:b/>
        </w:rPr>
        <w:t>VIII.</w:t>
      </w:r>
      <w:r>
        <w:t xml:space="preserve"> </w:t>
      </w:r>
      <w:r>
        <w:tab/>
      </w:r>
      <w:r>
        <w:tab/>
        <w:t>Rješenje o otvaranju stečajnog postupka upisat će se u sudskom registru ovog suda i objaviti na mrežnoj stranici e-oglasna ploča suda.</w:t>
      </w:r>
    </w:p>
    <w:p w:rsidRDefault="000116FE" w:rsidP="00D70E36" w:rsidR="000116FE">
      <w:pPr>
        <w:ind w:hanging="720" w:left="720"/>
        <w:jc w:val="both"/>
      </w:pPr>
      <w:r>
        <w:tab/>
      </w:r>
    </w:p>
    <w:p w:rsidRDefault="000116FE" w:rsidP="00D70E36" w:rsidR="000116FE">
      <w:pPr>
        <w:ind w:hanging="720" w:left="720"/>
        <w:jc w:val="both"/>
      </w:pPr>
      <w:r w:rsidRPr="00FA4856">
        <w:rPr>
          <w:b/>
        </w:rPr>
        <w:t>IX.</w:t>
      </w:r>
      <w:r>
        <w:tab/>
      </w:r>
      <w:r>
        <w:tab/>
        <w:t xml:space="preserve">Određuje se ročište vjerovnika na kojem će se ispitati prijavljene tražbine (opće ispitno ročište) za dan </w:t>
      </w:r>
      <w:r w:rsidR="00502F42">
        <w:rPr>
          <w:b/>
        </w:rPr>
        <w:t>8. veljače 2016. u 09</w:t>
      </w:r>
      <w:r w:rsidRPr="00FA4856">
        <w:rPr>
          <w:b/>
        </w:rPr>
        <w:t>,30 sati</w:t>
      </w:r>
      <w:r>
        <w:t xml:space="preserve">, u prostorijama Trgovačkog suda u Rijeci, Rijeka, Zadarska 1 i 3, sudnica 8, prvi kat. </w:t>
      </w:r>
    </w:p>
    <w:p w:rsidRDefault="000116FE" w:rsidP="00D70E36" w:rsidR="000116FE">
      <w:pPr>
        <w:ind w:hanging="720" w:left="720"/>
        <w:jc w:val="both"/>
      </w:pPr>
      <w:r>
        <w:tab/>
      </w:r>
    </w:p>
    <w:p w:rsidRDefault="000116FE" w:rsidP="00D70E36" w:rsidR="000116FE">
      <w:pPr>
        <w:ind w:hanging="720" w:left="720"/>
        <w:jc w:val="both"/>
      </w:pPr>
      <w:r w:rsidRPr="00FA4856">
        <w:rPr>
          <w:b/>
        </w:rPr>
        <w:t>X.</w:t>
      </w:r>
      <w:r>
        <w:t xml:space="preserve">  </w:t>
      </w:r>
      <w:r>
        <w:tab/>
      </w:r>
      <w:r>
        <w:tab/>
        <w:t>Tablica prijavljenih tražbina bit će izložena u pisarnici ovog suda, sobi 301, III. kat, osam dana prije ročišta (čl. 174. st. 4. SZ-a).</w:t>
      </w:r>
    </w:p>
    <w:p w:rsidRDefault="000116FE" w:rsidP="00D70E36" w:rsidR="000116FE">
      <w:pPr>
        <w:ind w:hanging="720" w:left="720"/>
        <w:jc w:val="both"/>
      </w:pPr>
      <w:r>
        <w:tab/>
      </w:r>
    </w:p>
    <w:p w:rsidRDefault="000116FE" w:rsidP="00D70E36" w:rsidR="000116FE">
      <w:pPr>
        <w:ind w:hanging="720" w:left="720"/>
        <w:jc w:val="both"/>
      </w:pPr>
      <w:r w:rsidRPr="00FA4856">
        <w:rPr>
          <w:b/>
        </w:rPr>
        <w:t>XI.</w:t>
      </w:r>
      <w:r w:rsidRPr="00FA4856">
        <w:rPr>
          <w:b/>
        </w:rPr>
        <w:tab/>
      </w:r>
      <w:r>
        <w:t xml:space="preserve">             Ročište vjerovnika na kojem će se na temelju izvješća stečajnog upravitelja odlučivati o daljnjem tijeku postupka (izvještajno ročište) određuje se za </w:t>
      </w:r>
      <w:r w:rsidR="00502F42">
        <w:rPr>
          <w:b/>
        </w:rPr>
        <w:t>8. veljače 2016. u 10</w:t>
      </w:r>
      <w:r w:rsidRPr="00FA4856">
        <w:rPr>
          <w:b/>
        </w:rPr>
        <w:t>:00 sati</w:t>
      </w:r>
      <w:r>
        <w:t>, u prostorijama Trgovačkog suda u Rijeci, Rijeka, Zadarska 1 i 3, sudnica 8, prvi kat.</w:t>
      </w:r>
    </w:p>
    <w:p w:rsidRDefault="000116FE" w:rsidP="00D70E36" w:rsidR="000116FE">
      <w:pPr>
        <w:ind w:hanging="720" w:left="720"/>
        <w:jc w:val="both"/>
      </w:pPr>
    </w:p>
    <w:p w:rsidRDefault="00085BD3" w:rsidP="00D70E36" w:rsidR="00085BD3" w:rsidRPr="00E2355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23552">
        <w:rPr>
          <w:b w:val="false"/>
          <w:szCs w:val="24"/>
        </w:rPr>
        <w:t>Obrazloženje</w:t>
      </w:r>
    </w:p>
    <w:p w:rsidRDefault="00085BD3" w:rsidP="00D70E36" w:rsidR="00085BD3" w:rsidRPr="00E23552">
      <w:pPr>
        <w:numPr>
          <w:ilvl w:val="12"/>
          <w:numId w:val="0"/>
        </w:numPr>
        <w:jc w:val="both"/>
      </w:pPr>
    </w:p>
    <w:p w:rsidRDefault="005F3A6D" w:rsidP="00D70E36" w:rsidR="00B645E4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Predlagateljica je </w:t>
      </w:r>
      <w:r w:rsidR="0097780C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97780C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97780C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podnijela prijedlog </w:t>
      </w:r>
      <w:r w:rsidR="00562693">
        <w:rPr>
          <w:rFonts w:hAnsi="Times New Roman" w:ascii="Times New Roman"/>
        </w:rPr>
        <w:t>za pokretanje</w:t>
      </w:r>
      <w:r w:rsidR="00B645E4">
        <w:rPr>
          <w:rFonts w:hAnsi="Times New Roman" w:ascii="Times New Roman"/>
        </w:rPr>
        <w:t xml:space="preserve"> </w:t>
      </w:r>
      <w:r w:rsidR="00562693">
        <w:rPr>
          <w:rFonts w:hAnsi="Times New Roman" w:ascii="Times New Roman"/>
        </w:rPr>
        <w:t xml:space="preserve">stečajnog postupka nad </w:t>
      </w:r>
      <w:r w:rsidR="00B645E4">
        <w:rPr>
          <w:rFonts w:hAnsi="Times New Roman" w:ascii="Times New Roman"/>
        </w:rPr>
        <w:t xml:space="preserve">uvodno označenim dužnikom </w:t>
      </w:r>
      <w:r w:rsidR="0023193D">
        <w:rPr>
          <w:rFonts w:hAnsi="Times New Roman" w:ascii="Times New Roman"/>
        </w:rPr>
        <w:t xml:space="preserve">tvrdeći da </w:t>
      </w:r>
      <w:r w:rsidR="00B645E4">
        <w:rPr>
          <w:rFonts w:hAnsi="Times New Roman" w:ascii="Times New Roman"/>
        </w:rPr>
        <w:t>postoji razlog za otvaranje st</w:t>
      </w:r>
      <w:r w:rsidR="0097780C">
        <w:rPr>
          <w:rFonts w:hAnsi="Times New Roman" w:ascii="Times New Roman"/>
        </w:rPr>
        <w:t xml:space="preserve">ečajnog postupka.  Uz prijedlog predlagateljica je dostavila spis </w:t>
      </w:r>
      <w:r w:rsidR="00305D62">
        <w:rPr>
          <w:rFonts w:hAnsi="Times New Roman" w:ascii="Times New Roman"/>
        </w:rPr>
        <w:t>klasa: UP-I/110/07/13-01/2582, ur. b</w:t>
      </w:r>
      <w:r w:rsidR="0097780C">
        <w:rPr>
          <w:rFonts w:hAnsi="Times New Roman" w:ascii="Times New Roman"/>
        </w:rPr>
        <w:t>roj: 04-06-13-2582-7 iz kojeg proizl</w:t>
      </w:r>
      <w:r w:rsidR="00305D62">
        <w:rPr>
          <w:rFonts w:hAnsi="Times New Roman" w:ascii="Times New Roman"/>
        </w:rPr>
        <w:t>azi da je rješenjem FINE od 1. ožujka 2013. o</w:t>
      </w:r>
      <w:r w:rsidR="0097780C">
        <w:rPr>
          <w:rFonts w:hAnsi="Times New Roman" w:ascii="Times New Roman"/>
        </w:rPr>
        <w:t xml:space="preserve">dbačen dužnikov prijedlog za otvaranje postupka predstečajne </w:t>
      </w:r>
      <w:r w:rsidR="00305D62">
        <w:rPr>
          <w:rFonts w:hAnsi="Times New Roman" w:ascii="Times New Roman"/>
        </w:rPr>
        <w:t>nagodbe te potvrdu  FINE od 4. ožujka 2013. i</w:t>
      </w:r>
      <w:r w:rsidR="0097780C">
        <w:rPr>
          <w:rFonts w:hAnsi="Times New Roman" w:ascii="Times New Roman"/>
        </w:rPr>
        <w:t>z koje je vidljivo da d</w:t>
      </w:r>
      <w:r w:rsidR="00305D62">
        <w:rPr>
          <w:rFonts w:hAnsi="Times New Roman" w:ascii="Times New Roman"/>
        </w:rPr>
        <w:t>užnik u razdoblju dužem</w:t>
      </w:r>
      <w:r w:rsidR="0097780C">
        <w:rPr>
          <w:rFonts w:hAnsi="Times New Roman" w:ascii="Times New Roman"/>
        </w:rPr>
        <w:t xml:space="preserve"> od 60 dana ima evidentirane neizvršene osnove za plaćanje, a koje je trebalo na temelju valjanih osnova za plaćanje, bez daljnjeg pristanka dužnika naplatiti s bilo kojeg od njegovih računa</w:t>
      </w:r>
      <w:r w:rsidR="00490510">
        <w:rPr>
          <w:rFonts w:hAnsi="Times New Roman" w:ascii="Times New Roman"/>
        </w:rPr>
        <w:t>.</w:t>
      </w:r>
    </w:p>
    <w:p w:rsidRDefault="00305D62" w:rsidP="00D70E36" w:rsidR="00305D62">
      <w:pPr>
        <w:pStyle w:val="Tijeloteksta"/>
        <w:ind w:firstLine="720" w:left="0"/>
        <w:rPr>
          <w:rFonts w:hAnsi="Times New Roman" w:ascii="Times New Roman"/>
        </w:rPr>
      </w:pPr>
    </w:p>
    <w:p w:rsidRDefault="00B645E4" w:rsidP="00D70E36" w:rsidR="00144A88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Rješenjem ovog</w:t>
      </w:r>
      <w:r w:rsidR="0097780C">
        <w:rPr>
          <w:rFonts w:hAnsi="Times New Roman" w:ascii="Times New Roman"/>
        </w:rPr>
        <w:t xml:space="preserve"> suda od 21</w:t>
      </w:r>
      <w:r>
        <w:rPr>
          <w:rFonts w:hAnsi="Times New Roman" w:ascii="Times New Roman"/>
        </w:rPr>
        <w:t xml:space="preserve">. </w:t>
      </w:r>
      <w:r w:rsidR="00490510">
        <w:rPr>
          <w:rFonts w:hAnsi="Times New Roman" w:ascii="Times New Roman"/>
        </w:rPr>
        <w:t xml:space="preserve">listopada </w:t>
      </w:r>
      <w:r w:rsidR="0097780C">
        <w:rPr>
          <w:rFonts w:hAnsi="Times New Roman" w:ascii="Times New Roman"/>
        </w:rPr>
        <w:t>2013 pokrenut je prethodni postupak radi utvrđivanja uvjeta za otvaranje stečajnog postupka nad dužnikom</w:t>
      </w:r>
      <w:r w:rsidR="00144A88">
        <w:rPr>
          <w:rFonts w:hAnsi="Times New Roman" w:ascii="Times New Roman"/>
        </w:rPr>
        <w:t xml:space="preserve"> te je taj postupak preki</w:t>
      </w:r>
      <w:r w:rsidR="00305D62">
        <w:rPr>
          <w:rFonts w:hAnsi="Times New Roman" w:ascii="Times New Roman"/>
        </w:rPr>
        <w:t>nut rješenjem ovog suda od 26. s</w:t>
      </w:r>
      <w:r w:rsidR="00144A88">
        <w:rPr>
          <w:rFonts w:hAnsi="Times New Roman" w:ascii="Times New Roman"/>
        </w:rPr>
        <w:t>tudenoga 2013., a nastavlje</w:t>
      </w:r>
      <w:r w:rsidR="00305D62">
        <w:rPr>
          <w:rFonts w:hAnsi="Times New Roman" w:ascii="Times New Roman"/>
        </w:rPr>
        <w:t>n je rješenjem ovog suda od 4. v</w:t>
      </w:r>
      <w:r w:rsidR="00144A88">
        <w:rPr>
          <w:rFonts w:hAnsi="Times New Roman" w:ascii="Times New Roman"/>
        </w:rPr>
        <w:t xml:space="preserve">eljače 2015. Protiv navedenog rješenja o nastavku postupka dužnik je podnio žalbu koja je odbijena </w:t>
      </w:r>
      <w:r w:rsidR="00305D62">
        <w:rPr>
          <w:rFonts w:hAnsi="Times New Roman" w:ascii="Times New Roman"/>
        </w:rPr>
        <w:t xml:space="preserve">kao neosnovan </w:t>
      </w:r>
      <w:r w:rsidR="00144A88">
        <w:rPr>
          <w:rFonts w:hAnsi="Times New Roman" w:ascii="Times New Roman"/>
        </w:rPr>
        <w:t>rješenjem Visokog trgovačkog suda Republike Hrvatsk</w:t>
      </w:r>
      <w:r w:rsidR="00305D62">
        <w:rPr>
          <w:rFonts w:hAnsi="Times New Roman" w:ascii="Times New Roman"/>
        </w:rPr>
        <w:t>e poslovni broj Pž-1735/15-3 od 11. o</w:t>
      </w:r>
      <w:r w:rsidR="00144A88">
        <w:rPr>
          <w:rFonts w:hAnsi="Times New Roman" w:ascii="Times New Roman"/>
        </w:rPr>
        <w:t xml:space="preserve">žujka 2015. </w:t>
      </w:r>
    </w:p>
    <w:p w:rsidRDefault="00144A88" w:rsidP="00D70E36" w:rsidR="00144A88">
      <w:pPr>
        <w:pStyle w:val="Tijeloteksta"/>
        <w:ind w:firstLine="720" w:left="0"/>
        <w:rPr>
          <w:rFonts w:hAnsi="Times New Roman" w:ascii="Times New Roman"/>
        </w:rPr>
      </w:pPr>
    </w:p>
    <w:p w:rsidRDefault="002501D9" w:rsidP="00D70E36" w:rsidR="002501D9">
      <w:pPr>
        <w:pStyle w:val="Tijeloteksta"/>
        <w:ind w:firstLine="720" w:left="0"/>
        <w:rPr>
          <w:rFonts w:hAnsi="Times New Roman" w:ascii="Times New Roman"/>
        </w:rPr>
      </w:pPr>
    </w:p>
    <w:p w:rsidRDefault="002501D9" w:rsidP="00D70E36" w:rsidR="00144A88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Tijekom prethodnog postupka sud je utvrdio da je kod dužnika ostvaren stečajni razlog nesposobnosti za plaćanje iz čl. 4. </w:t>
      </w:r>
      <w:r w:rsidR="00040628">
        <w:rPr>
          <w:rFonts w:hAnsi="Times New Roman" w:ascii="Times New Roman"/>
        </w:rPr>
        <w:t>s</w:t>
      </w:r>
      <w:r>
        <w:rPr>
          <w:rFonts w:hAnsi="Times New Roman" w:ascii="Times New Roman"/>
        </w:rPr>
        <w:t>t.</w:t>
      </w:r>
      <w:r w:rsidR="00040628">
        <w:rPr>
          <w:rFonts w:hAnsi="Times New Roman" w:ascii="Times New Roman"/>
        </w:rPr>
        <w:t xml:space="preserve"> 6. </w:t>
      </w:r>
      <w:r w:rsidR="0097780C" w:rsidRPr="0097780C">
        <w:rPr>
          <w:rFonts w:hAnsi="Times New Roman" w:ascii="Times New Roman"/>
        </w:rPr>
        <w:t>Stečajnog zakona ("Narodne novine" broj  44/96, 29/99, 129/00, 123/03, 82/06, 116</w:t>
      </w:r>
      <w:r w:rsidR="00144A88">
        <w:rPr>
          <w:rFonts w:hAnsi="Times New Roman" w:ascii="Times New Roman"/>
        </w:rPr>
        <w:t>/10, 25/12 i 133/12; dalje: SZ)</w:t>
      </w:r>
      <w:r w:rsidR="00040628">
        <w:rPr>
          <w:rFonts w:hAnsi="Times New Roman" w:ascii="Times New Roman"/>
        </w:rPr>
        <w:t>. Naime, postojan</w:t>
      </w:r>
      <w:r>
        <w:rPr>
          <w:rFonts w:hAnsi="Times New Roman" w:ascii="Times New Roman"/>
        </w:rPr>
        <w:t>j</w:t>
      </w:r>
      <w:r w:rsidR="00040628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ovog stečajnog razloga utvrđeno je iz p</w:t>
      </w:r>
      <w:r w:rsidR="00144A88">
        <w:rPr>
          <w:rFonts w:hAnsi="Times New Roman" w:ascii="Times New Roman"/>
        </w:rPr>
        <w:t>otvrda FINE od 4</w:t>
      </w:r>
      <w:r>
        <w:rPr>
          <w:rFonts w:hAnsi="Times New Roman" w:ascii="Times New Roman"/>
        </w:rPr>
        <w:t xml:space="preserve">. </w:t>
      </w:r>
      <w:r w:rsidR="00144A88">
        <w:rPr>
          <w:rFonts w:hAnsi="Times New Roman" w:ascii="Times New Roman"/>
        </w:rPr>
        <w:t>ožujka 2013</w:t>
      </w:r>
      <w:r>
        <w:rPr>
          <w:rFonts w:hAnsi="Times New Roman" w:ascii="Times New Roman"/>
        </w:rPr>
        <w:t>.</w:t>
      </w:r>
      <w:r w:rsidR="00144A88">
        <w:rPr>
          <w:rFonts w:hAnsi="Times New Roman" w:ascii="Times New Roman"/>
        </w:rPr>
        <w:t xml:space="preserve"> (list 7 spisa) i</w:t>
      </w:r>
      <w:r>
        <w:rPr>
          <w:rFonts w:hAnsi="Times New Roman" w:ascii="Times New Roman"/>
        </w:rPr>
        <w:t xml:space="preserve"> </w:t>
      </w:r>
      <w:r w:rsidR="00305D62">
        <w:rPr>
          <w:rFonts w:hAnsi="Times New Roman" w:ascii="Times New Roman"/>
        </w:rPr>
        <w:t>29. l</w:t>
      </w:r>
      <w:r w:rsidR="00144A88">
        <w:rPr>
          <w:rFonts w:hAnsi="Times New Roman" w:ascii="Times New Roman"/>
        </w:rPr>
        <w:t xml:space="preserve">istopada 2013. (list 18 spisa) koje su </w:t>
      </w:r>
      <w:r w:rsidR="00305D62">
        <w:rPr>
          <w:rFonts w:hAnsi="Times New Roman" w:ascii="Times New Roman"/>
        </w:rPr>
        <w:t>izdane temeljem odredbe čl. 4. st. 9. SZ-a i iz kojih j</w:t>
      </w:r>
      <w:r w:rsidR="00144A88">
        <w:rPr>
          <w:rFonts w:hAnsi="Times New Roman" w:ascii="Times New Roman"/>
        </w:rPr>
        <w:t>e vidljivo da dužnik u Očevidniku redoslijeda osnova za plaćanje ima evidentirane osnove za plaćanje u razdoblju dužem od 60 dana, a koje je trebalo, na temelju valjanih osnova za plaćanje, bez daljnjeg pristanka dužnika naplatiti s bilo kojeg od njegovih računa. Da je dužnik nesposoban za plaćanje proizlazi i iz iskaza dužnikovo</w:t>
      </w:r>
      <w:r w:rsidR="00305D62">
        <w:rPr>
          <w:rFonts w:hAnsi="Times New Roman" w:ascii="Times New Roman"/>
        </w:rPr>
        <w:t>g punomoćnika s ročišta od 22. rujna 2015. u</w:t>
      </w:r>
      <w:r w:rsidR="00144A88">
        <w:rPr>
          <w:rFonts w:hAnsi="Times New Roman" w:ascii="Times New Roman"/>
        </w:rPr>
        <w:t xml:space="preserve"> kojem je naveo da je dužnikov račun u blokadi za iznos od 1.200.000,00 kn. Prilikom završetka prethodnog postupka, dužnikov račun je bio blokiran za iznos od </w:t>
      </w:r>
      <w:r w:rsidR="00144A88" w:rsidRPr="00144A88">
        <w:rPr>
          <w:rFonts w:hAnsi="Times New Roman" w:ascii="Times New Roman"/>
        </w:rPr>
        <w:t>1.485.222,40 kn</w:t>
      </w:r>
      <w:r w:rsidR="00144A88">
        <w:rPr>
          <w:rFonts w:hAnsi="Times New Roman" w:ascii="Times New Roman"/>
        </w:rPr>
        <w:t>, a kako je naveo dužnikov puno</w:t>
      </w:r>
      <w:r w:rsidR="00305D62">
        <w:rPr>
          <w:rFonts w:hAnsi="Times New Roman" w:ascii="Times New Roman"/>
        </w:rPr>
        <w:t>moćnik na ročištu održanom 19. s</w:t>
      </w:r>
      <w:r w:rsidR="00144A88">
        <w:rPr>
          <w:rFonts w:hAnsi="Times New Roman" w:ascii="Times New Roman"/>
        </w:rPr>
        <w:t>tudenoga 2015.</w:t>
      </w:r>
    </w:p>
    <w:p w:rsidRDefault="00866B45" w:rsidP="00D70E36" w:rsidR="00866B45">
      <w:pPr>
        <w:pStyle w:val="Tijeloteksta"/>
        <w:ind w:firstLine="720" w:left="0"/>
        <w:rPr>
          <w:rFonts w:hAnsi="Times New Roman" w:ascii="Times New Roman"/>
        </w:rPr>
      </w:pPr>
    </w:p>
    <w:p w:rsidRDefault="00866B45" w:rsidP="00D70E36" w:rsidR="00866B45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U odnosu na dužnikove navode isticane tijekom postupka, a koji se svode na to da je dužnikov račun blokiran samo od strane Porezne uprave te da je dospjeli dug prema Poreznoj upravi 550.000,00 kn, a ne u onoj visini za koliki mu je iznos račun blokiran, napominje se kako slijedi.</w:t>
      </w:r>
    </w:p>
    <w:p w:rsidRDefault="00866B45" w:rsidP="00D70E36" w:rsidR="00866B45">
      <w:pPr>
        <w:pStyle w:val="Tijeloteksta"/>
        <w:ind w:firstLine="720" w:left="0"/>
        <w:rPr>
          <w:rFonts w:hAnsi="Times New Roman" w:ascii="Times New Roman"/>
        </w:rPr>
      </w:pPr>
    </w:p>
    <w:p w:rsidRDefault="00866B45" w:rsidP="00D70E36" w:rsidR="00866B45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Naime, čak i da je dužnikov dug prema Republici Hrvatskoj (Porezna uprava) zaista manji od iznosa za koji mu je od strane ovog vjerovnika blokiran račun (prema dužnikov tvrdnja</w:t>
      </w:r>
      <w:r w:rsidR="00305D62">
        <w:rPr>
          <w:rFonts w:hAnsi="Times New Roman" w:ascii="Times New Roman"/>
        </w:rPr>
        <w:t>ma), stečajni razlog iz čl. 4. s</w:t>
      </w:r>
      <w:r>
        <w:rPr>
          <w:rFonts w:hAnsi="Times New Roman" w:ascii="Times New Roman"/>
        </w:rPr>
        <w:t xml:space="preserve">t. 6. SZ-a ne bi bio otklonjen, odnosno </w:t>
      </w:r>
      <w:r w:rsidR="00305D62">
        <w:rPr>
          <w:rFonts w:hAnsi="Times New Roman" w:ascii="Times New Roman"/>
        </w:rPr>
        <w:t xml:space="preserve">dužnik </w:t>
      </w:r>
      <w:r>
        <w:rPr>
          <w:rFonts w:hAnsi="Times New Roman" w:ascii="Times New Roman"/>
        </w:rPr>
        <w:t>n</w:t>
      </w:r>
      <w:r w:rsidR="00305D62">
        <w:rPr>
          <w:rFonts w:hAnsi="Times New Roman" w:ascii="Times New Roman"/>
        </w:rPr>
        <w:t xml:space="preserve">e bi postao sposoban za plaćanje jer bi mu račun i </w:t>
      </w:r>
      <w:r>
        <w:rPr>
          <w:rFonts w:hAnsi="Times New Roman" w:ascii="Times New Roman"/>
        </w:rPr>
        <w:t>dalje ostao blokiran za određeni (eventualno manji) iznos. Također, bez utjecaja je na (ne)postojanje stečajnog razloga činjenica je li dužnik blokiran od strane jednog ili više vjerovnika jer se</w:t>
      </w:r>
      <w:r w:rsidR="00305D6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dužnikova nesposobnost za plaćanje procjenjuje kroz mogućnost trajnijeg ispunjavanja njegovih dospjelih novčanih obveza</w:t>
      </w:r>
      <w:r w:rsidR="00305D62">
        <w:rPr>
          <w:rFonts w:hAnsi="Times New Roman" w:ascii="Times New Roman"/>
        </w:rPr>
        <w:t>, a ne kroz činjenicu broja dužnikovih vjerovnika</w:t>
      </w:r>
      <w:r>
        <w:rPr>
          <w:rFonts w:hAnsi="Times New Roman" w:ascii="Times New Roman"/>
        </w:rPr>
        <w:t xml:space="preserve">. </w:t>
      </w:r>
    </w:p>
    <w:p w:rsidRDefault="00144A88" w:rsidP="00D70E36" w:rsidR="00144A88">
      <w:pPr>
        <w:pStyle w:val="Tijeloteksta"/>
        <w:ind w:firstLine="720" w:left="0"/>
        <w:rPr>
          <w:rFonts w:hAnsi="Times New Roman" w:ascii="Times New Roman"/>
        </w:rPr>
      </w:pPr>
    </w:p>
    <w:p w:rsidRDefault="004F27E1" w:rsidP="00D70E36" w:rsidR="00866B45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Pored navedenog, ističe se da je dužnikov eventualni prijedlog Poreznoj upravi da se s</w:t>
      </w:r>
      <w:r w:rsidR="00305D62">
        <w:rPr>
          <w:rFonts w:hAnsi="Times New Roman" w:ascii="Times New Roman"/>
        </w:rPr>
        <w:t>ukladno Zaključku Vlade od 29. listopada 2015. i</w:t>
      </w:r>
      <w:r>
        <w:rPr>
          <w:rFonts w:hAnsi="Times New Roman" w:ascii="Times New Roman"/>
        </w:rPr>
        <w:t>zvrši restrukturiranje duga na koji prijedl</w:t>
      </w:r>
      <w:r w:rsidR="00305D62">
        <w:rPr>
          <w:rFonts w:hAnsi="Times New Roman" w:ascii="Times New Roman"/>
        </w:rPr>
        <w:t>og se d</w:t>
      </w:r>
      <w:r>
        <w:rPr>
          <w:rFonts w:hAnsi="Times New Roman" w:ascii="Times New Roman"/>
        </w:rPr>
        <w:t>užn</w:t>
      </w:r>
      <w:r w:rsidR="00305D62">
        <w:rPr>
          <w:rFonts w:hAnsi="Times New Roman" w:ascii="Times New Roman"/>
        </w:rPr>
        <w:t>ik pozivao tijekom ovog postupka (ročište od 19. s</w:t>
      </w:r>
      <w:r>
        <w:rPr>
          <w:rFonts w:hAnsi="Times New Roman" w:ascii="Times New Roman"/>
        </w:rPr>
        <w:t>tudenoga 2015.) bez utjecaja na otvaranje stečajnog postupka. Naime, pr</w:t>
      </w:r>
      <w:r w:rsidR="00305D62">
        <w:rPr>
          <w:rFonts w:hAnsi="Times New Roman" w:ascii="Times New Roman"/>
        </w:rPr>
        <w:t>edmetne Smjernice Vlade od 29. listopada 2015. n</w:t>
      </w:r>
      <w:r>
        <w:rPr>
          <w:rFonts w:hAnsi="Times New Roman" w:ascii="Times New Roman"/>
        </w:rPr>
        <w:t>amijenjene su poduzetnicima čiji su financijski problemi rješivi izvan suda (što ovdje nije slučaj s obzirom na to da je stečajni postupak već pokrenut). Osim toga, zaključak Vlade kojim su donesene predmetne smjernice ne predstavlja obvez</w:t>
      </w:r>
      <w:r w:rsidR="00305D62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jući </w:t>
      </w:r>
      <w:r w:rsidR="00305D62">
        <w:rPr>
          <w:rFonts w:hAnsi="Times New Roman" w:ascii="Times New Roman"/>
        </w:rPr>
        <w:t xml:space="preserve">(zakonski) </w:t>
      </w:r>
      <w:r>
        <w:rPr>
          <w:rFonts w:hAnsi="Times New Roman" w:ascii="Times New Roman"/>
        </w:rPr>
        <w:t xml:space="preserve">akt kojeg je sud dužan primjenjivati u sudskom postupku. </w:t>
      </w:r>
    </w:p>
    <w:p w:rsidRDefault="00E07247" w:rsidP="00D70E36" w:rsidR="00E07247">
      <w:pPr>
        <w:pStyle w:val="Tijeloteksta"/>
        <w:ind w:firstLine="720" w:left="0"/>
        <w:rPr>
          <w:rFonts w:hAnsi="Times New Roman" w:ascii="Times New Roman"/>
        </w:rPr>
      </w:pPr>
    </w:p>
    <w:p w:rsidRDefault="00E07247" w:rsidP="00D70E36" w:rsidR="00E07247" w:rsidRPr="00E07247">
      <w:pPr>
        <w:pStyle w:val="Tijeloteksta"/>
        <w:ind w:firstLine="720" w:left="0"/>
        <w:rPr>
          <w:rFonts w:hAnsi="Times New Roman" w:ascii="Times New Roman"/>
        </w:rPr>
      </w:pPr>
      <w:r w:rsidRPr="00E07247">
        <w:rPr>
          <w:rFonts w:hAnsi="Times New Roman" w:ascii="Times New Roman"/>
        </w:rPr>
        <w:t xml:space="preserve">Konačno, </w:t>
      </w:r>
      <w:r w:rsidR="00040628">
        <w:rPr>
          <w:rFonts w:hAnsi="Times New Roman" w:ascii="Times New Roman"/>
        </w:rPr>
        <w:t xml:space="preserve">ističe </w:t>
      </w:r>
      <w:r w:rsidRPr="00E07247">
        <w:rPr>
          <w:rFonts w:hAnsi="Times New Roman" w:ascii="Times New Roman"/>
        </w:rPr>
        <w:t xml:space="preserve">se i da je tijekom prethodnog postupka utvrđeno da dužnik ima dovoljno imovine koja bi ušla u stečajnu masu i kojom bi se mogli namiriti troškovi stečajnog postupka, a što proizlazi iz </w:t>
      </w:r>
      <w:r>
        <w:rPr>
          <w:rFonts w:hAnsi="Times New Roman" w:ascii="Times New Roman"/>
        </w:rPr>
        <w:t>du</w:t>
      </w:r>
      <w:r w:rsidR="004F27E1">
        <w:rPr>
          <w:rFonts w:hAnsi="Times New Roman" w:ascii="Times New Roman"/>
        </w:rPr>
        <w:t xml:space="preserve">žnikovog popisa imovine (list 62 </w:t>
      </w:r>
      <w:r>
        <w:rPr>
          <w:rFonts w:hAnsi="Times New Roman" w:ascii="Times New Roman"/>
        </w:rPr>
        <w:t xml:space="preserve">spisa). </w:t>
      </w:r>
    </w:p>
    <w:p w:rsidRDefault="00E07247" w:rsidP="00D70E36" w:rsidR="00E07247" w:rsidRPr="00E07247">
      <w:pPr>
        <w:pStyle w:val="Tijeloteksta"/>
        <w:ind w:firstLine="720"/>
        <w:rPr>
          <w:rFonts w:hAnsi="Times New Roman" w:ascii="Times New Roman"/>
        </w:rPr>
      </w:pPr>
    </w:p>
    <w:p w:rsidRDefault="00E07247" w:rsidP="00D70E36" w:rsidR="00E07247">
      <w:pPr>
        <w:pStyle w:val="Tijeloteksta"/>
        <w:ind w:firstLine="720" w:left="0"/>
        <w:rPr>
          <w:rFonts w:hAnsi="Times New Roman" w:ascii="Times New Roman"/>
        </w:rPr>
      </w:pPr>
      <w:r w:rsidRPr="00E07247">
        <w:rPr>
          <w:rFonts w:hAnsi="Times New Roman" w:ascii="Times New Roman"/>
        </w:rPr>
        <w:t xml:space="preserve">Slijedom navedenog, a s obzirom na to da </w:t>
      </w:r>
      <w:r>
        <w:rPr>
          <w:rFonts w:hAnsi="Times New Roman" w:ascii="Times New Roman"/>
        </w:rPr>
        <w:t xml:space="preserve">je sud utvrdio postojanje stečajnog razloga nesposobnosti za plaćanje na strani dužnika te da stečajni razlog nije otklonjen do </w:t>
      </w:r>
      <w:r>
        <w:rPr>
          <w:rFonts w:hAnsi="Times New Roman" w:ascii="Times New Roman"/>
        </w:rPr>
        <w:lastRenderedPageBreak/>
        <w:t>završetka prethodnog postupka</w:t>
      </w:r>
      <w:r w:rsidRPr="00E07247">
        <w:rPr>
          <w:rFonts w:hAnsi="Times New Roman" w:ascii="Times New Roman"/>
        </w:rPr>
        <w:t xml:space="preserve">, primjenom odredbe čl. 53. st. 6., 54. i čl. 55. st. 1. SZ-a te čl. 441. st. 1. i 2. u vezi s čl. 12. Stečajnog zakona („Narodne novine“ broj 71/15) riješeno je kao u </w:t>
      </w:r>
      <w:r>
        <w:rPr>
          <w:rFonts w:hAnsi="Times New Roman" w:ascii="Times New Roman"/>
        </w:rPr>
        <w:t>izreci</w:t>
      </w:r>
      <w:r w:rsidRPr="00E07247">
        <w:rPr>
          <w:rFonts w:hAnsi="Times New Roman" w:ascii="Times New Roman"/>
        </w:rPr>
        <w:t>.</w:t>
      </w:r>
    </w:p>
    <w:p w:rsidRDefault="002501D9" w:rsidP="00D70E36" w:rsidR="002501D9">
      <w:pPr>
        <w:pStyle w:val="Tijeloteksta"/>
        <w:ind w:firstLine="720" w:left="0"/>
        <w:rPr>
          <w:rFonts w:hAnsi="Times New Roman" w:ascii="Times New Roman"/>
        </w:rPr>
      </w:pPr>
    </w:p>
    <w:p w:rsidRDefault="001A4793" w:rsidP="00E07247" w:rsidR="001A4793">
      <w:pPr>
        <w:jc w:val="both"/>
      </w:pPr>
    </w:p>
    <w:p w:rsidRDefault="001A4793" w:rsidP="00085BD3" w:rsidR="00085BD3" w:rsidRPr="00E23552">
      <w:pPr>
        <w:numPr>
          <w:ilvl w:val="12"/>
          <w:numId w:val="0"/>
        </w:numPr>
        <w:jc w:val="center"/>
      </w:pPr>
      <w:r>
        <w:t>U  Rijeci</w:t>
      </w:r>
      <w:r w:rsidR="00D216E5">
        <w:t xml:space="preserve"> </w:t>
      </w:r>
      <w:r w:rsidR="004F27E1">
        <w:t>23</w:t>
      </w:r>
      <w:r>
        <w:t xml:space="preserve">. </w:t>
      </w:r>
      <w:r w:rsidR="004F27E1">
        <w:t>studenoga</w:t>
      </w:r>
      <w:r w:rsidR="00085BD3" w:rsidRPr="00E23552">
        <w:t xml:space="preserve"> 20</w:t>
      </w:r>
      <w:r>
        <w:t>15</w:t>
      </w:r>
      <w:r w:rsidR="00085BD3" w:rsidRPr="00E23552">
        <w:t>.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E07247" w:rsidP="00D70E36" w:rsidR="00085BD3" w:rsidRPr="00E23552">
      <w:pPr>
        <w:pStyle w:val="Tijeloteksta"/>
        <w:ind w:left="43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DC0366">
        <w:rPr>
          <w:rFonts w:hAnsi="Times New Roman" w:ascii="Times New Roman"/>
          <w:szCs w:val="24"/>
        </w:rPr>
        <w:t>utkinja</w:t>
      </w:r>
    </w:p>
    <w:p w:rsidRDefault="001A4793" w:rsidP="00D70E36" w:rsidR="00085BD3" w:rsidRPr="00E23552">
      <w:pPr>
        <w:pStyle w:val="Tijeloteksta"/>
        <w:ind w:left="43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</w:t>
      </w:r>
      <w:r w:rsidR="00DC0366">
        <w:rPr>
          <w:rFonts w:hAnsi="Times New Roman" w:ascii="Times New Roman"/>
          <w:szCs w:val="24"/>
        </w:rPr>
        <w:t>ma Brdovčak</w:t>
      </w:r>
    </w:p>
    <w:p w:rsidRDefault="00085BD3" w:rsidP="00085BD3" w:rsidR="00085BD3" w:rsidRPr="00E23552">
      <w:pPr>
        <w:numPr>
          <w:ilvl w:val="12"/>
          <w:numId w:val="0"/>
        </w:numPr>
        <w:jc w:val="right"/>
      </w:pPr>
    </w:p>
    <w:p w:rsidRDefault="00183E09" w:rsidP="00085BD3" w:rsidR="00183E09">
      <w:pPr>
        <w:numPr>
          <w:ilvl w:val="12"/>
          <w:numId w:val="0"/>
        </w:numPr>
        <w:jc w:val="both"/>
      </w:pPr>
    </w:p>
    <w:p w:rsidRDefault="00085BD3" w:rsidP="00085BD3" w:rsidR="00085BD3" w:rsidRPr="00E23552">
      <w:pPr>
        <w:numPr>
          <w:ilvl w:val="12"/>
          <w:numId w:val="0"/>
        </w:numPr>
        <w:jc w:val="both"/>
      </w:pPr>
      <w:r w:rsidRPr="00E23552">
        <w:t>UPUTA O PRAVNOM LIJEKU:</w:t>
      </w:r>
    </w:p>
    <w:p w:rsidRDefault="005F3A6D" w:rsidP="00085BD3" w:rsidR="00085BD3" w:rsidRPr="00E23552">
      <w:pPr>
        <w:numPr>
          <w:ilvl w:val="12"/>
          <w:numId w:val="0"/>
        </w:numPr>
        <w:jc w:val="both"/>
      </w:pPr>
      <w:r>
        <w:t>Protiv rješenja o otvaranju stečajnog postupka žalbu može podnijeti osoba koja je bila z</w:t>
      </w:r>
      <w:r w:rsidR="00120231">
        <w:t xml:space="preserve">astupnik po zakonu </w:t>
      </w:r>
      <w:r w:rsidR="00085BD3" w:rsidRPr="00E23552">
        <w:t>dužnika</w:t>
      </w:r>
      <w:r>
        <w:t xml:space="preserve"> pravne osobe do dana nastupanja pravnih posljedica otvaranja stečajnog postupka (čl. 53. </w:t>
      </w:r>
      <w:r w:rsidR="00714FBE">
        <w:t>s</w:t>
      </w:r>
      <w:r>
        <w:t>t. 8. SZ-a). Žalba se podnosi ovom sudu u dva primjerka u roku od 8 dana od dana dostave pisanog otpravka rješenja, a o žalbi odlučuje   Visoki trgovački sud</w:t>
      </w:r>
      <w:r w:rsidR="00085BD3" w:rsidRPr="00E23552">
        <w:t xml:space="preserve"> </w:t>
      </w:r>
      <w:r>
        <w:t>Republike Hrvatske</w:t>
      </w:r>
      <w:r w:rsidR="00085BD3" w:rsidRPr="00E23552">
        <w:t>.</w:t>
      </w:r>
    </w:p>
    <w:p w:rsidRDefault="00183E09" w:rsidP="00085BD3" w:rsidR="00183E09"/>
    <w:p w:rsidRDefault="008675A8" w:rsidP="00085BD3" w:rsidR="008675A8"/>
    <w:p w:rsidRDefault="008675A8" w:rsidP="00085BD3" w:rsidR="008675A8"/>
    <w:p w:rsidRDefault="008675A8" w:rsidP="00085BD3" w:rsidR="008675A8"/>
    <w:p w:rsidRDefault="008675A8" w:rsidP="00085BD3" w:rsidR="008675A8"/>
    <w:p w:rsidRDefault="008675A8" w:rsidP="00085BD3" w:rsidR="008675A8"/>
    <w:p w:rsidRDefault="00085BD3" w:rsidP="00085BD3" w:rsidR="00085BD3" w:rsidRPr="00E23552">
      <w:r w:rsidRPr="00E23552">
        <w:t>DNA:</w:t>
      </w:r>
    </w:p>
    <w:p w:rsidRDefault="002E0141" w:rsidP="00085BD3" w:rsidR="00120231">
      <w:pPr>
        <w:numPr>
          <w:ilvl w:val="12"/>
          <w:numId w:val="0"/>
        </w:numPr>
        <w:jc w:val="both"/>
      </w:pPr>
      <w:r>
        <w:t xml:space="preserve">1. predlagatelju </w:t>
      </w:r>
      <w:r w:rsidR="00E07247">
        <w:t xml:space="preserve">– </w:t>
      </w:r>
      <w:r w:rsidR="004F27E1">
        <w:t>Fina, Regionalni centar Rijeka</w:t>
      </w:r>
    </w:p>
    <w:p w:rsidRDefault="00E07247" w:rsidP="00085BD3" w:rsidR="00085BD3">
      <w:pPr>
        <w:numPr>
          <w:ilvl w:val="12"/>
          <w:numId w:val="0"/>
        </w:numPr>
        <w:jc w:val="both"/>
      </w:pPr>
      <w:r>
        <w:t>2</w:t>
      </w:r>
      <w:r w:rsidR="00085BD3" w:rsidRPr="00E23552">
        <w:t xml:space="preserve">. </w:t>
      </w:r>
      <w:r w:rsidR="00FF2517">
        <w:t>zakonskom zastupniku dužnika</w:t>
      </w:r>
      <w:r w:rsidR="004F27E1">
        <w:t xml:space="preserve"> na adresu prebivalište</w:t>
      </w:r>
    </w:p>
    <w:p w:rsidRDefault="004F27E1" w:rsidP="00085BD3" w:rsidR="004F27E1">
      <w:pPr>
        <w:numPr>
          <w:ilvl w:val="12"/>
          <w:numId w:val="0"/>
        </w:numPr>
        <w:jc w:val="both"/>
      </w:pPr>
      <w:r>
        <w:t>3. Porezna uprava – Rijeka</w:t>
      </w:r>
    </w:p>
    <w:p w:rsidRDefault="00305D62" w:rsidP="00085BD3" w:rsidR="00085BD3" w:rsidRPr="00E23552">
      <w:pPr>
        <w:numPr>
          <w:ilvl w:val="12"/>
          <w:numId w:val="0"/>
        </w:numPr>
        <w:jc w:val="both"/>
      </w:pPr>
      <w:r>
        <w:t>4. ŽDO Ri</w:t>
      </w:r>
      <w:r w:rsidR="004F27E1">
        <w:t>jeka</w:t>
      </w:r>
    </w:p>
    <w:p w:rsidRDefault="005631F1" w:rsidP="00085BD3" w:rsidR="00085BD3" w:rsidRPr="00E23552">
      <w:pPr>
        <w:numPr>
          <w:ilvl w:val="12"/>
          <w:numId w:val="0"/>
        </w:numPr>
        <w:jc w:val="both"/>
      </w:pPr>
      <w:r>
        <w:t>5</w:t>
      </w:r>
      <w:r w:rsidR="00085BD3" w:rsidRPr="00E23552">
        <w:t xml:space="preserve">. steč.upravitelju </w:t>
      </w:r>
    </w:p>
    <w:p w:rsidRDefault="005631F1" w:rsidP="00085BD3" w:rsidR="00085BD3" w:rsidRPr="00E23552">
      <w:pPr>
        <w:numPr>
          <w:ilvl w:val="12"/>
          <w:numId w:val="0"/>
        </w:numPr>
        <w:jc w:val="both"/>
      </w:pPr>
      <w:r>
        <w:t>6</w:t>
      </w:r>
      <w:r w:rsidR="00085BD3" w:rsidRPr="00E23552">
        <w:t>. sudski registar</w:t>
      </w:r>
    </w:p>
    <w:p w:rsidRDefault="005631F1" w:rsidP="00085BD3" w:rsidR="00085BD3" w:rsidRPr="00E23552">
      <w:pPr>
        <w:numPr>
          <w:ilvl w:val="12"/>
          <w:numId w:val="0"/>
        </w:numPr>
        <w:jc w:val="both"/>
      </w:pPr>
      <w:r>
        <w:t>7</w:t>
      </w:r>
      <w:r w:rsidR="00085BD3" w:rsidRPr="00E23552">
        <w:t>.</w:t>
      </w:r>
      <w:r w:rsidR="00E07247">
        <w:t xml:space="preserve"> e-</w:t>
      </w:r>
      <w:r w:rsidR="00085BD3" w:rsidRPr="00E23552">
        <w:t xml:space="preserve"> oglasna ploča suda</w:t>
      </w:r>
    </w:p>
    <w:p w:rsidRDefault="00085BD3" w:rsidP="004D1506" w:rsidR="00085BD3">
      <w:pPr>
        <w:numPr>
          <w:ilvl w:val="12"/>
          <w:numId w:val="0"/>
        </w:numPr>
        <w:jc w:val="both"/>
      </w:pPr>
    </w:p>
    <w:sectPr w:rsidSect="00085BD3" w:rsidR="00085BD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C22" w:rsidR="000A1C22">
      <w:r>
        <w:separator/>
      </w:r>
    </w:p>
  </w:endnote>
  <w:endnote w:id="0" w:type="continuationSeparator">
    <w:p w:rsidRDefault="000A1C22" w:rsidR="000A1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366" w:rsidR="00DC036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17F80">
      <w:rPr>
        <w:noProof/>
      </w:rPr>
      <w:t>4</w:t>
    </w:r>
    <w:r>
      <w:fldChar w:fldCharType="end"/>
    </w:r>
  </w:p>
  <w:p w:rsidRDefault="00DC0366" w:rsidR="00DC03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C22" w:rsidR="000A1C22">
      <w:r>
        <w:separator/>
      </w:r>
    </w:p>
  </w:footnote>
  <w:footnote w:id="0" w:type="continuationSeparator">
    <w:p w:rsidRDefault="000A1C22" w:rsidR="000A1C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1E3E9D" w:rsidR="001E3E9D">
    <w:pPr>
      <w:pStyle w:val="Zaglavlje"/>
    </w:pPr>
    <w:r>
      <w:tab/>
    </w:r>
    <w:r>
      <w:tab/>
    </w:r>
  </w:p>
  <w:p w:rsidRDefault="001E3E9D" w:rsidP="001E3E9D" w:rsidR="001A4793">
    <w:pPr>
      <w:pStyle w:val="Zaglavlje"/>
    </w:pPr>
    <w:r>
      <w:tab/>
    </w:r>
    <w:r>
      <w:tab/>
      <w:t>8 St -124/13-26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E36" w:rsidP="00A45EAD" w:rsidR="00D70E3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70E36" w:rsidP="00210E4E" w:rsidR="00D70E36" w:rsidRPr="00D70E36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D70E36">
      <w:rPr>
        <w:rFonts w:eastAsia="MS Mincho"/>
        <w:sz w:val="20"/>
        <w:szCs w:val="20"/>
      </w:rPr>
      <w:t>REPUBLIKA HRVATSKA</w:t>
    </w:r>
  </w:p>
  <w:p w:rsidRDefault="00D70E36" w:rsidP="00210E4E" w:rsidR="00D70E36" w:rsidRPr="00D70E36">
    <w:pPr>
      <w:rPr>
        <w:sz w:val="20"/>
        <w:szCs w:val="20"/>
      </w:rPr>
    </w:pPr>
    <w:r w:rsidRPr="00D70E36">
      <w:rPr>
        <w:rFonts w:eastAsia="MS Mincho"/>
        <w:sz w:val="20"/>
        <w:szCs w:val="20"/>
      </w:rPr>
      <w:t>TRGOVAČKI SUD U RIJECI</w:t>
    </w:r>
  </w:p>
  <w:p w:rsidRDefault="00D70E36" w:rsidP="00D70E36" w:rsidR="00E07247" w:rsidRPr="00D70E36">
    <w:pPr>
      <w:rPr>
        <w:rFonts w:eastAsia="MS Mincho"/>
        <w:sz w:val="20"/>
        <w:szCs w:val="20"/>
      </w:rPr>
    </w:pPr>
    <w:r w:rsidRPr="00D70E3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0923AD"/>
    <w:multiLevelType w:val="hybridMultilevel"/>
    <w:tmpl w:val="71B0DBF8"/>
    <w:lvl w:tplc="1A7A29C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116FE"/>
    <w:rsid w:val="00031E62"/>
    <w:rsid w:val="00040628"/>
    <w:rsid w:val="00085BD3"/>
    <w:rsid w:val="000A1C22"/>
    <w:rsid w:val="000C4AEA"/>
    <w:rsid w:val="000E5C45"/>
    <w:rsid w:val="00120231"/>
    <w:rsid w:val="00144A88"/>
    <w:rsid w:val="00146FE4"/>
    <w:rsid w:val="00157149"/>
    <w:rsid w:val="00183E09"/>
    <w:rsid w:val="001A4793"/>
    <w:rsid w:val="001E3E9D"/>
    <w:rsid w:val="0023193D"/>
    <w:rsid w:val="002501D9"/>
    <w:rsid w:val="00251BE6"/>
    <w:rsid w:val="002E0141"/>
    <w:rsid w:val="002E6B34"/>
    <w:rsid w:val="00305D62"/>
    <w:rsid w:val="00342C2E"/>
    <w:rsid w:val="0034579E"/>
    <w:rsid w:val="003E5EDE"/>
    <w:rsid w:val="00417F80"/>
    <w:rsid w:val="00490510"/>
    <w:rsid w:val="004A75ED"/>
    <w:rsid w:val="004D1506"/>
    <w:rsid w:val="004E07B8"/>
    <w:rsid w:val="004E36B9"/>
    <w:rsid w:val="004F27E1"/>
    <w:rsid w:val="00502F42"/>
    <w:rsid w:val="005570DC"/>
    <w:rsid w:val="00562693"/>
    <w:rsid w:val="005631F1"/>
    <w:rsid w:val="00566F67"/>
    <w:rsid w:val="00570E57"/>
    <w:rsid w:val="005C6A0C"/>
    <w:rsid w:val="005F3A6D"/>
    <w:rsid w:val="0063460D"/>
    <w:rsid w:val="00670328"/>
    <w:rsid w:val="006C2602"/>
    <w:rsid w:val="006D2C5B"/>
    <w:rsid w:val="00714FBE"/>
    <w:rsid w:val="00722596"/>
    <w:rsid w:val="007D5B67"/>
    <w:rsid w:val="008223AB"/>
    <w:rsid w:val="008331A7"/>
    <w:rsid w:val="00866B45"/>
    <w:rsid w:val="008675A8"/>
    <w:rsid w:val="0096188F"/>
    <w:rsid w:val="0097780C"/>
    <w:rsid w:val="00AA7BE1"/>
    <w:rsid w:val="00B164D7"/>
    <w:rsid w:val="00B645E4"/>
    <w:rsid w:val="00B65DFC"/>
    <w:rsid w:val="00B920E4"/>
    <w:rsid w:val="00C258C8"/>
    <w:rsid w:val="00C30FA3"/>
    <w:rsid w:val="00C8678E"/>
    <w:rsid w:val="00C94056"/>
    <w:rsid w:val="00D04758"/>
    <w:rsid w:val="00D07A41"/>
    <w:rsid w:val="00D216E5"/>
    <w:rsid w:val="00D23E72"/>
    <w:rsid w:val="00D70E36"/>
    <w:rsid w:val="00DC0366"/>
    <w:rsid w:val="00DD6162"/>
    <w:rsid w:val="00E07247"/>
    <w:rsid w:val="00E858C5"/>
    <w:rsid w:val="00E91AE9"/>
    <w:rsid w:val="00F00C28"/>
    <w:rsid w:val="00F961A1"/>
    <w:rsid w:val="00FA4856"/>
    <w:rsid w:val="00FB0975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70E57"/>
    <w:rPr>
      <w:rFonts w:hAnsi="Arial" w:ascii="Arial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07247"/>
    <w:rPr>
      <w:sz w:val="24"/>
      <w:szCs w:val="24"/>
    </w:rPr>
  </w:style>
  <w:style w:styleId="Tekstbalonia" w:type="paragraph">
    <w:name w:val="Balloon Text"/>
    <w:basedOn w:val="Normal"/>
    <w:link w:val="TekstbaloniaChar"/>
    <w:rsid w:val="00E07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72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02F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70E57"/>
    <w:rPr>
      <w:rFonts w:ascii="Arial" w:hAnsi="Arial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07247"/>
    <w:rPr>
      <w:sz w:val="24"/>
      <w:szCs w:val="24"/>
    </w:rPr>
  </w:style>
  <w:style w:styleId="Tekstbalonia" w:type="paragraph">
    <w:name w:val="Balloon Text"/>
    <w:basedOn w:val="Normal"/>
    <w:link w:val="TekstbaloniaChar"/>
    <w:rsid w:val="00E07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724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02F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</izvorni_sadrzaj>
    <derivirana_varijabla naziv="DomainObject.Predmet.OstaliListFormated_1">
      <item>Zvonimir Gašparović</item>
      <item>Đorđe Perković</item>
    </derivirana_varijabla>
  </DomainObject.Predmet.OstaliListFormated>
  <DomainObject.Predmet.OstaliListFormatedOIB>
    <izvorni_sadrzaj>
      <item>Zvonimir Gašparović, OIB 16190241558</item>
      <item>Đorđe Perković</item>
    </izvorni_sadrzaj>
    <derivirana_varijabla naziv="DomainObject.Predmet.OstaliListFormatedOIB_1">
      <item>Zvonimir Gašparović, OIB 16190241558</item>
      <item>Đorđe Perković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</izvorni_sadrzaj>
    <derivirana_varijabla naziv="DomainObject.Predmet.OstaliListFormatedWithAdress_1">
      <item>Zvonimir Gašparović, Kotorska 12, 51260 Crikvenica</item>
      <item>Đorđe Perković, Trg Sv. Jurja 2, 23250 Pag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</izvorni_sadrzaj>
    <derivirana_varijabla naziv="DomainObject.Predmet.OstaliListFormatedWithAdressOIB_1">
      <item>Zvonimir Gašparović, OIB 16190241558, Kotorska 12, 51260 Crikvenica</item>
      <item>Đorđe Perković, Trg Sv. Jurja 2, 23250 Pag</item>
    </derivirana_varijabla>
  </DomainObject.Predmet.OstaliListFormatedWithAdressOIB>
  <DomainObject.Predmet.OstaliListNazivFormated>
    <izvorni_sadrzaj>
      <item>Zvonimir Gašparović</item>
      <item>Đorđe Perković</item>
    </izvorni_sadrzaj>
    <derivirana_varijabla naziv="DomainObject.Predmet.OstaliListNazivFormated_1">
      <item>Zvonimir Gašparović</item>
      <item>Đorđe Perković</item>
    </derivirana_varijabla>
  </DomainObject.Predmet.OstaliListNazivFormated>
  <DomainObject.Predmet.OstaliListNazivFormatedOIB>
    <izvorni_sadrzaj>
      <item>Zvonimir Gašparović, OIB 16190241558</item>
      <item>Đorđe Perković</item>
    </izvorni_sadrzaj>
    <derivirana_varijabla naziv="DomainObject.Predmet.OstaliListNazivFormatedOIB_1">
      <item>Zvonimir Gašparović, OIB 16190241558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C90A4-C5CD-4860-A60B-0C064747E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1382</properties:Words>
  <properties:Characters>7448</properties:Characters>
  <properties:Lines>178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2015-11-23T10:33:00Z</dcterms:created>
  <dc:creator>nmarkovic</dc:creator>
  <cp:lastModifiedBy>Dajana Jurković</cp:lastModifiedBy>
  <cp:lastPrinted>2015-02-04T12:38:00Z</cp:lastPrinted>
  <dcterms:modified xmlns:xsi="http://www.w3.org/2001/XMLSchema-instance" xsi:type="dcterms:W3CDTF">2015-11-23T12:03:00Z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