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2dea" w14:paraId="3992dea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06C24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                         1 St-</w:t>
      </w:r>
      <w:r w:rsidR="0065596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C92A7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9A056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/2019</w:t>
      </w: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stečajnom sucu,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C92A76">
        <w:rPr>
          <w:rFonts w:hAnsi="Times New Roman" w:ascii="Times New Roman"/>
          <w:sz w:val="24"/>
          <w:szCs w:val="24"/>
        </w:rPr>
        <w:t>PETROS OIL d.o.o., Zagreb, Lašćinske ledine 23, OIB: 33983190463</w:t>
      </w:r>
      <w:r w:rsidR="009A0564">
        <w:rPr>
          <w:rFonts w:hAnsi="Times New Roman" w:ascii="Times New Roman"/>
          <w:sz w:val="24"/>
          <w:szCs w:val="24"/>
        </w:rPr>
        <w:t xml:space="preserve">, </w:t>
      </w:r>
      <w:r w:rsidR="00B81247">
        <w:rPr>
          <w:rFonts w:hAnsi="Times New Roman" w:ascii="Times New Roman"/>
          <w:sz w:val="24"/>
          <w:szCs w:val="24"/>
        </w:rPr>
        <w:t>20</w:t>
      </w:r>
      <w:r w:rsidR="00E06C24">
        <w:rPr>
          <w:rFonts w:hAnsi="Times New Roman" w:ascii="Times New Roman"/>
          <w:sz w:val="24"/>
          <w:szCs w:val="24"/>
        </w:rPr>
        <w:t>. ožujka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C92A76">
        <w:rPr>
          <w:rFonts w:hAnsi="Times New Roman" w:ascii="Times New Roman"/>
          <w:sz w:val="24"/>
          <w:szCs w:val="24"/>
        </w:rPr>
        <w:t>PETROS OIL d.o.o., Zagreb, Lašćinske ledine 23, OIB: 33983190463</w:t>
      </w:r>
      <w:r w:rsidR="00E06C24">
        <w:rPr>
          <w:rFonts w:hAnsi="Times New Roman" w:ascii="Times New Roman"/>
          <w:sz w:val="24"/>
          <w:szCs w:val="24"/>
        </w:rPr>
        <w:t xml:space="preserve">, </w:t>
      </w:r>
      <w:r w:rsidR="00C92A76">
        <w:rPr>
          <w:rFonts w:hAnsi="Times New Roman" w:ascii="Times New Roman"/>
          <w:sz w:val="24"/>
          <w:szCs w:val="24"/>
        </w:rPr>
        <w:t>Ivi Grljeviću, Zagreb, Južna obala VI 13, OIB: 73422028283,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1247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92A7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9A056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0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</w:t>
      </w:r>
      <w:r w:rsidR="00F57AED">
        <w:rPr>
          <w:rFonts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 71/15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, 104/17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Nalaže se Financijsko</w:t>
      </w:r>
      <w:r w:rsidR="00F57AED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1247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92A7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9A056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0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 St-</w:t>
      </w:r>
      <w:r w:rsidR="00B81247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C92A76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9A0564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/2019</w:t>
      </w: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C92A76">
        <w:rPr>
          <w:rFonts w:hAnsi="Times New Roman" w:ascii="Times New Roman"/>
          <w:sz w:val="24"/>
          <w:szCs w:val="24"/>
        </w:rPr>
        <w:t>PETROS OIL d.o.o., Zagreb, Lašćinske ledine 23, OIB: 33983190463</w:t>
      </w:r>
      <w:r w:rsidR="00E06C24">
        <w:rPr>
          <w:rFonts w:hAnsi="Times New Roman" w:ascii="Times New Roman"/>
          <w:sz w:val="24"/>
          <w:szCs w:val="24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81247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>. ožujka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E60C49" w:rsidP="00E60C49" w:rsidR="00E60C49" w:rsidRPr="00C022E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dužnika: </w:t>
      </w:r>
      <w:r w:rsidR="00C92A76">
        <w:rPr>
          <w:rFonts w:eastAsia="Times New Roman" w:hAnsi="Times New Roman" w:ascii="Times New Roman"/>
          <w:sz w:val="24"/>
          <w:szCs w:val="24"/>
          <w:lang w:eastAsia="hr-HR"/>
        </w:rPr>
        <w:t>Ivi Grljeviću</w:t>
      </w:r>
    </w:p>
    <w:p w:rsidRDefault="00122885" w:rsidR="00122885" w:rsidRPr="00C022EA">
      <w:pPr>
        <w:rPr>
          <w:rFonts w:hAnsi="Times New Roman" w:ascii="Times New Roman"/>
          <w:sz w:val="24"/>
          <w:szCs w:val="24"/>
        </w:rPr>
      </w:pPr>
    </w:p>
    <w:sectPr w:rsidR="00122885" w:rsidRPr="00C022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AC7" w:rsidP="00E60C49" w:rsidR="00E12AC7">
      <w:pPr>
        <w:spacing w:lineRule="auto" w:line="240" w:after="0"/>
      </w:pPr>
      <w:r>
        <w:separator/>
      </w:r>
    </w:p>
  </w:endnote>
  <w:endnote w:id="0" w:type="continuationSeparator">
    <w:p w:rsidRDefault="00E12AC7" w:rsidP="00E60C49" w:rsidR="00E12A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AC7" w:rsidP="00E60C49" w:rsidR="00E12AC7">
      <w:pPr>
        <w:spacing w:lineRule="auto" w:line="240" w:after="0"/>
      </w:pPr>
      <w:r>
        <w:separator/>
      </w:r>
    </w:p>
  </w:footnote>
  <w:footnote w:id="0" w:type="continuationSeparator">
    <w:p w:rsidRDefault="00E12AC7" w:rsidP="00E60C49" w:rsidR="00E12A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3934397"/>
      <w:docPartObj>
        <w:docPartGallery w:val="Page Numbers (Top of Page)"/>
        <w:docPartUnique/>
      </w:docPartObj>
    </w:sdtPr>
    <w:sdtEndPr/>
    <w:sdtContent>
      <w:p w:rsidRDefault="00E06C24" w:rsidR="00E06C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AED">
          <w:rPr>
            <w:noProof/>
          </w:rPr>
          <w:t>1</w:t>
        </w:r>
        <w:r>
          <w:fldChar w:fldCharType="end"/>
        </w:r>
      </w:p>
    </w:sdtContent>
  </w:sdt>
  <w:p w:rsidRDefault="00E60C49" w:rsidR="00E60C4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70CB6"/>
    <w:rsid w:val="000D5E4F"/>
    <w:rsid w:val="000F2C6B"/>
    <w:rsid w:val="00122885"/>
    <w:rsid w:val="001A4354"/>
    <w:rsid w:val="00207127"/>
    <w:rsid w:val="00224167"/>
    <w:rsid w:val="002A7063"/>
    <w:rsid w:val="002B70D4"/>
    <w:rsid w:val="002C59C6"/>
    <w:rsid w:val="0031716D"/>
    <w:rsid w:val="00356146"/>
    <w:rsid w:val="004948EE"/>
    <w:rsid w:val="004A59A1"/>
    <w:rsid w:val="00651FA1"/>
    <w:rsid w:val="00655965"/>
    <w:rsid w:val="006B4D21"/>
    <w:rsid w:val="007449D9"/>
    <w:rsid w:val="00750AF9"/>
    <w:rsid w:val="00894293"/>
    <w:rsid w:val="0089710B"/>
    <w:rsid w:val="008B250B"/>
    <w:rsid w:val="0097386E"/>
    <w:rsid w:val="009A0564"/>
    <w:rsid w:val="009F1827"/>
    <w:rsid w:val="00A65975"/>
    <w:rsid w:val="00AA0300"/>
    <w:rsid w:val="00B81247"/>
    <w:rsid w:val="00BA6224"/>
    <w:rsid w:val="00BC5E3A"/>
    <w:rsid w:val="00BF3CF3"/>
    <w:rsid w:val="00C022EA"/>
    <w:rsid w:val="00C13830"/>
    <w:rsid w:val="00C92A76"/>
    <w:rsid w:val="00CB005D"/>
    <w:rsid w:val="00CD4E5D"/>
    <w:rsid w:val="00D51BAE"/>
    <w:rsid w:val="00D64A42"/>
    <w:rsid w:val="00D77E3A"/>
    <w:rsid w:val="00E06C24"/>
    <w:rsid w:val="00E12AC7"/>
    <w:rsid w:val="00E60C49"/>
    <w:rsid w:val="00ED1A7C"/>
    <w:rsid w:val="00F57AED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AED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7AED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7AED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7AED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AED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7AED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7AED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7AED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St-650/2019</izvorni_sadrzaj>
    <derivirana_varijabla naziv="DomainObject.Predmet.OznakaBroj_1">St-650/2019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PETROS OIL d.o.o. zastupanog po punomoćniku Ivo Grljević</izvorni_sadrzaj>
    <derivirana_varijabla naziv="DomainObject.Predmet.ProtustrankaFormated_1">  PETROS OIL d.o.o. zastupanog po punomoćniku Ivo Grljević</derivirana_varijabla>
  </DomainObject.Predmet.ProtustrankaFormated>
  <DomainObject.Predmet.ProtustrankaFormatedOIB>
    <izvorni_sadrzaj>  PETROS OIL d.o.o., OIB 33983190463 zastupanog po punomoćniku Ivo Grljević</izvorni_sadrzaj>
    <derivirana_varijabla naziv="DomainObject.Predmet.ProtustrankaFormatedOIB_1">  PETROS OIL d.o.o., OIB 33983190463 zastupanog po punomoćniku Ivo Grljević</derivirana_varijabla>
  </DomainObject.Predmet.ProtustrankaFormatedOIB>
  <DomainObject.Predmet.ProtustrankaFormatedWithAdress>
    <izvorni_sadrzaj> PETROS OIL d.o.o., Lašćinske ledine 23, 10000 Zagreb zastupanog po punomoćniku Ivo Grljević</izvorni_sadrzaj>
    <derivirana_varijabla naziv="DomainObject.Predmet.ProtustrankaFormatedWithAdress_1"> PETROS OIL d.o.o., Lašćinske ledine 23, 10000 Zagreb zastupanog po punomoćniku Ivo Grljević</derivirana_varijabla>
  </DomainObject.Predmet.ProtustrankaFormatedWithAdress>
  <DomainObject.Predmet.ProtustrankaFormatedWithAdressOIB>
    <izvorni_sadrzaj> PETROS OIL d.o.o., OIB 33983190463, Lašćinske ledine 23, 10000 Zagreb zastupanog po punomoćniku Ivo Grljević</izvorni_sadrzaj>
    <derivirana_varijabla naziv="DomainObject.Predmet.ProtustrankaFormatedWithAdressOIB_1"> PETROS OIL d.o.o., OIB 33983190463, Lašćinske ledine 23, 10000 Zagreb zastupanog po punomoćniku Ivo Grljević</derivirana_varijabla>
  </DomainObject.Predmet.ProtustrankaFormatedWithAdressOIB>
  <DomainObject.Predmet.ProtustrankaWithAdress>
    <izvorni_sadrzaj>PETROS OIL d.o.o. Lašćinske ledine 23, 10000 Zagreb</izvorni_sadrzaj>
    <derivirana_varijabla naziv="DomainObject.Predmet.ProtustrankaWithAdress_1">PETROS OIL d.o.o. Lašćinske ledine 23, 10000 Zagreb</derivirana_varijabla>
  </DomainObject.Predmet.ProtustrankaWithAdress>
  <DomainObject.Predmet.ProtustrankaWithAdressOIB>
    <izvorni_sadrzaj>PETROS OIL d.o.o., OIB 33983190463, Lašćinske ledine 23, 10000 Zagreb</izvorni_sadrzaj>
    <derivirana_varijabla naziv="DomainObject.Predmet.ProtustrankaWithAdressOIB_1">PETROS OIL d.o.o., OIB 33983190463, Lašćinske ledine 23, 10000 Zagreb</derivirana_varijabla>
  </DomainObject.Predmet.ProtustrankaWithAdressOIB>
  <DomainObject.Predmet.ProtustrankaNazivFormated>
    <izvorni_sadrzaj>PETROS OIL d.o.o.</izvorni_sadrzaj>
    <derivirana_varijabla naziv="DomainObject.Predmet.ProtustrankaNazivFormated_1">PETROS OIL d.o.o.</derivirana_varijabla>
  </DomainObject.Predmet.ProtustrankaNazivFormated>
  <DomainObject.Predmet.ProtustrankaNazivFormatedOIB>
    <izvorni_sadrzaj>PETROS OIL d.o.o., OIB 33983190463</izvorni_sadrzaj>
    <derivirana_varijabla naziv="DomainObject.Predmet.ProtustrankaNazivFormatedOIB_1">PETROS OIL d.o.o., OIB 33983190463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PETROS OIL d.o.o. zastupanog po punomoćniku Ivo Grljević</item>
    </izvorni_sadrzaj>
    <derivirana_varijabla naziv="DomainObject.Predmet.ProtuStrankaListFormated_1">
      <item>PETROS OIL d.o.o. zastupanog po punomoćniku Ivo Grljević</item>
    </derivirana_varijabla>
  </DomainObject.Predmet.ProtuStrankaListFormated>
  <DomainObject.Predmet.ProtuStrankaListFormatedOIB>
    <izvorni_sadrzaj>
      <item>PETROS OIL d.o.o., OIB 33983190463 zastupanog po punomoćniku Ivo Grljević</item>
    </izvorni_sadrzaj>
    <derivirana_varijabla naziv="DomainObject.Predmet.ProtuStrankaListFormatedOIB_1">
      <item>PETROS OIL d.o.o., OIB 33983190463 zastupanog po punomoćniku Ivo Grljević</item>
    </derivirana_varijabla>
  </DomainObject.Predmet.ProtuStrankaListFormatedOIB>
  <DomainObject.Predmet.ProtuStrankaListFormatedWithAdress>
    <izvorni_sadrzaj>
      <item>PETROS OIL d.o.o., Lašćinske ledine 23, 10000 Zagreb zastupanog po punomoćniku Ivo Grljević</item>
    </izvorni_sadrzaj>
    <derivirana_varijabla naziv="DomainObject.Predmet.ProtuStrankaListFormatedWithAdress_1">
      <item>PETROS OIL d.o.o., Lašćinske ledine 23, 10000 Zagreb zastupanog po punomoćniku Ivo Grljević</item>
    </derivirana_varijabla>
  </DomainObject.Predmet.ProtuStrankaListFormatedWithAdress>
  <DomainObject.Predmet.ProtuStrankaListFormatedWithAdressOIB>
    <izvorni_sadrzaj>
      <item>PETROS OIL d.o.o., OIB 33983190463, Lašćinske ledine 23, 10000 Zagreb zastupanog po punomoćniku Ivo Grljević</item>
    </izvorni_sadrzaj>
    <derivirana_varijabla naziv="DomainObject.Predmet.ProtuStrankaListFormatedWithAdressOIB_1">
      <item>PETROS OIL d.o.o., OIB 33983190463, Lašćinske ledine 23, 10000 Zagreb zastupanog po punomoćniku Ivo Grljević</item>
    </derivirana_varijabla>
  </DomainObject.Predmet.ProtuStrankaListFormatedWithAdressOIB>
  <DomainObject.Predmet.ProtuStrankaListNazivFormated>
    <izvorni_sadrzaj>
      <item>PETROS OIL d.o.o.</item>
    </izvorni_sadrzaj>
    <derivirana_varijabla naziv="DomainObject.Predmet.ProtuStrankaListNazivFormated_1">
      <item>PETROS OIL d.o.o.</item>
    </derivirana_varijabla>
  </DomainObject.Predmet.ProtuStrankaListNazivFormated>
  <DomainObject.Predmet.ProtuStrankaListNazivFormatedOIB>
    <izvorni_sadrzaj>
      <item>PETROS OIL d.o.o., OIB 33983190463</item>
    </izvorni_sadrzaj>
    <derivirana_varijabla naziv="DomainObject.Predmet.ProtuStrankaListNazivFormatedOIB_1">
      <item>PETROS OIL d.o.o., OIB 33983190463</item>
    </derivirana_varijabla>
  </DomainObject.Predmet.ProtuStrankaListNazivFormatedOIB>
  <DomainObject.Predmet.OstaliListFormated>
    <izvorni_sadrzaj>
      <item>Ivo Grljević punomoćnik sudionika u postupku PETROS OIL d.o.o.</item>
    </izvorni_sadrzaj>
    <derivirana_varijabla naziv="DomainObject.Predmet.OstaliListFormated_1">
      <item>Ivo Grljević punomoćnik sudionika u postupku PETROS OIL d.o.o.</item>
    </derivirana_varijabla>
  </DomainObject.Predmet.OstaliListFormated>
  <DomainObject.Predmet.OstaliListFormatedOIB>
    <izvorni_sadrzaj>
      <item>Ivo Grljević, OIB 73422028283 punomoćnik sudionika u postupku PETROS OIL d.o.o.</item>
    </izvorni_sadrzaj>
    <derivirana_varijabla naziv="DomainObject.Predmet.OstaliListFormatedOIB_1">
      <item>Ivo Grljević, OIB 73422028283 punomoćnik sudionika u postupku PETROS OIL d.o.o.</item>
    </derivirana_varijabla>
  </DomainObject.Predmet.OstaliListFormatedOIB>
  <DomainObject.Predmet.OstaliListFormatedWithAdress>
    <izvorni_sadrzaj>
      <item>Ivo Grljević, Južna Obala Vi. 13, 10000 Zagreb punomoćnik sudionika u postupku PETROS OIL d.o.o.</item>
    </izvorni_sadrzaj>
    <derivirana_varijabla naziv="DomainObject.Predmet.OstaliListFormatedWithAdress_1">
      <item>Ivo Grljević, Južna Obala Vi. 13, 10000 Zagreb punomoćnik sudionika u postupku PETROS OIL d.o.o.</item>
    </derivirana_varijabla>
  </DomainObject.Predmet.OstaliListFormatedWithAdress>
  <DomainObject.Predmet.OstaliListFormatedWithAdressOIB>
    <izvorni_sadrzaj>
      <item>Ivo Grljević, OIB 73422028283, Južna Obala Vi. 13, 10000 Zagreb punomoćnik sudionika u postupku PETROS OIL d.o.o.</item>
    </izvorni_sadrzaj>
    <derivirana_varijabla naziv="DomainObject.Predmet.OstaliListFormatedWithAdressOIB_1">
      <item>Ivo Grljević, OIB 73422028283, Južna Obala Vi. 13, 10000 Zagreb punomoćnik sudionika u postupku PETROS OIL d.o.o.</item>
    </derivirana_varijabla>
  </DomainObject.Predmet.OstaliListFormatedWithAdressOIB>
  <DomainObject.Predmet.OstaliListNazivFormated>
    <izvorni_sadrzaj>
      <item>Ivo Grljević</item>
    </izvorni_sadrzaj>
    <derivirana_varijabla naziv="DomainObject.Predmet.OstaliListNazivFormated_1">
      <item>Ivo Grljević</item>
    </derivirana_varijabla>
  </DomainObject.Predmet.OstaliListNazivFormated>
  <DomainObject.Predmet.OstaliListNazivFormatedOIB>
    <izvorni_sadrzaj>
      <item>Ivo Grljević, OIB 73422028283</item>
    </izvorni_sadrzaj>
    <derivirana_varijabla naziv="DomainObject.Predmet.OstaliListNazivFormatedOIB_1">
      <item>Ivo Grljević, OIB 73422028283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PETROS OIL d.o.o.</izvorni_sadrzaj>
    <derivirana_varijabla naziv="DomainObject.Predmet.ProtustrankaIDrugi_1">PETROS OIL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PETROS OIL d.o.o., OIB 33983190463, Lašćinske ledine 23, 10000 Zagreb</izvorni_sadrzaj>
    <derivirana_varijabla naziv="DomainObject.Predmet.ProtustrankaIDrugiAdressOIB_1">PETROS OIL d.o.o., OIB 33983190463, Lašćinske ledine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PETROS OIL d.o.o.</item>
      <item>FINANCIJSKA AGENCIJA, RC Zagreb</item>
      <item>Ivo Grljević</item>
    </izvorni_sadrzaj>
    <derivirana_varijabla naziv="DomainObject.Predmet.SudioniciListNaziv_1">
      <item>PETROS OIL d.o.o.</item>
      <item>FINANCIJSKA AGENCIJA, RC Zagreb</item>
      <item>Ivo Grljević</item>
    </derivirana_varijabla>
  </DomainObject.Predmet.SudioniciListNaziv>
  <DomainObject.Predmet.SudioniciListAdressOIB>
    <izvorni_sadrzaj>
      <item>PETROS OIL d.o.o., OIB 33983190463, Lašćinske ledine 23,10000 Zagreb</item>
      <item>FINANCIJSKA AGENCIJA, RC Zagreb, OIB 85821130368, Trg svibanjskih žrtava 1995. 1,10000 Zagreb</item>
      <item>Ivo Grljević, OIB 73422028283, Južna Obala Vi. 13,10000 Zagreb</item>
    </izvorni_sadrzaj>
    <derivirana_varijabla naziv="DomainObject.Predmet.SudioniciListAdressOIB_1">
      <item>PETROS OIL d.o.o., OIB 33983190463, Lašćinske ledine 23,10000 Zagreb</item>
      <item>FINANCIJSKA AGENCIJA, RC Zagreb, OIB 85821130368, Trg svibanjskih žrtava 1995. 1,10000 Zagreb</item>
      <item>Ivo Grljević, OIB 73422028283, Južna Obala Vi.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33983190463</item>
      <item>, OIB 85821130368</item>
      <item>, OIB 73422028283</item>
    </izvorni_sadrzaj>
    <derivirana_varijabla naziv="DomainObject.Predmet.SudioniciListNazivOIB_1">
      <item>, OIB 33983190463</item>
      <item>, OIB 85821130368</item>
      <item>, OIB 73422028283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2587</properties:Characters>
  <properties:Lines>82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2019-03-20T11:11:00Z</dcterms:created>
  <dc:creator>Draženka Prpić</dc:creator>
  <cp:lastModifiedBy>Draženka Prpić</cp:lastModifiedBy>
  <cp:lastPrinted>2019-03-20T11:12:00Z</cp:lastPrinted>
  <dcterms:modified xmlns:xsi="http://www.w3.org/2001/XMLSchema-instance" xsi:type="dcterms:W3CDTF">2019-03-20T11:12:00Z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