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04cfe" w14:paraId="de04cfe" w:rsidRDefault="00D016E7" w:rsidP="0040699F" w:rsidR="00D016E7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F318F8">
        <w:rPr>
          <w:b/>
        </w:rPr>
        <w:t>946</w:t>
      </w:r>
      <w:r w:rsidR="00913DA8">
        <w:rPr>
          <w:b/>
        </w:rPr>
        <w:t>/2016</w:t>
      </w:r>
    </w:p>
    <w:p w:rsidRDefault="00D016E7" w:rsidP="00215C9F" w:rsidR="00D016E7" w:rsidRPr="008F7C03">
      <w:pPr>
        <w:jc w:val="both"/>
        <w:rPr>
          <w:b/>
        </w:rPr>
      </w:pP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F24BDF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16E7" w:rsidP="00215C9F" w:rsidR="00D016E7" w:rsidRPr="008F7C03">
      <w:pPr>
        <w:jc w:val="both"/>
        <w:rPr>
          <w:b/>
        </w:rPr>
      </w:pP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C86648" w:rsidP="00D542BB" w:rsidR="00D016E7">
      <w:pPr>
        <w:rPr>
          <w:b/>
        </w:rPr>
      </w:pPr>
      <w:r>
        <w:rPr>
          <w:b/>
        </w:rPr>
        <w:t>Split, Sukoišanska 6</w:t>
      </w:r>
    </w:p>
    <w:p w:rsidRDefault="00D016E7" w:rsidP="00B70172" w:rsidR="00D016E7" w:rsidRPr="008F7C03">
      <w:pPr>
        <w:jc w:val="right"/>
        <w:rPr>
          <w:b/>
        </w:rPr>
      </w:pPr>
    </w:p>
    <w:p w:rsidRDefault="00D016E7" w:rsidP="00451E27" w:rsidR="00D016E7">
      <w:pPr>
        <w:jc w:val="both"/>
      </w:pPr>
    </w:p>
    <w:p w:rsidRDefault="00D016E7" w:rsidP="00451E27" w:rsidR="00D016E7">
      <w:pPr>
        <w:jc w:val="both"/>
      </w:pP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F318F8">
        <w:t>MORSKE AVANTURE d.o.o., Omiš, Vukovarska ulica 4, OIB: 46807749437, MBS: 080710172</w:t>
      </w:r>
      <w:r w:rsidRPr="008F7C03">
        <w:t xml:space="preserve">, dana </w:t>
      </w:r>
      <w:r w:rsidR="007A6503">
        <w:t>8. siječnja 2018.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F318F8">
        <w:t>MORSKE AVANTURE d.o.o., Omiš, Vukovarska ulica 4, OIB: 46807749437, MBS: 080710172</w:t>
      </w:r>
      <w:r w:rsidRPr="008F7C03">
        <w:t>, da u roku od 15 dana solidarno uplate na sudski depozit ovog suda br. HR1623900011300000664, otvoren kod Hrvatske poštanske banke d.d. Zagreb, pozivom na broj 10-</w:t>
      </w:r>
      <w:r w:rsidR="00F318F8">
        <w:t>946</w:t>
      </w:r>
      <w:r w:rsidR="00913DA8">
        <w:t>16</w:t>
      </w:r>
      <w:r w:rsidRPr="008F7C03">
        <w:t>, model 02,  iznos od 2</w:t>
      </w:r>
      <w:r>
        <w:t>0</w:t>
      </w:r>
      <w:r w:rsidRPr="008F7C03">
        <w:t xml:space="preserve">.000,00 kuna na ime predujma za pokriće troškova kako prethodnog tako i otvorenog stečajnog postupka, te </w:t>
      </w:r>
      <w:r w:rsidR="007A6503">
        <w:t>/</w:t>
      </w:r>
      <w:r w:rsidRPr="008F7C03">
        <w:t>da u istom roku potvrdu o uplati dostavi u sudski spis</w:t>
      </w:r>
      <w:r w:rsidRPr="00024555">
        <w:t xml:space="preserve"> pozivom na posl.br. St-</w:t>
      </w:r>
      <w:r w:rsidR="00F318F8">
        <w:t>946</w:t>
      </w:r>
      <w:r w:rsidR="007A6503">
        <w:t>/201</w:t>
      </w:r>
      <w:r w:rsidR="00913DA8">
        <w:t>6</w:t>
      </w:r>
      <w:r w:rsidRPr="008F7C03">
        <w:t xml:space="preserve">.  </w:t>
      </w:r>
    </w:p>
    <w:p w:rsidRDefault="00D016E7" w:rsidP="00451E27" w:rsidR="00D016E7" w:rsidRPr="008F7C03">
      <w:pPr>
        <w:jc w:val="both"/>
      </w:pPr>
    </w:p>
    <w:p w:rsidRDefault="00D016E7" w:rsidP="00024555" w:rsidR="00D016E7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D016E7" w:rsidP="00024555" w:rsidR="00D016E7">
      <w:pPr>
        <w:jc w:val="both"/>
      </w:pPr>
    </w:p>
    <w:p w:rsidRDefault="00D016E7" w:rsidP="00024555" w:rsidR="00D016E7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D016E7" w:rsidP="00024555" w:rsidR="00D016E7">
      <w:pPr>
        <w:jc w:val="both"/>
      </w:pPr>
    </w:p>
    <w:p w:rsidRDefault="00D016E7" w:rsidP="00024555" w:rsidR="00D016E7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D016E7" w:rsidP="00451E27" w:rsidR="00D016E7" w:rsidRPr="008F7C03">
      <w:pPr>
        <w:jc w:val="both"/>
      </w:pPr>
    </w:p>
    <w:p w:rsidRDefault="00D016E7" w:rsidP="00451E27" w:rsidR="00D016E7">
      <w:pPr>
        <w:jc w:val="center"/>
        <w:rPr>
          <w:b/>
        </w:rPr>
      </w:pPr>
    </w:p>
    <w:p w:rsidRDefault="00C86648" w:rsidP="00451E27" w:rsidR="00C86648">
      <w:pPr>
        <w:jc w:val="center"/>
        <w:rPr>
          <w:b/>
        </w:rPr>
      </w:pPr>
    </w:p>
    <w:p w:rsidRDefault="00D016E7" w:rsidP="00451E27" w:rsidR="00D016E7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063818" w:rsidP="00451E27" w:rsidR="00063818" w:rsidRPr="00063818">
      <w:pPr>
        <w:jc w:val="center"/>
      </w:pPr>
    </w:p>
    <w:p w:rsidRDefault="00F318F8" w:rsidP="00F318F8" w:rsidR="00F318F8">
      <w:pPr>
        <w:ind w:firstLine="708"/>
        <w:jc w:val="both"/>
      </w:pPr>
      <w:r>
        <w:t>Predlagatelj Financijska agencija, RC Split je prijedlogom zaprimljenim na Trgovačkom sudu u Splitu, dana 31. ožujka 2016. godine predložio otvaranje stečajnog postupka nad dužnikom MORSKE AVANTURE d.o.o., Omiš, Vukovarska ulica 4, OIB: 46807749437, MBS: 080710172. U prijedlogu se u bitnome navodi da temeljem čl. 444. st. 2. SZ-a podnosi prijedlog, te da na dan 01.09.2015.g. dužnik ima u očevidniku redoslijeda osnova za plaćanje evidentirane osnove za plaćanje u neprekinutom razdoblju od 663 dana u ukupnom iznosu od 268.079,26 kuna u koji iznos je uračunata kamata i naknada predlagatelja za provedbu ovrhe na novčanim sredstvima. Navodi se da dužnik ima jednog zaposlenog, te nema otvorenih računa.</w:t>
      </w:r>
    </w:p>
    <w:p w:rsidRDefault="00C86648" w:rsidP="00CF20E6" w:rsidR="00C86648" w:rsidRPr="008F7C03">
      <w:pPr>
        <w:ind w:firstLine="708"/>
        <w:jc w:val="both"/>
      </w:pPr>
    </w:p>
    <w:p w:rsidRDefault="00D016E7" w:rsidP="00CF20E6" w:rsidR="00D016E7" w:rsidRPr="008F7C03">
      <w:pPr>
        <w:ind w:firstLine="708"/>
        <w:jc w:val="both"/>
      </w:pPr>
      <w:r w:rsidRPr="008F7C03">
        <w:t>Kako je predlagatelj učinio vjerojatnim postojanje stečajnog razloga, to je rješenjem ovog suda posl.br. St-</w:t>
      </w:r>
      <w:r w:rsidR="00F318F8">
        <w:t>946</w:t>
      </w:r>
      <w:r>
        <w:t>/201</w:t>
      </w:r>
      <w:r w:rsidR="00913DA8">
        <w:t>6</w:t>
      </w:r>
      <w:r w:rsidRPr="008F7C03">
        <w:t xml:space="preserve"> od </w:t>
      </w:r>
      <w:r w:rsidR="007A6503">
        <w:t>19. prosinca</w:t>
      </w:r>
      <w:r>
        <w:t xml:space="preserve"> 201</w:t>
      </w:r>
      <w:r w:rsidR="007A6503">
        <w:t>7</w:t>
      </w:r>
      <w:r w:rsidRPr="008F7C03">
        <w:t>.g. pokrenut prethodni postupak radi utvrđivanja uvjeta za otvaranje stečajnog postupka i zakazano ročište  na koje su pozvani predlagatelj,</w:t>
      </w:r>
      <w:r w:rsidRPr="00E72718">
        <w:t xml:space="preserve"> FINA</w:t>
      </w:r>
      <w:r>
        <w:t>, dužnik,</w:t>
      </w:r>
      <w:r w:rsidRPr="008F7C03">
        <w:t xml:space="preserve"> zastupnik po zakonu dužnika.</w:t>
      </w:r>
    </w:p>
    <w:p w:rsidRDefault="00D016E7" w:rsidP="00CF20E6" w:rsidR="00D016E7" w:rsidRPr="008F7C03">
      <w:pPr>
        <w:jc w:val="both"/>
      </w:pPr>
    </w:p>
    <w:p w:rsidRDefault="00D016E7" w:rsidP="00EA24FF" w:rsidR="007A6503">
      <w:pPr>
        <w:ind w:firstLine="708"/>
        <w:jc w:val="both"/>
      </w:pPr>
      <w:r>
        <w:t xml:space="preserve">Na ročište dana </w:t>
      </w:r>
      <w:r w:rsidR="007A6503">
        <w:t>8. siječnja 2018</w:t>
      </w:r>
      <w:r w:rsidR="00C86648">
        <w:t xml:space="preserve">.g. </w:t>
      </w:r>
      <w:r w:rsidR="007A6503">
        <w:t xml:space="preserve">je </w:t>
      </w:r>
      <w:r>
        <w:t>pristupio zastupnik po zakonu dužnika</w:t>
      </w:r>
      <w:r w:rsidR="00913DA8">
        <w:t xml:space="preserve"> navodeći da se ne protivi otvaranju stečaja, da priznaje postojanje stečajnog razloga, da društvo od imovine nema ništa. </w:t>
      </w:r>
      <w:r w:rsidR="00C86648">
        <w:t xml:space="preserve"> </w:t>
      </w:r>
    </w:p>
    <w:p w:rsidRDefault="00913DA8" w:rsidP="00EA24FF" w:rsidR="00913DA8">
      <w:pPr>
        <w:ind w:firstLine="708"/>
        <w:jc w:val="both"/>
      </w:pPr>
    </w:p>
    <w:p w:rsidRDefault="00D016E7" w:rsidP="00EA24FF" w:rsidR="00D016E7" w:rsidRPr="008F7C03">
      <w:pPr>
        <w:ind w:firstLine="708"/>
        <w:jc w:val="both"/>
      </w:pPr>
      <w:r w:rsidRPr="008F7C03">
        <w:t xml:space="preserve">Iz potvrde FINA od </w:t>
      </w:r>
      <w:r w:rsidR="00913DA8">
        <w:t>05.01.2018</w:t>
      </w:r>
      <w:r w:rsidRPr="008F7C03">
        <w:t xml:space="preserve">.g. (l.s. </w:t>
      </w:r>
      <w:r w:rsidR="007A6503">
        <w:t>1</w:t>
      </w:r>
      <w:r w:rsidR="00F318F8">
        <w:t>7</w:t>
      </w:r>
      <w:r w:rsidRPr="008F7C03">
        <w:t xml:space="preserve">) je vidljivo da u Očevidniku redoslijeda osnova za plaćanje na dan izdavanja potvrde dužnik ima evidentirane ne izvršene osnove za plaćanje u neprekidnom razdoblju od </w:t>
      </w:r>
      <w:r w:rsidR="00F318F8">
        <w:t>1519</w:t>
      </w:r>
      <w:r w:rsidRPr="008F7C03">
        <w:t xml:space="preserve"> dana. Kod stečajnog dužnika je stoga ispunjen stečajni razlog nesposobnosti za plaćanje.</w:t>
      </w:r>
      <w:r w:rsidR="00F318F8">
        <w:t xml:space="preserve"> </w:t>
      </w:r>
    </w:p>
    <w:p w:rsidRDefault="00D016E7" w:rsidP="00C466B5" w:rsidR="00D016E7" w:rsidRPr="008F7C03">
      <w:pPr>
        <w:ind w:firstLine="708"/>
        <w:jc w:val="both"/>
      </w:pPr>
    </w:p>
    <w:p w:rsidRDefault="00D016E7" w:rsidP="003573D7" w:rsidR="00D016E7" w:rsidRPr="008F7C03">
      <w:pPr>
        <w:ind w:firstLine="708"/>
        <w:jc w:val="both"/>
      </w:pPr>
      <w:r>
        <w:t>Kako iz podataka u spisu</w:t>
      </w:r>
      <w:r w:rsidR="007A6503">
        <w:t xml:space="preserve"> ne</w:t>
      </w:r>
      <w:r>
        <w:t xml:space="preserve"> proizlazi da</w:t>
      </w:r>
      <w:r w:rsidR="007A6503">
        <w:t xml:space="preserve"> bi</w:t>
      </w:r>
      <w:r>
        <w:t xml:space="preserve"> d</w:t>
      </w:r>
      <w:r w:rsidRPr="008F7C03">
        <w:t xml:space="preserve">ruštvo </w:t>
      </w:r>
      <w:r w:rsidR="007A6503">
        <w:t>imalo</w:t>
      </w:r>
      <w:r w:rsidRPr="008F7C03">
        <w:t xml:space="preserve"> imovine koja bi činila </w:t>
      </w:r>
      <w:r>
        <w:t xml:space="preserve">dostatnu </w:t>
      </w:r>
      <w:r w:rsidRPr="008F7C03">
        <w:t>stečajnu masu, odnosno kojom bi se podmirili troškovi stečajnog postupka i eventualno namirili vjerovnici. Stoga se pozivaju vjerovnici na uplatu iznosa od 2</w:t>
      </w:r>
      <w:r>
        <w:t>0</w:t>
      </w:r>
      <w:r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D016E7" w:rsidP="00C466B5" w:rsidR="00D016E7" w:rsidRPr="008F7C03">
      <w:pPr>
        <w:ind w:firstLine="708"/>
        <w:jc w:val="both"/>
      </w:pPr>
    </w:p>
    <w:p w:rsidRDefault="00D016E7" w:rsidP="00C466B5" w:rsidR="00D016E7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D016E7" w:rsidP="00C466B5" w:rsidR="00D016E7" w:rsidRPr="008F7C03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 w:rsidR="00C86648">
        <w:rPr>
          <w:b/>
        </w:rPr>
        <w:t>Splitu</w:t>
      </w:r>
      <w:r w:rsidRPr="00024555">
        <w:rPr>
          <w:b/>
        </w:rPr>
        <w:t xml:space="preserve">, </w:t>
      </w:r>
      <w:r w:rsidR="007A6503">
        <w:rPr>
          <w:b/>
        </w:rPr>
        <w:t>8. siječnja 2018</w:t>
      </w:r>
      <w:r w:rsidRPr="00024555">
        <w:rPr>
          <w:b/>
        </w:rPr>
        <w:t>. godine</w:t>
      </w: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left="5664"/>
        <w:jc w:val="both"/>
        <w:rPr>
          <w:b/>
        </w:rPr>
      </w:pPr>
      <w:r w:rsidRPr="00024555">
        <w:rPr>
          <w:b/>
        </w:rPr>
        <w:t>Katarina Franković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D016E7" w:rsidP="00024555" w:rsidR="00D016E7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>
          <w:t>11. st</w:t>
        </w:r>
      </w:smartTag>
      <w:r>
        <w:t xml:space="preserve">. </w:t>
      </w:r>
      <w:smartTag w:element="metricconverter" w:uri="urn:schemas-microsoft-com:office:smarttags">
        <w:smartTagPr>
          <w:attr w:val="4. OZ" w:name="ProductID"/>
        </w:smartTagPr>
        <w:r>
          <w:t>4. OZ</w:t>
        </w:r>
      </w:smartTag>
      <w:r>
        <w:t xml:space="preserve">). 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D016E7" w:rsidP="00024555" w:rsidR="00D016E7">
      <w:pPr>
        <w:jc w:val="both"/>
      </w:pPr>
      <w:r>
        <w:t>-</w:t>
      </w:r>
      <w:r>
        <w:tab/>
        <w:t>mrežna stranica e-oglasna ploča suda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 w:rsidRPr="008F7C03">
      <w:pPr>
        <w:ind w:firstLine="708"/>
        <w:jc w:val="both"/>
      </w:pPr>
    </w:p>
    <w:sectPr w:rsidSect="00CE7A86" w:rsidR="00D016E7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76F0" w:rsidR="00A376F0">
      <w:r>
        <w:separator/>
      </w:r>
    </w:p>
  </w:endnote>
  <w:endnote w:id="0" w:type="continuationSeparator">
    <w:p w:rsidRDefault="00A376F0" w:rsidR="00A376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76F0" w:rsidR="00A376F0">
      <w:r>
        <w:separator/>
      </w:r>
    </w:p>
  </w:footnote>
  <w:footnote w:id="0" w:type="continuationSeparator">
    <w:p w:rsidRDefault="00A376F0" w:rsidR="00A376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6E7" w:rsidP="00E91F84" w:rsidR="00D016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16E7" w:rsidR="00D016E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6E7" w:rsidP="00E91F84" w:rsidR="00D016E7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150974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D016E7" w:rsidP="00EE439C" w:rsidR="00D016E7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F318F8">
      <w:rPr>
        <w:rFonts w:hAnsi="Book Antiqua" w:ascii="Book Antiqua"/>
        <w:b/>
        <w:sz w:val="20"/>
        <w:szCs w:val="20"/>
      </w:rPr>
      <w:t>946</w:t>
    </w:r>
    <w:r w:rsidR="00913DA8">
      <w:rPr>
        <w:rFonts w:hAnsi="Book Antiqua" w:ascii="Book Antiqua"/>
        <w:b/>
        <w:sz w:val="20"/>
        <w:szCs w:val="20"/>
      </w:rPr>
      <w:t>/2016</w:t>
    </w:r>
  </w:p>
  <w:p w:rsidRDefault="00D016E7" w:rsidP="0084417E" w:rsidR="00D016E7" w:rsidRPr="005E6841">
    <w:pPr>
      <w:jc w:val="both"/>
      <w:rPr>
        <w:rFonts w:hAnsi="Book Antiqua" w:ascii="Book Antiqua"/>
        <w:b/>
      </w:rPr>
    </w:pPr>
  </w:p>
  <w:p w:rsidRDefault="00D016E7" w:rsidP="0084417E" w:rsidR="00D016E7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3DEE"/>
    <w:rsid w:val="00024555"/>
    <w:rsid w:val="000258DB"/>
    <w:rsid w:val="00040488"/>
    <w:rsid w:val="000437A1"/>
    <w:rsid w:val="00043FE9"/>
    <w:rsid w:val="00053620"/>
    <w:rsid w:val="00063818"/>
    <w:rsid w:val="00064E57"/>
    <w:rsid w:val="00074FFE"/>
    <w:rsid w:val="00093D63"/>
    <w:rsid w:val="00095006"/>
    <w:rsid w:val="000A56F4"/>
    <w:rsid w:val="000B15DB"/>
    <w:rsid w:val="000B3478"/>
    <w:rsid w:val="000B4CD9"/>
    <w:rsid w:val="000C0526"/>
    <w:rsid w:val="000C55CA"/>
    <w:rsid w:val="000C6180"/>
    <w:rsid w:val="000D0564"/>
    <w:rsid w:val="000D3FF2"/>
    <w:rsid w:val="000E0CD5"/>
    <w:rsid w:val="000E3B7A"/>
    <w:rsid w:val="000E56A5"/>
    <w:rsid w:val="000F17F3"/>
    <w:rsid w:val="000F1CB0"/>
    <w:rsid w:val="000F336A"/>
    <w:rsid w:val="00105FEC"/>
    <w:rsid w:val="00112D67"/>
    <w:rsid w:val="00113E5C"/>
    <w:rsid w:val="00113E9B"/>
    <w:rsid w:val="0012491E"/>
    <w:rsid w:val="0014020A"/>
    <w:rsid w:val="00150974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0A64"/>
    <w:rsid w:val="001D627F"/>
    <w:rsid w:val="001E61B6"/>
    <w:rsid w:val="00202E9C"/>
    <w:rsid w:val="002040DF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A47E3"/>
    <w:rsid w:val="002B21A2"/>
    <w:rsid w:val="002B4279"/>
    <w:rsid w:val="002B595B"/>
    <w:rsid w:val="002B6988"/>
    <w:rsid w:val="002B7410"/>
    <w:rsid w:val="002C0C49"/>
    <w:rsid w:val="002C0E13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814"/>
    <w:rsid w:val="003A5A80"/>
    <w:rsid w:val="003C3648"/>
    <w:rsid w:val="003C3871"/>
    <w:rsid w:val="003D6A90"/>
    <w:rsid w:val="003E4484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7F8"/>
    <w:rsid w:val="00451E27"/>
    <w:rsid w:val="00455C35"/>
    <w:rsid w:val="004778D7"/>
    <w:rsid w:val="00477A2F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5009E8"/>
    <w:rsid w:val="00500ACD"/>
    <w:rsid w:val="00513C09"/>
    <w:rsid w:val="005208E1"/>
    <w:rsid w:val="0052410D"/>
    <w:rsid w:val="005241BE"/>
    <w:rsid w:val="00527C4D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B57F2"/>
    <w:rsid w:val="005C0DA1"/>
    <w:rsid w:val="005C327C"/>
    <w:rsid w:val="005C74D3"/>
    <w:rsid w:val="005E63D7"/>
    <w:rsid w:val="005E6841"/>
    <w:rsid w:val="006005CB"/>
    <w:rsid w:val="006006B5"/>
    <w:rsid w:val="00606481"/>
    <w:rsid w:val="00622027"/>
    <w:rsid w:val="0063094D"/>
    <w:rsid w:val="00667561"/>
    <w:rsid w:val="006704E3"/>
    <w:rsid w:val="006A6063"/>
    <w:rsid w:val="006A6514"/>
    <w:rsid w:val="006A7112"/>
    <w:rsid w:val="006C6DD3"/>
    <w:rsid w:val="006D27E3"/>
    <w:rsid w:val="006D281F"/>
    <w:rsid w:val="006D5A1B"/>
    <w:rsid w:val="006D5CE5"/>
    <w:rsid w:val="006E40C5"/>
    <w:rsid w:val="006F23F3"/>
    <w:rsid w:val="0070211A"/>
    <w:rsid w:val="0070376D"/>
    <w:rsid w:val="007164B6"/>
    <w:rsid w:val="00717971"/>
    <w:rsid w:val="0072407F"/>
    <w:rsid w:val="007303A9"/>
    <w:rsid w:val="00752977"/>
    <w:rsid w:val="00753211"/>
    <w:rsid w:val="0077044A"/>
    <w:rsid w:val="00797AE8"/>
    <w:rsid w:val="007A456E"/>
    <w:rsid w:val="007A5515"/>
    <w:rsid w:val="007A6503"/>
    <w:rsid w:val="007B6140"/>
    <w:rsid w:val="007D2A10"/>
    <w:rsid w:val="007D3B15"/>
    <w:rsid w:val="007E0965"/>
    <w:rsid w:val="007E09ED"/>
    <w:rsid w:val="007E53D1"/>
    <w:rsid w:val="007E6B14"/>
    <w:rsid w:val="007F47B6"/>
    <w:rsid w:val="007F7181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0AE2"/>
    <w:rsid w:val="008E58B6"/>
    <w:rsid w:val="008E724D"/>
    <w:rsid w:val="008F78FE"/>
    <w:rsid w:val="008F7C03"/>
    <w:rsid w:val="00902E57"/>
    <w:rsid w:val="00913DA8"/>
    <w:rsid w:val="009154DF"/>
    <w:rsid w:val="0092346B"/>
    <w:rsid w:val="009302EA"/>
    <w:rsid w:val="0093470D"/>
    <w:rsid w:val="009366F4"/>
    <w:rsid w:val="009375B8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97174"/>
    <w:rsid w:val="009A1E65"/>
    <w:rsid w:val="009A2F41"/>
    <w:rsid w:val="009A546A"/>
    <w:rsid w:val="009C0006"/>
    <w:rsid w:val="009C1B23"/>
    <w:rsid w:val="009C53B4"/>
    <w:rsid w:val="009D2BA4"/>
    <w:rsid w:val="009E56B0"/>
    <w:rsid w:val="00A02C5F"/>
    <w:rsid w:val="00A306AC"/>
    <w:rsid w:val="00A30DCB"/>
    <w:rsid w:val="00A3143C"/>
    <w:rsid w:val="00A345D9"/>
    <w:rsid w:val="00A35768"/>
    <w:rsid w:val="00A36314"/>
    <w:rsid w:val="00A376F0"/>
    <w:rsid w:val="00A43897"/>
    <w:rsid w:val="00A450C5"/>
    <w:rsid w:val="00A45AEC"/>
    <w:rsid w:val="00A4673D"/>
    <w:rsid w:val="00A47724"/>
    <w:rsid w:val="00A53997"/>
    <w:rsid w:val="00A60C03"/>
    <w:rsid w:val="00A610D1"/>
    <w:rsid w:val="00A73AD1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C6E76"/>
    <w:rsid w:val="00BD50F0"/>
    <w:rsid w:val="00BE1B95"/>
    <w:rsid w:val="00BE74AD"/>
    <w:rsid w:val="00BE7AD4"/>
    <w:rsid w:val="00C150DF"/>
    <w:rsid w:val="00C16366"/>
    <w:rsid w:val="00C170AC"/>
    <w:rsid w:val="00C201B2"/>
    <w:rsid w:val="00C25346"/>
    <w:rsid w:val="00C3316C"/>
    <w:rsid w:val="00C4286F"/>
    <w:rsid w:val="00C466B5"/>
    <w:rsid w:val="00C67015"/>
    <w:rsid w:val="00C80169"/>
    <w:rsid w:val="00C806B5"/>
    <w:rsid w:val="00C86648"/>
    <w:rsid w:val="00C90333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16E7"/>
    <w:rsid w:val="00D03D5A"/>
    <w:rsid w:val="00D074A2"/>
    <w:rsid w:val="00D176CC"/>
    <w:rsid w:val="00D207E4"/>
    <w:rsid w:val="00D2580E"/>
    <w:rsid w:val="00D302E7"/>
    <w:rsid w:val="00D32EBB"/>
    <w:rsid w:val="00D341B5"/>
    <w:rsid w:val="00D35DDF"/>
    <w:rsid w:val="00D461D4"/>
    <w:rsid w:val="00D542BB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1780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24BDF"/>
    <w:rsid w:val="00F318F8"/>
    <w:rsid w:val="00F3403B"/>
    <w:rsid w:val="00F35C09"/>
    <w:rsid w:val="00F44759"/>
    <w:rsid w:val="00F47796"/>
    <w:rsid w:val="00F548DE"/>
    <w:rsid w:val="00F602DA"/>
    <w:rsid w:val="00F642FC"/>
    <w:rsid w:val="00F72977"/>
    <w:rsid w:val="00F76331"/>
    <w:rsid w:val="00F84B8D"/>
    <w:rsid w:val="00F85BDE"/>
    <w:rsid w:val="00F9404F"/>
    <w:rsid w:val="00FA73B7"/>
    <w:rsid w:val="00FC0DF2"/>
    <w:rsid w:val="00FC4013"/>
    <w:rsid w:val="00FD07EB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509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097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097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097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097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509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097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097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097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097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8703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6680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897723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0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2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897725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2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1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08977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70897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897727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1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2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089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5601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1497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946</izvorni_sadrzaj>
    <derivirana_varijabla naziv="DomainObject.Predmet.Broj_1">946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St-946/2016</izvorni_sadrzaj>
    <derivirana_varijabla naziv="DomainObject.Predmet.OznakaBroj_1">St-946/2016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MORSKE AVANTURE društvo s ograničenom odgovornošću za turizam i trgovinu</izvorni_sadrzaj>
    <derivirana_varijabla naziv="DomainObject.Predmet.ProtustrankaFormated_1">  MORSKE AVANTURE društvo s ograničenom odgovornošću za turizam i trgovinu</derivirana_varijabla>
  </DomainObject.Predmet.ProtustrankaFormated>
  <DomainObject.Predmet.ProtustrankaFormatedOIB>
    <izvorni_sadrzaj>  MORSKE AVANTURE društvo s ograničenom odgovornošću za turizam i trgovinu, OIB 46807749437</izvorni_sadrzaj>
    <derivirana_varijabla naziv="DomainObject.Predmet.ProtustrankaFormatedOIB_1">  MORSKE AVANTURE društvo s ograničenom odgovornošću za turizam i trgovinu, OIB 46807749437</derivirana_varijabla>
  </DomainObject.Predmet.ProtustrankaFormatedOIB>
  <DomainObject.Predmet.ProtustrankaFormatedWithAdress>
    <izvorni_sadrzaj> MORSKE AVANTURE društvo s ograničenom odgovornošću za turizam i trgovinu, Vukovarska ulica 4, 21310 Omiš</izvorni_sadrzaj>
    <derivirana_varijabla naziv="DomainObject.Predmet.ProtustrankaFormatedWithAdress_1"> MORSKE AVANTURE društvo s ograničenom odgovornošću za turizam i trgovinu, Vukovarska ulica 4, 21310 Omiš</derivirana_varijabla>
  </DomainObject.Predmet.ProtustrankaFormatedWithAdress>
  <DomainObject.Predmet.ProtustrankaFormatedWithAdressOIB>
    <izvorni_sadrzaj> MORSKE AVANTURE društvo s ograničenom odgovornošću za turizam i trgovinu, OIB 46807749437, Vukovarska ulica 4, 21310 Omiš</izvorni_sadrzaj>
    <derivirana_varijabla naziv="DomainObject.Predmet.ProtustrankaFormatedWithAdressOIB_1"> MORSKE AVANTURE društvo s ograničenom odgovornošću za turizam i trgovinu, OIB 46807749437, Vukovarska ulica 4, 21310 Omiš</derivirana_varijabla>
  </DomainObject.Predmet.ProtustrankaFormatedWithAdressOIB>
  <DomainObject.Predmet.ProtustrankaWithAdress>
    <izvorni_sadrzaj>MORSKE AVANTURE društvo s ograničenom odgovornošću za turizam i trgovinu Vukovarska ulica 4, 21310 Omiš</izvorni_sadrzaj>
    <derivirana_varijabla naziv="DomainObject.Predmet.ProtustrankaWithAdress_1">MORSKE AVANTURE društvo s ograničenom odgovornošću za turizam i trgovinu Vukovarska ulica 4, 21310 Omiš</derivirana_varijabla>
  </DomainObject.Predmet.ProtustrankaWithAdress>
  <DomainObject.Predmet.ProtustrankaWithAdressOIB>
    <izvorni_sadrzaj>MORSKE AVANTURE društvo s ograničenom odgovornošću za turizam i trgovinu, OIB 46807749437, Vukovarska ulica 4, 21310 Omiš</izvorni_sadrzaj>
    <derivirana_varijabla naziv="DomainObject.Predmet.ProtustrankaWithAdressOIB_1">MORSKE AVANTURE društvo s ograničenom odgovornošću za turizam i trgovinu, OIB 46807749437, Vukovarska ulica 4, 21310 Omiš</derivirana_varijabla>
  </DomainObject.Predmet.ProtustrankaWithAdressOIB>
  <DomainObject.Predmet.ProtustrankaNazivFormated>
    <izvorni_sadrzaj>MORSKE AVANTURE društvo s ograničenom odgovornošću za turizam i trgovinu</izvorni_sadrzaj>
    <derivirana_varijabla naziv="DomainObject.Predmet.ProtustrankaNazivFormated_1">MORSKE AVANTURE društvo s ograničenom odgovornošću za turizam i trgovinu</derivirana_varijabla>
  </DomainObject.Predmet.ProtustrankaNazivFormated>
  <DomainObject.Predmet.ProtustrankaNazivFormatedOIB>
    <izvorni_sadrzaj>MORSKE AVANTURE društvo s ograničenom odgovornošću za turizam i trgovinu, OIB 46807749437</izvorni_sadrzaj>
    <derivirana_varijabla naziv="DomainObject.Predmet.ProtustrankaNazivFormatedOIB_1">MORSKE AVANTURE društvo s ograničenom odgovornošću za turizam i trgovinu, OIB 46807749437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268079.26</izvorni_sadrzaj>
    <derivirana_varijabla naziv="DomainObject.Predmet.TrenutnaVrijednost_1">268079.26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MORSKE AVANTURE društvo s ograničenom odgovornošću za turizam i trgovinu</item>
    </izvorni_sadrzaj>
    <derivirana_varijabla naziv="DomainObject.Predmet.ProtuStrankaListFormated_1">
      <item>MORSKE AVANTURE društvo s ograničenom odgovornošću za turizam i trgovinu</item>
    </derivirana_varijabla>
  </DomainObject.Predmet.ProtuStrankaListFormated>
  <DomainObject.Predmet.ProtuStrankaListFormatedOIB>
    <izvorni_sadrzaj>
      <item>MORSKE AVANTURE društvo s ograničenom odgovornošću za turizam i trgovinu, OIB 46807749437</item>
    </izvorni_sadrzaj>
    <derivirana_varijabla naziv="DomainObject.Predmet.ProtuStrankaListFormatedOIB_1">
      <item>MORSKE AVANTURE društvo s ograničenom odgovornošću za turizam i trgovinu, OIB 46807749437</item>
    </derivirana_varijabla>
  </DomainObject.Predmet.ProtuStrankaListFormatedOIB>
  <DomainObject.Predmet.ProtuStrankaListFormatedWithAdress>
    <izvorni_sadrzaj>
      <item>MORSKE AVANTURE društvo s ograničenom odgovornošću za turizam i trgovinu, Vukovarska ulica 4, 21310 Omiš</item>
    </izvorni_sadrzaj>
    <derivirana_varijabla naziv="DomainObject.Predmet.ProtuStrankaListFormatedWithAdress_1">
      <item>MORSKE AVANTURE društvo s ograničenom odgovornošću za turizam i trgovinu, Vukovarska ulica 4, 21310 Omiš</item>
    </derivirana_varijabla>
  </DomainObject.Predmet.ProtuStrankaListFormatedWithAdress>
  <DomainObject.Predmet.ProtuStrankaListFormatedWithAdressOIB>
    <izvorni_sadrzaj>
      <item>MORSKE AVANTURE društvo s ograničenom odgovornošću za turizam i trgovinu, OIB 46807749437, Vukovarska ulica 4, 21310 Omiš</item>
    </izvorni_sadrzaj>
    <derivirana_varijabla naziv="DomainObject.Predmet.ProtuStrankaListFormatedWithAdressOIB_1">
      <item>MORSKE AVANTURE društvo s ograničenom odgovornošću za turizam i trgovinu, OIB 46807749437, Vukovarska ulica 4, 21310 Omiš</item>
    </derivirana_varijabla>
  </DomainObject.Predmet.ProtuStrankaListFormatedWithAdressOIB>
  <DomainObject.Predmet.ProtuStrankaListNazivFormated>
    <izvorni_sadrzaj>
      <item>MORSKE AVANTURE društvo s ograničenom odgovornošću za turizam i trgovinu</item>
    </izvorni_sadrzaj>
    <derivirana_varijabla naziv="DomainObject.Predmet.ProtuStrankaListNazivFormated_1">
      <item>MORSKE AVANTURE društvo s ograničenom odgovornošću za turizam i trgovinu</item>
    </derivirana_varijabla>
  </DomainObject.Predmet.ProtuStrankaListNazivFormated>
  <DomainObject.Predmet.ProtuStrankaListNazivFormatedOIB>
    <izvorni_sadrzaj>
      <item>MORSKE AVANTURE društvo s ograničenom odgovornošću za turizam i trgovinu, OIB 46807749437</item>
    </izvorni_sadrzaj>
    <derivirana_varijabla naziv="DomainObject.Predmet.ProtuStrankaListNazivFormatedOIB_1">
      <item>MORSKE AVANTURE društvo s ograničenom odgovornošću za turizam i trgovinu, OIB 46807749437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MORSKE AVANTURE društvo s ograničenom odgovornošću za turizam i trgovinu</izvorni_sadrzaj>
    <derivirana_varijabla naziv="DomainObject.Predmet.ProtustrankaIDrugi_1">MORSKE AVANTURE društvo s ograničenom odgovornošću za turizam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MORSKE AVANTURE društvo s ograničenom odgovornošću za turizam i trgovinu, OIB 46807749437, Vukovarska ulica 4, 21310 Omiš</izvorni_sadrzaj>
    <derivirana_varijabla naziv="DomainObject.Predmet.ProtustrankaIDrugiAdressOIB_1">MORSKE AVANTURE društvo s ograničenom odgovornošću za turizam i trgovinu, OIB 46807749437, Vukovarska ulica 4,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MORSKE AVANTURE društvo s ograničenom odgovornošću za turizam i trgovinu</item>
      <item>FINANCIJSKA AGENCIJA, RC SPLIT</item>
    </izvorni_sadrzaj>
    <derivirana_varijabla naziv="DomainObject.Predmet.SudioniciListNaziv_1">
      <item>MORSKE AVANTURE društvo s ograničenom odgovornošću za turizam i trgovinu</item>
      <item>FINANCIJSKA AGENCIJA, RC SPLIT</item>
    </derivirana_varijabla>
  </DomainObject.Predmet.SudioniciListNaziv>
  <DomainObject.Predmet.SudioniciListAdressOIB>
    <izvorni_sadrzaj>
      <item>MORSKE AVANTURE društvo s ograničenom odgovornošću za turizam i trgovinu, OIB 46807749437, Vukovarska ulica 4,21310 Omiš</item>
      <item>FINANCIJSKA AGENCIJA, RC SPLIT, OIB 85821130368, Mažuranićevo šetalište 24 b,21000 Split</item>
    </izvorni_sadrzaj>
    <derivirana_varijabla naziv="DomainObject.Predmet.SudioniciListAdressOIB_1">
      <item>MORSKE AVANTURE društvo s ograničenom odgovornošću za turizam i trgovinu, OIB 46807749437, Vukovarska ulica 4,21310 Omiš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46807749437</item>
      <item>, OIB 85821130368</item>
    </izvorni_sadrzaj>
    <derivirana_varijabla naziv="DomainObject.Predmet.SudioniciListNazivOIB_1">
      <item>, OIB 46807749437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892</properties:Words>
  <properties:Characters>5035</properties:Characters>
  <properties:Lines>128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2018-01-08T12:26:00Z</dcterms:created>
  <dc:creator>Katarina Franković</dc:creator>
  <cp:lastModifiedBy>Paško Bačić</cp:lastModifiedBy>
  <cp:lastPrinted>2018-01-08T12:38:00Z</cp:lastPrinted>
  <dcterms:modified xmlns:xsi="http://www.w3.org/2001/XMLSchema-instance" xsi:type="dcterms:W3CDTF">2018-01-08T12:41:00Z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