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d13e" w14:paraId="58dd13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3FCF" w:rsidP="00F63FCF" w:rsidR="00F63FC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St-1001/2016-8.</w:t>
      </w:r>
    </w:p>
    <w:p w:rsidRDefault="00F63FCF" w:rsidP="00F63FCF" w:rsidR="00F63FCF">
      <w:pPr>
        <w:rPr>
          <w:rFonts w:hAnsi="Arial" w:ascii="Arial"/>
        </w:rPr>
      </w:pPr>
    </w:p>
    <w:p w:rsidRDefault="00F63FCF" w:rsidP="00F63FCF" w:rsidR="00F63FCF">
      <w:pPr>
        <w:jc w:val="center"/>
        <w:rPr>
          <w:rFonts w:hAnsi="Arial" w:ascii="Arial"/>
          <w:b/>
        </w:rPr>
      </w:pPr>
    </w:p>
    <w:p w:rsidRDefault="00F63FCF" w:rsidP="00F63FCF" w:rsidR="00F63FC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F63FCF" w:rsidP="00F63FCF" w:rsidR="00F63FCF">
      <w:pPr>
        <w:jc w:val="center"/>
        <w:rPr>
          <w:rFonts w:hAnsi="Arial" w:ascii="Arial"/>
          <w:b/>
        </w:rPr>
      </w:pPr>
    </w:p>
    <w:p w:rsidRDefault="00F63FCF" w:rsidP="00F63FCF" w:rsidR="00F63FC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F63FCF" w:rsidP="00F63FCF" w:rsidR="00F63FCF">
      <w:pPr>
        <w:jc w:val="both"/>
        <w:rPr>
          <w:rFonts w:hAnsi="Arial" w:ascii="Arial"/>
        </w:rPr>
      </w:pPr>
    </w:p>
    <w:p w:rsidRDefault="00F63FCF" w:rsidP="00F63FCF" w:rsidR="00F63F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Frana Supila 4, za pokretanje stečajnog postupka nad dužnikom POLJOPRIVREDNA ZADRUGA DALIA iz Virovitice, </w:t>
      </w:r>
      <w:proofErr w:type="spellStart"/>
      <w:r>
        <w:rPr>
          <w:rFonts w:hAnsi="Arial" w:ascii="Arial"/>
        </w:rPr>
        <w:t>Rusanova</w:t>
      </w:r>
      <w:proofErr w:type="spellEnd"/>
      <w:r>
        <w:rPr>
          <w:rFonts w:hAnsi="Arial" w:ascii="Arial"/>
        </w:rPr>
        <w:t xml:space="preserve"> 126, MBS 010052059, OIB 52293603768, dana 02. veljače 2017. godine</w:t>
      </w:r>
    </w:p>
    <w:p w:rsidRDefault="00F63FCF" w:rsidP="00F63FCF" w:rsidR="00F63FCF">
      <w:pPr>
        <w:jc w:val="both"/>
        <w:rPr>
          <w:rFonts w:hAnsi="Arial" w:ascii="Arial"/>
        </w:rPr>
      </w:pPr>
    </w:p>
    <w:p w:rsidRDefault="00F63FCF" w:rsidP="00F63FCF" w:rsidR="00F63FC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63FCF" w:rsidP="00F63FCF" w:rsidR="00F63FCF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POLJOPRIVREDNA ZADRUGA DALIA iz Virovitice, </w:t>
      </w:r>
      <w:proofErr w:type="spellStart"/>
      <w:r>
        <w:rPr>
          <w:rFonts w:hAnsi="Arial" w:ascii="Arial"/>
        </w:rPr>
        <w:t>Rusanova</w:t>
      </w:r>
      <w:proofErr w:type="spellEnd"/>
      <w:r>
        <w:rPr>
          <w:rFonts w:hAnsi="Arial" w:ascii="Arial"/>
        </w:rPr>
        <w:t xml:space="preserve"> 126, MBS 010052059, OIB 52293603768,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05 540-1001-16. </w:t>
      </w:r>
    </w:p>
    <w:p w:rsidRDefault="00F63FCF" w:rsidP="00F63FCF" w:rsidR="00F63FCF">
      <w:pPr>
        <w:jc w:val="both"/>
        <w:rPr>
          <w:rFonts w:hAnsi="Arial" w:ascii="Arial"/>
        </w:rPr>
      </w:pPr>
    </w:p>
    <w:p w:rsidRDefault="00F63FCF" w:rsidP="00F63FCF" w:rsidR="00F63FCF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POLJOPRIVREDNA ZADRUGA DALIA iz Virovitice, </w:t>
      </w:r>
      <w:proofErr w:type="spellStart"/>
      <w:r>
        <w:rPr>
          <w:rFonts w:hAnsi="Arial" w:ascii="Arial"/>
        </w:rPr>
        <w:t>Rusanova</w:t>
      </w:r>
      <w:proofErr w:type="spellEnd"/>
      <w:r>
        <w:rPr>
          <w:rFonts w:hAnsi="Arial" w:ascii="Arial"/>
        </w:rPr>
        <w:t xml:space="preserve"> 126, MBS 010052059, OIB 52293603768.</w:t>
      </w:r>
    </w:p>
    <w:p w:rsidRDefault="00F63FCF" w:rsidP="00F63FCF" w:rsidR="00F63FCF">
      <w:pPr>
        <w:jc w:val="both"/>
        <w:rPr>
          <w:rFonts w:hAnsi="Arial" w:ascii="Arial"/>
        </w:rPr>
      </w:pPr>
    </w:p>
    <w:p w:rsidRDefault="00F63FCF" w:rsidP="00F63FCF" w:rsidR="00F63FCF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F63FCF" w:rsidP="00F63FCF" w:rsidR="00F63FCF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čl.444.st.2. Stečajnog </w:t>
      </w:r>
      <w:r>
        <w:rPr>
          <w:rFonts w:hAnsi="Arial" w:ascii="Arial"/>
        </w:rPr>
        <w:lastRenderedPageBreak/>
        <w:t>zakona. U svom prijedlogu ističe da na dan 01.09.2015. godine dužnik u Očevidniku redoslijeda osnova za plaćanje ima evidentirane neizvršene osnove za plaćanje u ukupnom iznosu od 4.134.593,99 kuna, u neprekinutom razdoblju od 1632 dana, te da ima zaposlenog dva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F63FCF" w:rsidP="00F63FCF" w:rsidR="00F63FCF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F63FCF" w:rsidP="00F63FCF" w:rsidR="00F63F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1632 dana u ukupnom iznosu od  4.134.593,99 kuna, koji podatak zakonski zastupnik dužnika nije osporio, sud utvrđuje da je ispunjen razlog nesposobnosti za plaćanje, propisan čl.6.st.2.Stečajnog zakona.</w:t>
      </w:r>
    </w:p>
    <w:p w:rsidRDefault="00F63FCF" w:rsidP="00F63FCF" w:rsidR="00F63F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F63FCF" w:rsidP="00F63FCF" w:rsidR="00F63F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F63FCF" w:rsidP="00F63FCF" w:rsidR="00F63FCF">
      <w:pPr>
        <w:jc w:val="both"/>
        <w:rPr>
          <w:rFonts w:hAnsi="Arial" w:ascii="Arial"/>
        </w:rPr>
      </w:pPr>
    </w:p>
    <w:p w:rsidRDefault="00F63FCF" w:rsidP="00F63FCF" w:rsidR="00F63F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02. veljače 2017. godine</w:t>
      </w:r>
    </w:p>
    <w:p w:rsidRDefault="00F63FCF" w:rsidP="00F63FCF" w:rsidR="00F63F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F63FCF" w:rsidP="00F63FCF" w:rsidR="00F63F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F63FCF" w:rsidP="00F63FCF" w:rsidR="00F63FCF">
      <w:pPr>
        <w:ind w:firstLine="720"/>
        <w:jc w:val="both"/>
        <w:rPr>
          <w:rFonts w:hAnsi="Arial" w:ascii="Arial"/>
        </w:rPr>
      </w:pPr>
    </w:p>
    <w:p w:rsidRDefault="00F63FCF" w:rsidP="00F63FCF" w:rsidR="00F63FCF">
      <w:pPr>
        <w:ind w:firstLine="720"/>
        <w:jc w:val="both"/>
        <w:rPr>
          <w:rFonts w:hAnsi="Arial" w:ascii="Arial"/>
        </w:rPr>
      </w:pPr>
    </w:p>
    <w:p w:rsidRDefault="00F63FCF" w:rsidP="00F63FCF" w:rsidR="00F63FCF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F63FCF" w:rsidP="00F63FCF" w:rsidR="00F63FCF">
      <w:pPr>
        <w:jc w:val="both"/>
        <w:rPr>
          <w:rFonts w:hAnsi="Arial" w:ascii="Arial"/>
        </w:rPr>
      </w:pPr>
    </w:p>
    <w:p w:rsidRDefault="00F63FCF" w:rsidP="00F63FCF" w:rsidR="00F63FCF">
      <w:pPr>
        <w:jc w:val="both"/>
        <w:rPr>
          <w:rFonts w:hAnsi="Arial" w:ascii="Arial"/>
        </w:rPr>
      </w:pPr>
      <w:bookmarkStart w:name="_GoBack" w:id="0"/>
      <w:bookmarkEnd w:id="0"/>
    </w:p>
    <w:p w:rsidRDefault="00F63FCF" w:rsidP="00F63FCF" w:rsidR="00F63FCF">
      <w:pPr>
        <w:jc w:val="both"/>
        <w:rPr>
          <w:rFonts w:hAnsi="Arial" w:ascii="Arial"/>
        </w:rPr>
      </w:pPr>
    </w:p>
    <w:p w:rsidRDefault="00F63FCF" w:rsidP="00F63FCF" w:rsidR="00F63FC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63FCF" w:rsidP="00F63FCF" w:rsidR="00F63FCF">
      <w:pPr>
        <w:jc w:val="both"/>
        <w:rPr>
          <w:rFonts w:hAnsi="Arial" w:ascii="Arial"/>
        </w:rPr>
      </w:pPr>
      <w:r>
        <w:rPr>
          <w:rFonts w:hAnsi="Arial" w:ascii="Arial"/>
        </w:rPr>
        <w:t>Dna: predlagatelju FINI, RC Zagreb, Podružnica Bjelovar putem e-oglasne ploče suda i poštom</w:t>
      </w:r>
    </w:p>
    <w:p w:rsidRDefault="00F63FCF" w:rsidP="00F63FCF" w:rsidR="00F63F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F63FCF" w:rsidP="00F63FCF" w:rsidR="00F63F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F63FCF" w:rsidP="00F63FCF" w:rsidR="00F63F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F63FCF" w:rsidP="00F63FCF" w:rsidR="00F63FCF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F63FCF" w:rsidP="00F63FCF" w:rsidR="00F63FCF">
      <w:pPr>
        <w:jc w:val="both"/>
        <w:rPr>
          <w:rFonts w:hAnsi="Arial" w:ascii="Arial"/>
        </w:rPr>
      </w:pPr>
      <w:r>
        <w:rPr>
          <w:rFonts w:hAnsi="Arial" w:ascii="Arial"/>
        </w:rPr>
        <w:t>Bj.02.02.2017.g.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3FCF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94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St-1001/2016-8</izvorni_sadrzaj>
    <derivirana_varijabla naziv="DomainObject.Oznaka_1">St-1001/2016-8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DALIA zastupanog po punomoćniku Josip Stipandić</izvorni_sadrzaj>
    <derivirana_varijabla naziv="DomainObject.Predmet.ProtustrankaFormated_1">  POLJOPRIVREDNA ZADRUGA DALIA zastupanog po punomoćniku Josip Stipandić</derivirana_varijabla>
  </DomainObject.Predmet.ProtustrankaFormated>
  <DomainObject.Predmet.ProtustrankaFormatedOIB>
    <izvorni_sadrzaj>  POLJOPRIVREDNA ZADRUGA DALIA, OIB 52293603768 zastupanog po punomoćniku Josip Stipandić</izvorni_sadrzaj>
    <derivirana_varijabla naziv="DomainObject.Predmet.ProtustrankaFormatedOIB_1">  POLJOPRIVREDNA ZADRUGA DALIA, OIB 52293603768 zastupanog po punomoćniku Josip Stipandić</derivirana_varijabla>
  </DomainObject.Predmet.ProtustrankaFormatedOIB>
  <DomainObject.Predmet.ProtustrankaFormatedWithAdress>
    <izvorni_sadrzaj> POLJOPRIVREDNA ZADRUGA DALIA, Rusanova 126, 33000 Virovitica zastupanog po punomoćniku Josip Stipandić</izvorni_sadrzaj>
    <derivirana_varijabla naziv="DomainObject.Predmet.ProtustrankaFormatedWithAdress_1"> POLJOPRIVREDNA ZADRUGA DALIA, Rusanova 126, 33000 Virovitica zastupanog po punomoćniku Josip Stipandić</derivirana_varijabla>
  </DomainObject.Predmet.ProtustrankaFormatedWithAdress>
  <DomainObject.Predmet.ProtustrankaFormatedWithAdressOIB>
    <izvorni_sadrzaj> POLJOPRIVREDNA ZADRUGA DALIA, OIB 52293603768, Rusanova 126, 33000 Virovitica zastupanog po punomoćniku Josip Stipandić</izvorni_sadrzaj>
    <derivirana_varijabla naziv="DomainObject.Predmet.ProtustrankaFormatedWithAdressOIB_1"> POLJOPRIVREDNA ZADRUGA DALIA, OIB 52293603768, Rusanova 126, 33000 Virovitica zastupanog po punomoćniku Josip Stipandić</derivirana_varijabla>
  </DomainObject.Predmet.ProtustrankaFormatedWithAdressOIB>
  <DomainObject.Predmet.ProtustrankaWithAdress>
    <izvorni_sadrzaj>POLJOPRIVREDNA ZADRUGA DALIA Rusanova 126, 33000 Virovitica</izvorni_sadrzaj>
    <derivirana_varijabla naziv="DomainObject.Predmet.ProtustrankaWithAdress_1">POLJOPRIVREDNA ZADRUGA DALIA Rusanova 126, 33000 Virovitica</derivirana_varijabla>
  </DomainObject.Predmet.ProtustrankaWithAdress>
  <DomainObject.Predmet.ProtustrankaWithAdressOIB>
    <izvorni_sadrzaj>POLJOPRIVREDNA ZADRUGA DALIA, OIB 52293603768, Rusanova 126, 33000 Virovitica</izvorni_sadrzaj>
    <derivirana_varijabla naziv="DomainObject.Predmet.ProtustrankaWithAdressOIB_1">POLJOPRIVREDNA ZADRUGA DALIA, OIB 52293603768, Rusanova 126, 33000 Virovitica</derivirana_varijabla>
  </DomainObject.Predmet.ProtustrankaWithAdressOIB>
  <DomainObject.Predmet.ProtustrankaNazivFormated>
    <izvorni_sadrzaj>POLJOPRIVREDNA ZADRUGA DALIA</izvorni_sadrzaj>
    <derivirana_varijabla naziv="DomainObject.Predmet.ProtustrankaNazivFormated_1">POLJOPRIVREDNA ZADRUGA DALIA</derivirana_varijabla>
  </DomainObject.Predmet.ProtustrankaNazivFormated>
  <DomainObject.Predmet.ProtustrankaNazivFormatedOIB>
    <izvorni_sadrzaj>POLJOPRIVREDNA ZADRUGA DALIA, OIB 52293603768</izvorni_sadrzaj>
    <derivirana_varijabla naziv="DomainObject.Predmet.ProtustrankaNazivFormatedOIB_1">POLJOPRIVREDNA ZADRUGA DALIA, OIB 52293603768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KSENIJA RAJKOVIĆ zastupanog po punomoćniku Zajednički odvjetnički ured Tihomir Volić &amp; Nataša Ružička; SNJEŽANA VUKOVIĆ zastupanog po punomoćniku Zajednički odvjetnički ured Tihomir Volić &amp; Nataša Ružička</izvorni_sadrzaj>
    <derivirana_varijabla naziv="DomainObject.Predmet.StrankaFormated_1">  FINA, RC ZAGREB, Podružnica Bjelovar; KSENIJA RAJKOVIĆ zastupanog po punomoćniku Zajednički odvjetnički ured Tihomir Volić &amp; Nataša Ružička; SNJEŽANA VUKOVIĆ zastupanog po punomoćniku Zajednički odvjetnički ured Tihomir Volić &amp; Nataša Ružička</derivirana_varijabla>
  </DomainObject.Predmet.StrankaFormated>
  <DomainObject.Predmet.StrankaFormatedOIB>
    <izvorni_sadrzaj>  FINA, RC ZAGREB, Podružnica Bjelovar, OIB 85821130368; KSENIJA RAJKOVIĆ, OIB 75326228053 zastupanog po punomoćniku Zajednički odvjetnički ured Tihomir Volić &amp; Nataša Ružička; SNJEŽANA VUKOVIĆ zastupanog po punomoćniku Zajednički odvjetnički ured Tihomir Volić &amp; Nataša Ružička</izvorni_sadrzaj>
    <derivirana_varijabla naziv="DomainObject.Predmet.StrankaFormatedOIB_1">  FINA, RC ZAGREB, Podružnica Bjelovar, OIB 85821130368; KSENIJA RAJKOVIĆ, OIB 75326228053 zastupanog po punomoćniku Zajednički odvjetnički ured Tihomir Volić &amp; Nataša Ružička; SNJEŽANA VUKOVIĆ zastupanog po punomoćniku Zajednički odvjetnički ured Tihomir Volić &amp; Nataša Ružička</derivirana_varijabla>
  </DomainObject.Predmet.StrankaFormatedOIB>
  <DomainObject.Predmet.StrankaFormatedWithAdress>
    <izvorni_sadrzaj> FINA, RC ZAGREB, Podružnica Bjelovar, F. Supila 4, 43000 Bjelovar; KSENIJA RAJKOVIĆ, I. Meštrovića 46, 33000 Virovitica zastupanog po punomoćniku Zajednički odvjetnički ured Tihomir Volić &amp; Nataša Ružička; SNJEŽANA VUKOVIĆ, Pčelić 24, 33410 Pčelić zastupanog po punomoćniku Zajednički odvjetnički ured Tihomir Volić &amp; Nataša Ružička</izvorni_sadrzaj>
    <derivirana_varijabla naziv="DomainObject.Predmet.StrankaFormatedWithAdress_1"> FINA, RC ZAGREB, Podružnica Bjelovar, F. Supila 4, 43000 Bjelovar; KSENIJA RAJKOVIĆ, I. Meštrovića 46, 33000 Virovitica zastupanog po punomoćniku Zajednički odvjetnički ured Tihomir Volić &amp; Nataša Ružička; SNJEŽANA VUKOVIĆ, Pčelić 24, 33410 Pčelić zastupanog po punomoćniku Zajednički odvjetnički ured Tihomir Volić &amp; Nataša Ružička</derivirana_varijabla>
  </DomainObject.Predmet.StrankaFormatedWithAdress>
  <DomainObject.Predmet.StrankaFormatedWithAdressOIB>
    <izvorni_sadrzaj> FINA, RC ZAGREB, Podružnica Bjelovar, OIB 85821130368, F. Supila 4, 43000 Bjelovar; KSENIJA RAJKOVIĆ, OIB 75326228053, I. Meštrovića 46, 33000 Virovitica zastupanog po punomoćniku Zajednički odvjetnički ured Tihomir Volić &amp; Nataša Ružička; SNJEŽANA VUKOVIĆ, Pčelić 24, 33410 Pčelić zastupanog po punomoćniku Zajednički odvjetnički ured Tihomir Volić &amp; Nataša Ružička</izvorni_sadrzaj>
    <derivirana_varijabla naziv="DomainObject.Predmet.StrankaFormatedWithAdressOIB_1"> FINA, RC ZAGREB, Podružnica Bjelovar, OIB 85821130368, F. Supila 4, 43000 Bjelovar; KSENIJA RAJKOVIĆ, OIB 75326228053, I. Meštrovića 46, 33000 Virovitica zastupanog po punomoćniku Zajednički odvjetnički ured Tihomir Volić &amp; Nataša Ružička; SNJEŽANA VUKOVIĆ, Pčelić 24, 33410 Pčelić zastupanog po punomoćniku Zajednički odvjetnički ured Tihomir Volić &amp; Nataša Ružička</derivirana_varijabla>
  </DomainObject.Predmet.StrankaFormatedWithAdressOIB>
  <DomainObject.Predmet.StrankaWithAdress>
    <izvorni_sadrzaj>FINA, RC ZAGREB, Podružnica Bjelovar F. Supila 4,43000 Bjelovar,KSENIJA RAJKOVIĆ I. Meštrovića 46,33000 Virovitica,SNJEŽANA VUKOVIĆ Pčelić 24,33410 Pčelić</izvorni_sadrzaj>
    <derivirana_varijabla naziv="DomainObject.Predmet.StrankaWithAdress_1">FINA, RC ZAGREB, Podružnica Bjelovar F. Supila 4,43000 Bjelovar,KSENIJA RAJKOVIĆ I. Meštrovića 46,33000 Virovitica,SNJEŽANA VUKOVIĆ Pčelić 24,33410 Pčelić</derivirana_varijabla>
  </DomainObject.Predmet.StrankaWithAdress>
  <DomainObject.Predmet.StrankaWithAdressOIB>
    <izvorni_sadrzaj>FINA, RC ZAGREB, Podružnica Bjelovar, OIB 85821130368, F. Supila 4,43000 Bjelovar,KSENIJA RAJKOVIĆ, OIB 75326228053, I. Meštrovića 46,33000 Virovitica,SNJEŽANA VUKOVIĆ, Pčelić 24,33410 Pčelić</izvorni_sadrzaj>
    <derivirana_varijabla naziv="DomainObject.Predmet.StrankaWithAdressOIB_1">FINA, RC ZAGREB, Podružnica Bjelovar, OIB 85821130368, F. Supila 4,43000 Bjelovar,KSENIJA RAJKOVIĆ, OIB 75326228053, I. Meštrovića 46,33000 Virovitica,SNJEŽANA VUKOVIĆ, Pčelić 24,33410 Pčelić</derivirana_varijabla>
  </DomainObject.Predmet.StrankaWithAdressOIB>
  <DomainObject.Predmet.StrankaNazivFormated>
    <izvorni_sadrzaj>FINA, RC ZAGREB, Podružnica Bjelovar,KSENIJA RAJKOVIĆ,SNJEŽANA VUKOVIĆ</izvorni_sadrzaj>
    <derivirana_varijabla naziv="DomainObject.Predmet.StrankaNazivFormated_1">FINA, RC ZAGREB, Podružnica Bjelovar,KSENIJA RAJKOVIĆ,SNJEŽANA VUKOVIĆ</derivirana_varijabla>
  </DomainObject.Predmet.StrankaNazivFormated>
  <DomainObject.Predmet.StrankaNazivFormatedOIB>
    <izvorni_sadrzaj>FINA, RC ZAGREB, Podružnica Bjelovar, OIB 85821130368,KSENIJA RAJKOVIĆ, OIB 75326228053,SNJEŽANA VUKOVIĆ</izvorni_sadrzaj>
    <derivirana_varijabla naziv="DomainObject.Predmet.StrankaNazivFormatedOIB_1">FINA, RC ZAGREB, Podružnica Bjelovar, OIB 85821130368,KSENIJA RAJKOVIĆ, OIB 75326228053,SNJEŽANA VUKOVIĆ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  <item>KSENIJA RAJKOVIĆ zastupanog po punomoćniku Zajednički odvjetnički ured Tihomir Volić &amp; Nataša Ružička</item>
      <item>SNJEŽANA VUKOVIĆ zastupanog po punomoćniku Zajednički odvjetnički ured Tihomir Volić &amp; Nataša Ružička</item>
    </izvorni_sadrzaj>
    <derivirana_varijabla naziv="DomainObject.Predmet.StrankaListFormated_1">
      <item>FINA, RC ZAGREB, Podružnica Bjelovar</item>
      <item>KSENIJA RAJKOVIĆ zastupanog po punomoćniku Zajednički odvjetnički ured Tihomir Volić &amp; Nataša Ružička</item>
      <item>SNJEŽANA VUKOVIĆ zastupanog po punomoćniku Zajednički odvjetnički ured Tihomir Volić &amp; Nataša Ružička</item>
    </derivirana_varijabla>
  </DomainObject.Predmet.StrankaListFormated>
  <DomainObject.Predmet.StrankaListFormatedOIB>
    <izvorni_sadrzaj>
      <item>FINA, RC ZAGREB, Podružnica Bjelovar, OIB 85821130368</item>
      <item>KSENIJA RAJKOVIĆ, OIB 75326228053 zastupanog po punomoćniku Zajednički odvjetnički ured Tihomir Volić &amp; Nataša Ružička</item>
      <item>SNJEŽANA VUKOVIĆ zastupanog po punomoćniku Zajednički odvjetnički ured Tihomir Volić &amp; Nataša Ružička</item>
    </izvorni_sadrzaj>
    <derivirana_varijabla naziv="DomainObject.Predmet.StrankaListFormatedOIB_1">
      <item>FINA, RC ZAGREB, Podružnica Bjelovar, OIB 85821130368</item>
      <item>KSENIJA RAJKOVIĆ, OIB 75326228053 zastupanog po punomoćniku Zajednički odvjetnički ured Tihomir Volić &amp; Nataša Ružička</item>
      <item>SNJEŽANA VUKOVIĆ zastupanog po punomoćniku Zajednički odvjetnički ured Tihomir Volić &amp; Nataša Ružička</item>
    </derivirana_varijabla>
  </DomainObject.Predmet.StrankaListFormatedOIB>
  <DomainObject.Predmet.StrankaListFormatedWithAdress>
    <izvorni_sadrzaj>
      <item>FINA, RC ZAGREB, Podružnica Bjelovar, F. Supila 4, 43000 Bjelovar</item>
      <item>KSENIJA RAJKOVIĆ, I. Meštrovića 46, 33000 Virovitica zastupanog po punomoćniku Zajednički odvjetnički ured Tihomir Volić &amp; Nataša Ružička</item>
      <item>SNJEŽANA VUKOVIĆ, Pčelić 24, 33410 Pčelić zastupanog po punomoćniku Zajednički odvjetnički ured Tihomir Volić &amp; Nataša Ružička</item>
    </izvorni_sadrzaj>
    <derivirana_varijabla naziv="DomainObject.Predmet.StrankaListFormatedWithAdress_1">
      <item>FINA, RC ZAGREB, Podružnica Bjelovar, F. Supila 4, 43000 Bjelovar</item>
      <item>KSENIJA RAJKOVIĆ, I. Meštrovića 46, 33000 Virovitica zastupanog po punomoćniku Zajednički odvjetnički ured Tihomir Volić &amp; Nataša Ružička</item>
      <item>SNJEŽANA VUKOVIĆ, Pčelić 24, 33410 Pčelić zastupanog po punomoćniku Zajednički odvjetnički ured Tihomir Volić &amp; Nataša Ružička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KSENIJA RAJKOVIĆ, OIB 75326228053, I. Meštrovića 46, 33000 Virovitica zastupanog po punomoćniku Zajednički odvjetnički ured Tihomir Volić &amp; Nataša Ružička</item>
      <item>SNJEŽANA VUKOVIĆ, Pčelić 24, 33410 Pčelić zastupanog po punomoćniku Zajednički odvjetnički ured Tihomir Volić &amp; Nataša Ružička</item>
    </izvorni_sadrzaj>
    <derivirana_varijabla naziv="DomainObject.Predmet.StrankaListFormatedWithAdressOIB_1">
      <item>FINA, RC ZAGREB, Podružnica Bjelovar, OIB 85821130368, F. Supila 4, 43000 Bjelovar</item>
      <item>KSENIJA RAJKOVIĆ, OIB 75326228053, I. Meštrovića 46, 33000 Virovitica zastupanog po punomoćniku Zajednički odvjetnički ured Tihomir Volić &amp; Nataša Ružička</item>
      <item>SNJEŽANA VUKOVIĆ, Pčelić 24, 33410 Pčelić zastupanog po punomoćniku Zajednički odvjetnički ured Tihomir Volić &amp; Nataša Ružička</item>
    </derivirana_varijabla>
  </DomainObject.Predmet.StrankaListFormatedWithAdressOIB>
  <DomainObject.Predmet.StrankaListNazivFormated>
    <izvorni_sadrzaj>
      <item>FINA, RC ZAGREB, Podružnica Bjelovar</item>
      <item>KSENIJA RAJKOVIĆ</item>
      <item>SNJEŽANA VUKOVIĆ</item>
    </izvorni_sadrzaj>
    <derivirana_varijabla naziv="DomainObject.Predmet.StrankaListNazivFormated_1">
      <item>FINA, RC ZAGREB, Podružnica Bjelovar</item>
      <item>KSENIJA RAJKOVIĆ</item>
      <item>SNJEŽANA VUKOVIĆ</item>
    </derivirana_varijabla>
  </DomainObject.Predmet.StrankaListNazivFormated>
  <DomainObject.Predmet.StrankaListNazivFormatedOIB>
    <izvorni_sadrzaj>
      <item>FINA, RC ZAGREB, Podružnica Bjelovar, OIB 85821130368</item>
      <item>KSENIJA RAJKOVIĆ, OIB 75326228053</item>
      <item>SNJEŽANA VUKOVIĆ</item>
    </izvorni_sadrzaj>
    <derivirana_varijabla naziv="DomainObject.Predmet.StrankaListNazivFormatedOIB_1">
      <item>FINA, RC ZAGREB, Podružnica Bjelovar, OIB 85821130368</item>
      <item>KSENIJA RAJKOVIĆ, OIB 75326228053</item>
      <item>SNJEŽANA VUKOVIĆ</item>
    </derivirana_varijabla>
  </DomainObject.Predmet.StrankaListNazivFormatedOIB>
  <DomainObject.Predmet.ProtuStrankaListFormated>
    <izvorni_sadrzaj>
      <item>POLJOPRIVREDNA ZADRUGA DALIA zastupanog po punomoćniku Josip Stipandić</item>
    </izvorni_sadrzaj>
    <derivirana_varijabla naziv="DomainObject.Predmet.ProtuStrankaListFormated_1">
      <item>POLJOPRIVREDNA ZADRUGA DALIA zastupanog po punomoćniku Josip Stipandić</item>
    </derivirana_varijabla>
  </DomainObject.Predmet.ProtuStrankaListFormated>
  <DomainObject.Predmet.ProtuStrankaListFormatedOIB>
    <izvorni_sadrzaj>
      <item>POLJOPRIVREDNA ZADRUGA DALIA, OIB 52293603768 zastupanog po punomoćniku Josip Stipandić</item>
    </izvorni_sadrzaj>
    <derivirana_varijabla naziv="DomainObject.Predmet.ProtuStrankaListFormatedOIB_1">
      <item>POLJOPRIVREDNA ZADRUGA DALIA, OIB 52293603768 zastupanog po punomoćniku Josip Stipandić</item>
    </derivirana_varijabla>
  </DomainObject.Predmet.ProtuStrankaListFormatedOIB>
  <DomainObject.Predmet.ProtuStrankaListFormatedWithAdress>
    <izvorni_sadrzaj>
      <item>POLJOPRIVREDNA ZADRUGA DALIA, Rusanova 126, 33000 Virovitica zastupanog po punomoćniku Josip Stipandić</item>
    </izvorni_sadrzaj>
    <derivirana_varijabla naziv="DomainObject.Predmet.ProtuStrankaListFormatedWithAdress_1">
      <item>POLJOPRIVREDNA ZADRUGA DALIA, Rusanova 126, 33000 Virovitica zastupanog po punomoćniku Josip Stipandić</item>
    </derivirana_varijabla>
  </DomainObject.Predmet.ProtuStrankaListFormatedWithAdress>
  <DomainObject.Predmet.ProtuStrankaListFormatedWithAdressOIB>
    <izvorni_sadrzaj>
      <item>POLJOPRIVREDNA ZADRUGA DALIA, OIB 52293603768, Rusanova 126, 33000 Virovitica zastupanog po punomoćniku Josip Stipandić</item>
    </izvorni_sadrzaj>
    <derivirana_varijabla naziv="DomainObject.Predmet.ProtuStrankaListFormatedWithAdressOIB_1">
      <item>POLJOPRIVREDNA ZADRUGA DALIA, OIB 52293603768, Rusanova 126, 33000 Virovitica zastupanog po punomoćniku Josip Stipandić</item>
    </derivirana_varijabla>
  </DomainObject.Predmet.ProtuStrankaListFormatedWithAdressOIB>
  <DomainObject.Predmet.ProtuStrankaListNazivFormated>
    <izvorni_sadrzaj>
      <item>POLJOPRIVREDNA ZADRUGA DALIA</item>
    </izvorni_sadrzaj>
    <derivirana_varijabla naziv="DomainObject.Predmet.ProtuStrankaListNazivFormated_1">
      <item>POLJOPRIVREDNA ZADRUGA DALIA</item>
    </derivirana_varijabla>
  </DomainObject.Predmet.ProtuStrankaListNazivFormated>
  <DomainObject.Predmet.ProtuStrankaListNazivFormatedOIB>
    <izvorni_sadrzaj>
      <item>POLJOPRIVREDNA ZADRUGA DALIA, OIB 52293603768</item>
    </izvorni_sadrzaj>
    <derivirana_varijabla naziv="DomainObject.Predmet.ProtuStrankaListNazivFormatedOIB_1">
      <item>POLJOPRIVREDNA ZADRUGA DALIA, OIB 52293603768</item>
    </derivirana_varijabla>
  </DomainObject.Predmet.ProtuStrankaListNazivFormatedOIB>
  <DomainObject.Predmet.OstaliListFormated>
    <izvorni_sadrzaj>
      <item>Josip Stipandić punomoćnik sudionika u postupku POLJOPRIVREDNA ZADRUGA DALIA</item>
      <item>Zajednički odvjetnički ured Tihomir Volić &amp; Nataša Ružička punomoćnik sudionika u postupku KSENIJA RAJKOVIĆ; SNJEŽANA VUKOVIĆ</item>
    </izvorni_sadrzaj>
    <derivirana_varijabla naziv="DomainObject.Predmet.OstaliListFormated_1">
      <item>Josip Stipandić punomoćnik sudionika u postupku POLJOPRIVREDNA ZADRUGA DALIA</item>
      <item>Zajednički odvjetnički ured Tihomir Volić &amp; Nataša Ružička punomoćnik sudionika u postupku KSENIJA RAJKOVIĆ; SNJEŽANA VUKOVIĆ</item>
    </derivirana_varijabla>
  </DomainObject.Predmet.OstaliListFormated>
  <DomainObject.Predmet.OstaliListFormatedOIB>
    <izvorni_sadrzaj>
      <item>Josip Stipandić, OIB 03635612414 punomoćnik sudionika u postupku POLJOPRIVREDNA ZADRUGA DALIA</item>
      <item>Zajednički odvjetnički ured Tihomir Volić &amp; Nataša Ružička punomoćnik sudionika u postupku KSENIJA RAJKOVIĆ; SNJEŽANA VUKOVIĆ</item>
    </izvorni_sadrzaj>
    <derivirana_varijabla naziv="DomainObject.Predmet.OstaliListFormatedOIB_1">
      <item>Josip Stipandić, OIB 03635612414 punomoćnik sudionika u postupku POLJOPRIVREDNA ZADRUGA DALIA</item>
      <item>Zajednički odvjetnički ured Tihomir Volić &amp; Nataša Ružička punomoćnik sudionika u postupku KSENIJA RAJKOVIĆ; SNJEŽANA VUKOVIĆ</item>
    </derivirana_varijabla>
  </DomainObject.Predmet.OstaliListFormatedOIB>
  <DomainObject.Predmet.OstaliListFormatedWithAdress>
    <izvorni_sadrzaj>
      <item>Josip Stipandić, Zlatnog Polja 55., 33000 Virovitica punomoćnik sudionika u postupku POLJOPRIVREDNA ZADRUGA DALIA</item>
      <item>Zajednički odvjetnički ured Tihomir Volić &amp; Nataša Ružička, Trg bana Josipa Jelačića 17, 33000 Virovitica punomoćnik sudionika u postupku KSENIJA RAJKOVIĆ; SNJEŽANA VUKOVIĆ</item>
    </izvorni_sadrzaj>
    <derivirana_varijabla naziv="DomainObject.Predmet.OstaliListFormatedWithAdress_1">
      <item>Josip Stipandić, Zlatnog Polja 55., 33000 Virovitica punomoćnik sudionika u postupku POLJOPRIVREDNA ZADRUGA DALIA</item>
      <item>Zajednički odvjetnički ured Tihomir Volić &amp; Nataša Ružička, Trg bana Josipa Jelačića 17, 33000 Virovitica punomoćnik sudionika u postupku KSENIJA RAJKOVIĆ; SNJEŽANA VUKOVIĆ</item>
    </derivirana_varijabla>
  </DomainObject.Predmet.OstaliListFormatedWithAdress>
  <DomainObject.Predmet.OstaliListFormatedWithAdressOIB>
    <izvorni_sadrzaj>
      <item>Josip Stipandić, OIB 03635612414, Zlatnog Polja 55., 33000 Virovitica punomoćnik sudionika u postupku POLJOPRIVREDNA ZADRUGA DALIA</item>
      <item>Zajednički odvjetnički ured Tihomir Volić &amp; Nataša Ružička, Trg bana Josipa Jelačića 17, 33000 Virovitica punomoćnik sudionika u postupku KSENIJA RAJKOVIĆ; SNJEŽANA VUKOVIĆ</item>
    </izvorni_sadrzaj>
    <derivirana_varijabla naziv="DomainObject.Predmet.OstaliListFormatedWithAdressOIB_1">
      <item>Josip Stipandić, OIB 03635612414, Zlatnog Polja 55., 33000 Virovitica punomoćnik sudionika u postupku POLJOPRIVREDNA ZADRUGA DALIA</item>
      <item>Zajednički odvjetnički ured Tihomir Volić &amp; Nataša Ružička, Trg bana Josipa Jelačića 17, 33000 Virovitica punomoćnik sudionika u postupku KSENIJA RAJKOVIĆ; SNJEŽANA VUKOVIĆ</item>
    </derivirana_varijabla>
  </DomainObject.Predmet.OstaliListFormatedWithAdressOIB>
  <DomainObject.Predmet.OstaliListNazivFormated>
    <izvorni_sadrzaj>
      <item>Josip Stipandić</item>
      <item>Zajednički odvjetnički ured Tihomir Volić &amp; Nataša Ružička</item>
    </izvorni_sadrzaj>
    <derivirana_varijabla naziv="DomainObject.Predmet.OstaliListNazivFormated_1">
      <item>Josip Stipandić</item>
      <item>Zajednički odvjetnički ured Tihomir Volić &amp; Nataša Ružička</item>
    </derivirana_varijabla>
  </DomainObject.Predmet.OstaliListNazivFormated>
  <DomainObject.Predmet.OstaliListNazivFormatedOIB>
    <izvorni_sadrzaj>
      <item>Josip Stipandić, OIB 03635612414</item>
      <item>Zajednički odvjetnički ured Tihomir Volić &amp; Nataša Ružička</item>
    </izvorni_sadrzaj>
    <derivirana_varijabla naziv="DomainObject.Predmet.OstaliListNazivFormatedOIB_1">
      <item>Josip Stipandić, OIB 03635612414</item>
      <item>Zajednički odvjetnički ured Tihomir Volić &amp; Nataša Ružička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St-1001/2016-8</izvorni_sadrzaj>
    <derivirana_varijabla naziv="DomainObject.PoslovniBrojDokumenta_1">St-1001/2016-8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POLJOPRIVREDNA ZADRUGA DALIA</izvorni_sadrzaj>
    <derivirana_varijabla naziv="DomainObject.Predmet.ProtustrankaIDrugi_1">POLJOPRIVREDNA ZADRUGA DALIA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POLJOPRIVREDNA ZADRUGA DALIA, OIB 52293603768, Rusanova 126, 33000 Virovitica</izvorni_sadrzaj>
    <derivirana_varijabla naziv="DomainObject.Predmet.ProtustrankaIDrugiAdressOIB_1">POLJOPRIVREDNA ZADRUGA DALIA, OIB 52293603768, Rusanova 126,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DALIA</item>
      <item>Josip Stipandić</item>
      <item>KSENIJA RAJKOVIĆ</item>
      <item>Zajednički odvjetnički ured Tihomir Volić &amp; Nataša Ružička</item>
      <item>SNJEŽANA VUKOVIĆ</item>
    </izvorni_sadrzaj>
    <derivirana_varijabla naziv="DomainObject.Predmet.SudioniciListNaziv_1">
      <item>FINA, RC ZAGREB, Podružnica Bjelovar</item>
      <item>POLJOPRIVREDNA ZADRUGA DALIA</item>
      <item>Josip Stipandić</item>
      <item>KSENIJA RAJKOVIĆ</item>
      <item>Zajednički odvjetnički ured Tihomir Volić &amp; Nataša Ružička</item>
      <item>SNJEŽANA VUKOVIĆ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DALIA, OIB 52293603768, Rusanova 126,33000 Virovitica</item>
      <item>Josip Stipandić, OIB 03635612414, Zlatnog Polja 55.,33000 Virovitica</item>
      <item>KSENIJA RAJKOVIĆ, OIB 75326228053, I. Meštrovića 46,33000 Virovitica</item>
      <item>Zajednički odvjetnički ured Tihomir Volić &amp; Nataša Ružička, Trg bana Josipa Jelačića 17,33000 Virovitica</item>
      <item>SNJEŽANA VUKOVIĆ, Pčelić 24,33410 Pčelić</item>
    </izvorni_sadrzaj>
    <derivirana_varijabla naziv="DomainObject.Predmet.SudioniciListAdressOIB_1">
      <item>FINA, RC ZAGREB, Podružnica Bjelovar, OIB 85821130368, F. Supila 4,43000 Bjelovar</item>
      <item>POLJOPRIVREDNA ZADRUGA DALIA, OIB 52293603768, Rusanova 126,33000 Virovitica</item>
      <item>Josip Stipandić, OIB 03635612414, Zlatnog Polja 55.,33000 Virovitica</item>
      <item>KSENIJA RAJKOVIĆ, OIB 75326228053, I. Meštrovića 46,33000 Virovitica</item>
      <item>Zajednički odvjetnički ured Tihomir Volić &amp; Nataša Ružička, Trg bana Josipa Jelačića 17,33000 Virovitica</item>
      <item>SNJEŽANA VUKOVIĆ, Pčelić 24,33410 Pčelić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FDBCB-5E3B-4A0E-8AF2-DD69030DA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641</properties:Words>
  <properties:Characters>3734</properties:Characters>
  <properties:Lines>92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2017-02-02T10:13:00Z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St-1001/2016-8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