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0332" w14:paraId="30e0332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6B7B11">
        <w:t>5445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6B7B11">
        <w:t>5445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6B7B11">
        <w:t>DELTA TRADE d.o.o.</w:t>
      </w:r>
      <w:r w:rsidR="00BF0C88">
        <w:t xml:space="preserve"> </w:t>
      </w:r>
      <w:r w:rsidR="00EE2727" w:rsidRPr="00007C81">
        <w:t xml:space="preserve"> </w:t>
      </w:r>
      <w:r w:rsidR="00323017">
        <w:t>Zagreb</w:t>
      </w:r>
      <w:r>
        <w:t xml:space="preserve">, </w:t>
      </w:r>
      <w:r w:rsidR="006B7B11">
        <w:t>Samoborska cesta 91/A</w:t>
      </w:r>
      <w:r w:rsidR="000766DA" w:rsidRPr="00007C81">
        <w:t xml:space="preserve">, </w:t>
      </w:r>
      <w:r w:rsidR="002D11D5" w:rsidRPr="00007C81">
        <w:t xml:space="preserve">OIB </w:t>
      </w:r>
      <w:r w:rsidR="006B7B11">
        <w:t>08593018457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6B7B11">
        <w:t>71.097,40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1849CB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251" w:rsidR="00224251">
      <w:r>
        <w:separator/>
      </w:r>
    </w:p>
  </w:endnote>
  <w:endnote w:id="0" w:type="continuationSeparator">
    <w:p w:rsidRDefault="00224251" w:rsidR="00224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251" w:rsidR="00224251">
      <w:r>
        <w:separator/>
      </w:r>
    </w:p>
  </w:footnote>
  <w:footnote w:id="0" w:type="continuationSeparator">
    <w:p w:rsidRDefault="00224251" w:rsidR="00224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6A1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6A13"/>
    <w:rsid w:val="000766DA"/>
    <w:rsid w:val="001849CB"/>
    <w:rsid w:val="002002E3"/>
    <w:rsid w:val="00224251"/>
    <w:rsid w:val="002426E4"/>
    <w:rsid w:val="002D11D5"/>
    <w:rsid w:val="002D38FE"/>
    <w:rsid w:val="00323017"/>
    <w:rsid w:val="003351FA"/>
    <w:rsid w:val="00360035"/>
    <w:rsid w:val="005924D8"/>
    <w:rsid w:val="00653E19"/>
    <w:rsid w:val="00654FC8"/>
    <w:rsid w:val="006B7B11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E812AF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St-5445/2015</izvorni_sadrzaj>
    <derivirana_varijabla naziv="DomainObject.Predmet.OznakaBroj_1">St-5445/2015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</izvorni_sadrzaj>
    <derivirana_varijabla naziv="DomainObject.Predmet.SudioniciListNaziv_1">
      <item>DELTA TRADE d.o.o.</item>
      <item>FINA Regionalni centar Zagreb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</izvorni_sadrzaj>
    <derivirana_varijabla naziv="DomainObject.Predmet.SudioniciListNazivOIB_1">
      <item>, OIB 08593018457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2016-01-08T08:26:00Z</dcterms:created>
  <dc:creator>Žana Livaja</dc:creator>
  <cp:lastModifiedBy>Renata Klokočki</cp:lastModifiedBy>
  <cp:lastPrinted>2016-01-08T08:30:00Z</cp:lastPrinted>
  <dcterms:modified xmlns:xsi="http://www.w3.org/2001/XMLSchema-instance" xsi:type="dcterms:W3CDTF">2016-01-12T07:21:00Z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