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4359" w14:paraId="22a4359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>
      <w:pPr>
        <w:jc w:val="both"/>
      </w:pPr>
    </w:p>
    <w:p w:rsidRDefault="00AB31F6" w:rsidP="00343E78" w:rsidR="00AB31F6">
      <w:pPr>
        <w:jc w:val="both"/>
      </w:pPr>
    </w:p>
    <w:p w:rsidRDefault="00AB31F6" w:rsidP="00343E78" w:rsidR="00AB31F6" w:rsidRPr="004C5D48">
      <w:pPr>
        <w:jc w:val="both"/>
      </w:pPr>
    </w:p>
    <w:p w:rsidRDefault="00AB31F6" w:rsidP="00AB31F6" w:rsidR="00AB31F6" w:rsidRPr="004C5D48">
      <w:pPr>
        <w:ind w:firstLine="708" w:left="6372"/>
        <w:jc w:val="both"/>
      </w:pPr>
      <w:r>
        <w:t>1 St-</w:t>
      </w:r>
      <w:proofErr w:type="spellStart"/>
      <w:r>
        <w:t>388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76</w:t>
      </w:r>
      <w:proofErr w:type="spellEnd"/>
    </w:p>
    <w:p w:rsidRDefault="00343E78" w:rsidP="00AB31F6" w:rsidR="00343E78" w:rsidRPr="004C5D48">
      <w:pPr>
        <w:jc w:val="right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proofErr w:type="spellStart"/>
      <w:r w:rsidR="00AB31F6" w:rsidRPr="00AB31F6">
        <w:t>UMAG</w:t>
      </w:r>
      <w:proofErr w:type="spellEnd"/>
      <w:r w:rsidR="00AB31F6" w:rsidRPr="00AB31F6">
        <w:t xml:space="preserve"> – </w:t>
      </w:r>
      <w:proofErr w:type="spellStart"/>
      <w:r w:rsidR="00AB31F6" w:rsidRPr="00AB31F6">
        <w:t>COD</w:t>
      </w:r>
      <w:proofErr w:type="spellEnd"/>
      <w:r w:rsidR="00AB31F6" w:rsidRPr="00AB31F6">
        <w:t xml:space="preserve"> d.o.o. Umag, Ulica I. M. </w:t>
      </w:r>
      <w:proofErr w:type="spellStart"/>
      <w:r w:rsidR="00AB31F6" w:rsidRPr="00AB31F6">
        <w:t>Ronjgova</w:t>
      </w:r>
      <w:proofErr w:type="spellEnd"/>
      <w:r w:rsidR="00AB31F6" w:rsidRPr="00AB31F6">
        <w:t xml:space="preserve"> 8, </w:t>
      </w:r>
      <w:proofErr w:type="spellStart"/>
      <w:r w:rsidR="00AB31F6" w:rsidRPr="00AB31F6">
        <w:t>OIB</w:t>
      </w:r>
      <w:proofErr w:type="spellEnd"/>
      <w:r w:rsidR="00AB31F6" w:rsidRPr="00AB31F6">
        <w:t xml:space="preserve"> </w:t>
      </w:r>
      <w:proofErr w:type="spellStart"/>
      <w:r w:rsidR="00AB31F6" w:rsidRPr="00AB31F6">
        <w:t>56483991500</w:t>
      </w:r>
      <w:proofErr w:type="spellEnd"/>
      <w:r w:rsidRPr="00AB31F6">
        <w:t>,</w:t>
      </w:r>
      <w:r w:rsidRPr="0064244C">
        <w:t xml:space="preserve"> </w:t>
      </w:r>
      <w:r w:rsidRPr="00B17E95">
        <w:t>koje će se od</w:t>
      </w:r>
      <w:r w:rsidRPr="00810B42">
        <w:t>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AB31F6" w:rsidP="00343E78" w:rsidR="00343E78" w:rsidRPr="004C5D48">
      <w:pPr>
        <w:jc w:val="center"/>
      </w:pPr>
      <w:proofErr w:type="spellStart"/>
      <w:r>
        <w:t>13</w:t>
      </w:r>
      <w:proofErr w:type="spellEnd"/>
      <w:r>
        <w:t>. veljače</w:t>
      </w:r>
      <w:r w:rsidR="00EB502D">
        <w:t xml:space="preserve"> </w:t>
      </w:r>
      <w:proofErr w:type="spellStart"/>
      <w:r w:rsidR="00EB502D">
        <w:t>201</w:t>
      </w:r>
      <w:r>
        <w:t>9</w:t>
      </w:r>
      <w:proofErr w:type="spellEnd"/>
      <w:r w:rsidR="00343E78" w:rsidRPr="004C5D48">
        <w:t xml:space="preserve">. godine u </w:t>
      </w:r>
      <w:proofErr w:type="spellStart"/>
      <w:r>
        <w:t>12</w:t>
      </w:r>
      <w:proofErr w:type="spellEnd"/>
      <w:r w:rsidR="000148A5" w:rsidRPr="004C5D48">
        <w:t>:</w:t>
      </w:r>
      <w:proofErr w:type="spellStart"/>
      <w:r>
        <w:t>15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proofErr w:type="spellStart"/>
      <w:r w:rsidR="00AB31F6">
        <w:t>10</w:t>
      </w:r>
      <w:proofErr w:type="spellEnd"/>
      <w:r w:rsidR="00AB31F6">
        <w:t>. siječnja</w:t>
      </w:r>
      <w:r w:rsidR="00EB502D">
        <w:t xml:space="preserve"> </w:t>
      </w:r>
      <w:proofErr w:type="spellStart"/>
      <w:r w:rsidR="00EB502D">
        <w:t>201</w:t>
      </w:r>
      <w:r w:rsidR="00AB31F6">
        <w:t>9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095497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64244C" w:rsidP="0064244C" w:rsidR="0064244C" w:rsidRPr="0064244C">
      <w:pPr>
        <w:jc w:val="both"/>
      </w:pPr>
      <w:r w:rsidRPr="0064244C">
        <w:t xml:space="preserve">- </w:t>
      </w:r>
      <w:r w:rsidR="00AB31F6" w:rsidRPr="00AB31F6">
        <w:t xml:space="preserve">stečajna upraviteljica </w:t>
      </w:r>
      <w:r w:rsidR="00AB31F6" w:rsidRPr="00AB31F6">
        <w:rPr>
          <w:bCs/>
        </w:rPr>
        <w:t xml:space="preserve">Paula </w:t>
      </w:r>
      <w:proofErr w:type="spellStart"/>
      <w:r w:rsidR="00AB31F6" w:rsidRPr="00AB31F6">
        <w:rPr>
          <w:bCs/>
        </w:rPr>
        <w:t>Čandrlić</w:t>
      </w:r>
      <w:proofErr w:type="spellEnd"/>
      <w:r w:rsidR="00AB31F6" w:rsidRPr="00AB31F6">
        <w:rPr>
          <w:bCs/>
        </w:rPr>
        <w:t xml:space="preserve"> Mesarić, Zagrebačka 6, Osijek</w:t>
      </w:r>
      <w:r w:rsidRPr="00AB31F6">
        <w:t>,</w:t>
      </w:r>
    </w:p>
    <w:p w:rsidRDefault="00AB31F6" w:rsidP="00AB31F6" w:rsidR="00AB31F6" w:rsidRPr="00AB31F6">
      <w:pPr>
        <w:jc w:val="both"/>
        <w:rPr>
          <w:bCs/>
        </w:rPr>
      </w:pPr>
      <w:r w:rsidRPr="00AB31F6">
        <w:t xml:space="preserve">- Republika Hrvatska, po </w:t>
      </w:r>
      <w:proofErr w:type="spellStart"/>
      <w:r w:rsidRPr="00AB31F6">
        <w:t>ŽDO</w:t>
      </w:r>
      <w:proofErr w:type="spellEnd"/>
      <w:r w:rsidRPr="00AB31F6">
        <w:t xml:space="preserve"> Pula</w:t>
      </w:r>
      <w:r w:rsidRPr="00AB31F6">
        <w:rPr>
          <w:bCs/>
        </w:rPr>
        <w:t xml:space="preserve">, Rovinjska </w:t>
      </w:r>
      <w:proofErr w:type="spellStart"/>
      <w:r w:rsidRPr="00AB31F6">
        <w:rPr>
          <w:bCs/>
        </w:rPr>
        <w:t>2a</w:t>
      </w:r>
      <w:proofErr w:type="spellEnd"/>
      <w:r w:rsidRPr="00AB31F6">
        <w:rPr>
          <w:bCs/>
        </w:rPr>
        <w:t>,</w:t>
      </w:r>
    </w:p>
    <w:p w:rsidRDefault="00EB502D" w:rsidP="00B17E95" w:rsidR="00EB502D" w:rsidRPr="00DB2313">
      <w:pPr>
        <w:jc w:val="both"/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64CC2"/>
    <w:rsid w:val="0008211B"/>
    <w:rsid w:val="00095497"/>
    <w:rsid w:val="000B0040"/>
    <w:rsid w:val="001A60DA"/>
    <w:rsid w:val="001F6977"/>
    <w:rsid w:val="00202458"/>
    <w:rsid w:val="00343E78"/>
    <w:rsid w:val="0038388E"/>
    <w:rsid w:val="003B41B1"/>
    <w:rsid w:val="003D3BE7"/>
    <w:rsid w:val="003F7A74"/>
    <w:rsid w:val="004A7130"/>
    <w:rsid w:val="004B4889"/>
    <w:rsid w:val="004C5D48"/>
    <w:rsid w:val="00596B6D"/>
    <w:rsid w:val="005B396F"/>
    <w:rsid w:val="005C144C"/>
    <w:rsid w:val="0064244C"/>
    <w:rsid w:val="0065567A"/>
    <w:rsid w:val="006807E0"/>
    <w:rsid w:val="00681CED"/>
    <w:rsid w:val="006A5E5B"/>
    <w:rsid w:val="007540BB"/>
    <w:rsid w:val="007C466D"/>
    <w:rsid w:val="007C5EFA"/>
    <w:rsid w:val="007D59C0"/>
    <w:rsid w:val="00810B42"/>
    <w:rsid w:val="00830A3E"/>
    <w:rsid w:val="008346FE"/>
    <w:rsid w:val="00920BD1"/>
    <w:rsid w:val="0097299F"/>
    <w:rsid w:val="009A1586"/>
    <w:rsid w:val="009E1DFB"/>
    <w:rsid w:val="009F2FC0"/>
    <w:rsid w:val="00A03428"/>
    <w:rsid w:val="00A05D4A"/>
    <w:rsid w:val="00A61614"/>
    <w:rsid w:val="00AA7409"/>
    <w:rsid w:val="00AB31F6"/>
    <w:rsid w:val="00AF091A"/>
    <w:rsid w:val="00B17E95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48A8"/>
    <w:rsid w:val="00EB502D"/>
    <w:rsid w:val="00EF1BB0"/>
    <w:rsid w:val="00F71ABD"/>
    <w:rsid w:val="00FB4A62"/>
    <w:rsid w:val="00FB5F0B"/>
    <w:rsid w:val="00FB703E"/>
    <w:rsid w:val="00FB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4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4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8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6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93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5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4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03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St-388/2016-69</izvorni_sadrzaj>
    <derivirana_varijabla naziv="DomainObject.PredzadnjaOdlukaIzPredmeta.Oznaka_1">St-388/2016-69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186</properties:Words>
  <properties:Characters>954</properties:Characters>
  <properties:Lines>41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2019-01-10T08:47:00Z</dcterms:created>
  <dc:creator>drabar</dc:creator>
  <cp:lastModifiedBy>Lorena Paris Aničić</cp:lastModifiedBy>
  <cp:lastPrinted>2019-01-10T09:01:00Z</cp:lastPrinted>
  <dcterms:modified xmlns:xsi="http://www.w3.org/2001/XMLSchema-instance" xsi:type="dcterms:W3CDTF">2019-01-10T09:03:00Z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