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9a37a" w14:paraId="f49a37a" w:rsidRDefault="00AE649C" w:rsidP="0011433F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11433F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1433F" w:rsidP="0011433F" w:rsidR="0011433F">
      <w:pPr>
        <w:spacing w:after="0"/>
        <w:jc w:val="both"/>
      </w:pPr>
      <w:r>
        <w:t>REPUBLIKA HRVATSKA</w:t>
      </w:r>
    </w:p>
    <w:p w:rsidRDefault="0011433F" w:rsidP="0011433F" w:rsidR="0011433F">
      <w:pPr>
        <w:spacing w:after="0"/>
        <w:jc w:val="both"/>
      </w:pPr>
      <w:r>
        <w:t>Trgovački sud u Varaždinu</w:t>
      </w:r>
    </w:p>
    <w:p w:rsidRDefault="0011433F" w:rsidP="0011433F" w:rsidR="0011433F">
      <w:pPr>
        <w:spacing w:after="0"/>
        <w:jc w:val="both"/>
      </w:pPr>
      <w:r>
        <w:t>Varaždin, Braće Radić br. 2.</w:t>
      </w:r>
    </w:p>
    <w:p w:rsidRDefault="0011433F" w:rsidP="0011433F" w:rsidR="0011433F">
      <w:pPr>
        <w:spacing w:after="0"/>
        <w:jc w:val="both"/>
      </w:pPr>
    </w:p>
    <w:p w:rsidRDefault="0011433F" w:rsidP="0011433F" w:rsidR="0011433F">
      <w:pPr>
        <w:spacing w:after="0"/>
        <w:jc w:val="both"/>
      </w:pPr>
    </w:p>
    <w:p w:rsidRDefault="0011433F" w:rsidP="0011433F" w:rsidR="0011433F">
      <w:pPr>
        <w:spacing w:after="0"/>
        <w:jc w:val="center"/>
      </w:pPr>
      <w:r>
        <w:t>R E P U B L I K A      H R V A T S K A</w:t>
      </w:r>
    </w:p>
    <w:p w:rsidRDefault="0011433F" w:rsidP="0011433F" w:rsidR="0011433F">
      <w:pPr>
        <w:spacing w:after="0"/>
        <w:jc w:val="center"/>
        <w:rPr>
          <w:b/>
        </w:rPr>
      </w:pPr>
    </w:p>
    <w:p w:rsidRDefault="0011433F" w:rsidP="0011433F" w:rsidR="0011433F">
      <w:pPr>
        <w:spacing w:after="0"/>
        <w:jc w:val="center"/>
      </w:pPr>
      <w:r>
        <w:t>R    J    E    Š   E    NJ    E</w:t>
      </w:r>
    </w:p>
    <w:p w:rsidRDefault="0011433F" w:rsidP="0011433F" w:rsidR="0011433F">
      <w:pPr>
        <w:spacing w:after="0"/>
        <w:rPr>
          <w:b/>
        </w:rPr>
      </w:pPr>
    </w:p>
    <w:p w:rsidRDefault="0011433F" w:rsidP="0011433F" w:rsidR="0011433F">
      <w:pPr>
        <w:spacing w:after="0"/>
        <w:rPr>
          <w:b/>
        </w:rPr>
      </w:pPr>
    </w:p>
    <w:p w:rsidRDefault="0011433F" w:rsidP="0011433F" w:rsidR="0011433F">
      <w:pPr>
        <w:spacing w:after="0"/>
        <w:jc w:val="both"/>
      </w:pPr>
      <w:r>
        <w:rPr>
          <w:b/>
        </w:rPr>
        <w:tab/>
      </w:r>
      <w:r>
        <w:t>TRGOVAČKI SUD U VARAŽDINU,</w:t>
      </w:r>
      <w:r>
        <w:rPr>
          <w:b/>
        </w:rPr>
        <w:t xml:space="preserve"> </w:t>
      </w:r>
      <w:r>
        <w:t xml:space="preserve">po sucu toga suda Hugu </w:t>
      </w:r>
      <w:proofErr w:type="spellStart"/>
      <w:r>
        <w:t>Wedemeyeru</w:t>
      </w:r>
      <w:proofErr w:type="spellEnd"/>
      <w:r>
        <w:t xml:space="preserve">, u </w:t>
      </w:r>
      <w:proofErr w:type="spellStart"/>
      <w:r w:rsidR="00D61D35">
        <w:t>pred</w:t>
      </w:r>
      <w:r>
        <w:t>stečajnom</w:t>
      </w:r>
      <w:proofErr w:type="spellEnd"/>
      <w:r>
        <w:t xml:space="preserve"> postupku povodom prijedloga predlagatelja</w:t>
      </w:r>
      <w:r w:rsidR="005F4825">
        <w:t xml:space="preserve"> </w:t>
      </w:r>
      <w:r>
        <w:t>-</w:t>
      </w:r>
      <w:r w:rsidR="005F4825">
        <w:t xml:space="preserve"> </w:t>
      </w:r>
      <w:r>
        <w:t xml:space="preserve">dužnika KRIČKA d.o.o. iz Čakovca, Trg E. Kvaternika br. 13, OIB: </w:t>
      </w:r>
      <w:r w:rsidR="00D61D35">
        <w:t xml:space="preserve">02622334669, za otvaranje </w:t>
      </w:r>
      <w:proofErr w:type="spellStart"/>
      <w:r w:rsidR="00D61D35">
        <w:t>pred</w:t>
      </w:r>
      <w:r>
        <w:t>stečajnog</w:t>
      </w:r>
      <w:proofErr w:type="spellEnd"/>
      <w:r>
        <w:t xml:space="preserve"> postupka nad predlagateljem</w:t>
      </w:r>
      <w:r w:rsidR="005F4825">
        <w:t xml:space="preserve"> </w:t>
      </w:r>
      <w:r>
        <w:t xml:space="preserve">- dužnikom, sukladno odredbi čl. </w:t>
      </w:r>
      <w:smartTag w:element="metricconverter" w:uri="urn:schemas-microsoft-com:office:smarttags">
        <w:smartTagPr>
          <w:attr w:val="342. st" w:name="ProductID"/>
        </w:smartTagPr>
        <w:r>
          <w:t>342. st</w:t>
        </w:r>
      </w:smartTag>
      <w:r>
        <w:t>. 4. Zakona o parničnom postupku (Narodne novine br. 53/91., 91/92., 112/99., 88/01., 117/03., 88/05., 2/07., 84/08., 123/08. i 57/11., dalje : ZPP-a), izvan ročišta 3. travnja 2017.</w:t>
      </w:r>
    </w:p>
    <w:p w:rsidRDefault="0011433F" w:rsidP="0011433F" w:rsidR="0011433F">
      <w:pPr>
        <w:spacing w:after="0"/>
        <w:jc w:val="both"/>
      </w:pPr>
    </w:p>
    <w:p w:rsidRDefault="0011433F" w:rsidP="0011433F" w:rsidR="0011433F">
      <w:pPr>
        <w:spacing w:after="0"/>
        <w:jc w:val="both"/>
      </w:pPr>
    </w:p>
    <w:p w:rsidRDefault="0011433F" w:rsidP="0011433F" w:rsidR="0011433F">
      <w:pPr>
        <w:spacing w:after="0"/>
        <w:jc w:val="center"/>
      </w:pPr>
      <w:r>
        <w:t>r  i  j  e  š  i  o           j  e</w:t>
      </w:r>
    </w:p>
    <w:p w:rsidRDefault="0011433F" w:rsidP="0011433F" w:rsidR="0011433F">
      <w:pPr>
        <w:spacing w:after="0"/>
        <w:jc w:val="both"/>
      </w:pPr>
    </w:p>
    <w:p w:rsidRDefault="0011433F" w:rsidP="0011433F" w:rsidR="0011433F">
      <w:pPr>
        <w:spacing w:after="0"/>
        <w:jc w:val="both"/>
      </w:pPr>
    </w:p>
    <w:p w:rsidRDefault="0011433F" w:rsidP="002E5903" w:rsidR="0011433F">
      <w:pPr>
        <w:spacing w:after="0"/>
        <w:jc w:val="both"/>
      </w:pPr>
      <w:r>
        <w:tab/>
        <w:t>I s p r a v l j a      s e</w:t>
      </w:r>
      <w:r>
        <w:rPr>
          <w:b/>
        </w:rPr>
        <w:t xml:space="preserve">   </w:t>
      </w:r>
      <w:r>
        <w:t xml:space="preserve">  rješenje ovoga suda poslo</w:t>
      </w:r>
      <w:r w:rsidR="002E5903">
        <w:t>vni broj 6 St-1030/16-3 od 21. ožujka 2017. u uvodu redak drugi i treći odozgo, u izreci redak drugi odozgo te u obrazloženju redak prvi i šesti</w:t>
      </w:r>
      <w:r w:rsidR="00572AF6">
        <w:t xml:space="preserve"> odozgo, tako da</w:t>
      </w:r>
      <w:r w:rsidR="002E5903">
        <w:t xml:space="preserve"> svuda umjesto riječi „ste</w:t>
      </w:r>
      <w:r w:rsidR="005F4825">
        <w:t>čajnog postupka</w:t>
      </w:r>
      <w:r w:rsidR="002E5903">
        <w:t>“,</w:t>
      </w:r>
      <w:r w:rsidR="005F4825">
        <w:t xml:space="preserve"> u odgovarajućem padežu ispravno treba</w:t>
      </w:r>
      <w:r w:rsidR="00C65DB5">
        <w:t>ju</w:t>
      </w:r>
      <w:r w:rsidR="005F4825">
        <w:t xml:space="preserve"> stajati riječ</w:t>
      </w:r>
      <w:r w:rsidR="00C65DB5">
        <w:t>i</w:t>
      </w:r>
      <w:r w:rsidR="005F4825">
        <w:t xml:space="preserve"> </w:t>
      </w:r>
      <w:r w:rsidR="002E5903">
        <w:t>„</w:t>
      </w:r>
      <w:proofErr w:type="spellStart"/>
      <w:r w:rsidR="002E5903">
        <w:t>predstečajnog</w:t>
      </w:r>
      <w:proofErr w:type="spellEnd"/>
      <w:r w:rsidR="002E5903">
        <w:t xml:space="preserve"> postupka“</w:t>
      </w:r>
      <w:r w:rsidR="005F4825">
        <w:t>, također, u odgovarajućem padežu.</w:t>
      </w:r>
    </w:p>
    <w:p w:rsidRDefault="002E5903" w:rsidP="002E5903" w:rsidR="002E5903">
      <w:pPr>
        <w:spacing w:after="0"/>
        <w:jc w:val="both"/>
        <w:rPr>
          <w:b/>
        </w:rPr>
      </w:pPr>
    </w:p>
    <w:p w:rsidRDefault="0011433F" w:rsidP="0011433F" w:rsidR="0011433F">
      <w:pPr>
        <w:spacing w:after="0"/>
        <w:jc w:val="both"/>
      </w:pPr>
    </w:p>
    <w:p w:rsidRDefault="0011433F" w:rsidP="0011433F" w:rsidR="0011433F">
      <w:pPr>
        <w:spacing w:after="0"/>
        <w:jc w:val="center"/>
      </w:pPr>
      <w:r>
        <w:t xml:space="preserve">Obrazloženje  </w:t>
      </w:r>
    </w:p>
    <w:p w:rsidRDefault="0011433F" w:rsidP="0011433F" w:rsidR="0011433F">
      <w:pPr>
        <w:spacing w:after="0"/>
        <w:jc w:val="both"/>
        <w:rPr>
          <w:b/>
        </w:rPr>
      </w:pPr>
    </w:p>
    <w:p w:rsidRDefault="0011433F" w:rsidP="0011433F" w:rsidR="0011433F">
      <w:pPr>
        <w:spacing w:after="0"/>
        <w:jc w:val="both"/>
        <w:rPr>
          <w:b/>
        </w:rPr>
      </w:pPr>
    </w:p>
    <w:p w:rsidRDefault="0011433F" w:rsidP="0011433F" w:rsidR="005F4825">
      <w:pPr>
        <w:spacing w:after="0"/>
        <w:jc w:val="both"/>
      </w:pPr>
      <w:r>
        <w:rPr>
          <w:b/>
        </w:rPr>
        <w:tab/>
      </w:r>
      <w:r>
        <w:t>U rješenju ovoga su</w:t>
      </w:r>
      <w:r w:rsidR="005F4825">
        <w:t>da poslovni broj 6 St-1030/16-3</w:t>
      </w:r>
      <w:r>
        <w:t xml:space="preserve"> od</w:t>
      </w:r>
      <w:r w:rsidR="005F4825">
        <w:t xml:space="preserve"> 21. ožujka 2017. u uvodu, izreci i obrazloženju došlo je do očite pogreške u pisanju naznake postupka, pa je po službenoj dužnosti temeljem odredbe čl. 342. st. 1. i st. 2. ZPP-a, valjalo odlučiti kao u izreci ovog rješenja.</w:t>
      </w:r>
    </w:p>
    <w:p w:rsidRDefault="005F4825" w:rsidP="0011433F" w:rsidR="005F4825">
      <w:pPr>
        <w:spacing w:after="0"/>
        <w:jc w:val="both"/>
      </w:pPr>
    </w:p>
    <w:p w:rsidRDefault="005F4825" w:rsidP="0011433F" w:rsidR="005F4825">
      <w:pPr>
        <w:spacing w:after="0"/>
        <w:jc w:val="both"/>
      </w:pPr>
    </w:p>
    <w:p w:rsidRDefault="0011433F" w:rsidP="0011433F" w:rsidR="0011433F">
      <w:pPr>
        <w:spacing w:after="0"/>
        <w:jc w:val="center"/>
      </w:pPr>
      <w:r>
        <w:t>U Varaždinu, 3. travnja 2017.</w:t>
      </w:r>
    </w:p>
    <w:p w:rsidRDefault="0011433F" w:rsidP="0011433F" w:rsidR="0011433F">
      <w:pPr>
        <w:spacing w:after="0"/>
        <w:jc w:val="both"/>
      </w:pPr>
    </w:p>
    <w:p w:rsidRDefault="0084377A" w:rsidP="0011433F" w:rsidR="0084377A">
      <w:pPr>
        <w:spacing w:after="0"/>
        <w:jc w:val="both"/>
      </w:pPr>
    </w:p>
    <w:p w:rsidRDefault="0011433F" w:rsidP="0011433F" w:rsidR="0011433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EF3832">
        <w:t xml:space="preserve"> </w:t>
      </w:r>
      <w:r>
        <w:t xml:space="preserve"> SUDAC :</w:t>
      </w:r>
    </w:p>
    <w:p w:rsidRDefault="0011433F" w:rsidP="0011433F" w:rsidR="0011433F">
      <w:pPr>
        <w:spacing w:after="0"/>
        <w:jc w:val="both"/>
      </w:pPr>
    </w:p>
    <w:p w:rsidRDefault="0011433F" w:rsidP="0011433F" w:rsidR="0011433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Hugo </w:t>
      </w:r>
      <w:proofErr w:type="spellStart"/>
      <w:r>
        <w:t>Wedemeyer</w:t>
      </w:r>
      <w:proofErr w:type="spellEnd"/>
      <w:r>
        <w:t>, v.r.</w:t>
      </w:r>
    </w:p>
    <w:p w:rsidRDefault="0011433F" w:rsidP="0011433F" w:rsidR="0011433F">
      <w:pPr>
        <w:spacing w:after="0"/>
        <w:jc w:val="both"/>
      </w:pPr>
    </w:p>
    <w:p w:rsidRDefault="0011433F" w:rsidP="0011433F" w:rsidR="0011433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84377A" w:rsidP="0011433F" w:rsidR="0084377A">
      <w:pPr>
        <w:spacing w:after="0"/>
        <w:jc w:val="both"/>
      </w:pPr>
    </w:p>
    <w:p w:rsidRDefault="0011433F" w:rsidP="0011433F" w:rsidR="0011433F">
      <w:pPr>
        <w:spacing w:after="0"/>
        <w:jc w:val="both"/>
      </w:pPr>
      <w:r>
        <w:rPr>
          <w:b/>
        </w:rPr>
        <w:lastRenderedPageBreak/>
        <w:t xml:space="preserve">                                                                                                   </w:t>
      </w:r>
    </w:p>
    <w:p w:rsidRDefault="0011433F" w:rsidP="0011433F" w:rsidR="0011433F">
      <w:pPr>
        <w:spacing w:after="0"/>
        <w:jc w:val="both"/>
        <w:rPr>
          <w:u w:val="single"/>
        </w:rPr>
      </w:pPr>
      <w:r>
        <w:rPr>
          <w:u w:val="single"/>
        </w:rPr>
        <w:t>UPUTA  O  PRAVNOM   LIJEKU  :</w:t>
      </w:r>
    </w:p>
    <w:p w:rsidRDefault="0011433F" w:rsidP="0011433F" w:rsidR="0011433F">
      <w:pPr>
        <w:spacing w:after="0"/>
        <w:jc w:val="both"/>
      </w:pPr>
    </w:p>
    <w:p w:rsidRDefault="0011433F" w:rsidP="0011433F" w:rsidR="0011433F">
      <w:pPr>
        <w:spacing w:after="0"/>
        <w:jc w:val="both"/>
      </w:pPr>
      <w:r>
        <w:tab/>
        <w:t xml:space="preserve">Protiv ovog rješenja može se uložiti žalba, u roku od osam (8) dana po primitku </w:t>
      </w:r>
      <w:proofErr w:type="spellStart"/>
      <w:r>
        <w:t>otpravka</w:t>
      </w:r>
      <w:proofErr w:type="spellEnd"/>
      <w:r>
        <w:t xml:space="preserve"> rješenja, pisano, u četiri (4) primjerka, putem ovoga suda na Visoki trgovački sud Republike Hrvatske u Zagrebu.</w:t>
      </w:r>
    </w:p>
    <w:p w:rsidRDefault="0011433F" w:rsidP="0011433F" w:rsidR="0011433F">
      <w:pPr>
        <w:spacing w:after="0"/>
        <w:jc w:val="both"/>
      </w:pPr>
    </w:p>
    <w:p w:rsidRDefault="0011433F" w:rsidP="0011433F" w:rsidR="0011433F">
      <w:pPr>
        <w:spacing w:after="0"/>
        <w:jc w:val="both"/>
      </w:pPr>
    </w:p>
    <w:p w:rsidRDefault="00C44190" w:rsidP="0011433F" w:rsidR="00C44190">
      <w:pPr>
        <w:spacing w:after="0"/>
        <w:jc w:val="both"/>
      </w:pPr>
    </w:p>
    <w:p w:rsidRDefault="0011433F" w:rsidP="0011433F" w:rsidR="0011433F">
      <w:pPr>
        <w:spacing w:after="0"/>
        <w:jc w:val="both"/>
      </w:pPr>
      <w:r>
        <w:t>DNA :</w:t>
      </w:r>
    </w:p>
    <w:p w:rsidRDefault="0011433F" w:rsidP="0011433F" w:rsidR="0011433F">
      <w:pPr>
        <w:spacing w:after="0"/>
        <w:jc w:val="both"/>
      </w:pPr>
    </w:p>
    <w:p w:rsidRDefault="00962DD1" w:rsidP="0011433F" w:rsidR="0011433F">
      <w:pPr>
        <w:spacing w:after="0"/>
        <w:jc w:val="both"/>
      </w:pPr>
      <w:r>
        <w:t>Predlagatelj - dužnik KRIČKA d.o.o. iz Čakovca, Trg E. Kvaternika br. 13,</w:t>
      </w:r>
    </w:p>
    <w:p w:rsidRDefault="00962DD1" w:rsidP="0011433F" w:rsidR="00962DD1">
      <w:pPr>
        <w:spacing w:after="0"/>
        <w:jc w:val="both"/>
      </w:pPr>
    </w:p>
    <w:p w:rsidRDefault="0011433F" w:rsidP="0011433F" w:rsidR="0011433F">
      <w:pPr>
        <w:spacing w:after="0"/>
        <w:jc w:val="both"/>
      </w:pPr>
    </w:p>
    <w:p w:rsidRDefault="0011433F" w:rsidP="0011433F" w:rsidR="0011433F">
      <w:pPr>
        <w:spacing w:after="0"/>
        <w:jc w:val="both"/>
      </w:pPr>
    </w:p>
    <w:p w:rsidRDefault="0011433F" w:rsidP="0011433F" w:rsidR="0011433F">
      <w:pPr>
        <w:spacing w:after="0"/>
        <w:jc w:val="both"/>
      </w:pPr>
    </w:p>
    <w:p w:rsidRDefault="0011433F" w:rsidP="0011433F" w:rsidR="0011433F">
      <w:pPr>
        <w:spacing w:after="0"/>
        <w:jc w:val="both"/>
      </w:pPr>
      <w:r>
        <w:t>Pisarnica - kal. pravomoćnosti – 8 dana,</w:t>
      </w:r>
    </w:p>
    <w:p w:rsidRDefault="0011433F" w:rsidP="0011433F" w:rsidR="0011433F">
      <w:pPr>
        <w:spacing w:after="0"/>
        <w:jc w:val="both"/>
      </w:pPr>
    </w:p>
    <w:p w:rsidRDefault="0011433F" w:rsidP="0011433F" w:rsidR="0011433F">
      <w:pPr>
        <w:spacing w:after="0"/>
        <w:jc w:val="both"/>
      </w:pPr>
    </w:p>
    <w:p w:rsidRDefault="0011433F" w:rsidP="0011433F" w:rsidR="0011433F">
      <w:pPr>
        <w:spacing w:after="0"/>
        <w:jc w:val="center"/>
      </w:pPr>
      <w:r>
        <w:t>U Varaždinu, 3. travnja 2017.</w:t>
      </w:r>
    </w:p>
    <w:p w:rsidRDefault="0011433F" w:rsidP="0011433F" w:rsidR="0011433F">
      <w:pPr>
        <w:spacing w:after="0"/>
        <w:jc w:val="center"/>
      </w:pPr>
    </w:p>
    <w:p w:rsidRDefault="0011433F" w:rsidP="0011433F" w:rsidR="0011433F">
      <w:pPr>
        <w:spacing w:after="0"/>
        <w:jc w:val="both"/>
      </w:pPr>
    </w:p>
    <w:p w:rsidRDefault="0011433F" w:rsidP="0011433F" w:rsidR="0011433F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SUDAC :</w:t>
      </w:r>
    </w:p>
    <w:p w:rsidRDefault="0011433F" w:rsidP="0011433F" w:rsidR="0011433F">
      <w:pPr>
        <w:spacing w:after="0"/>
        <w:jc w:val="both"/>
      </w:pPr>
    </w:p>
    <w:p w:rsidRDefault="0011433F" w:rsidP="0011433F" w:rsidR="0011433F">
      <w:pPr>
        <w:spacing w:after="0"/>
        <w:jc w:val="both"/>
      </w:pPr>
    </w:p>
    <w:p w:rsidRDefault="0011433F" w:rsidP="0011433F" w:rsidR="0011433F">
      <w:pPr>
        <w:spacing w:after="0"/>
        <w:jc w:val="both"/>
      </w:pPr>
    </w:p>
    <w:p w:rsidRDefault="00AE649C" w:rsidP="0011433F" w:rsidR="00AE649C" w:rsidRPr="00B76F3C">
      <w:pPr>
        <w:pStyle w:val="NormaleSPIS"/>
        <w:spacing w:after="0"/>
      </w:pPr>
    </w:p>
    <w:p w:rsidRDefault="0011433F" w:rsidP="0011433F" w:rsidR="0011433F" w:rsidRPr="00B76F3C">
      <w:pPr>
        <w:pStyle w:val="NormaleSPIS"/>
        <w:spacing w:after="0"/>
      </w:pPr>
    </w:p>
    <w:sectPr w:rsidSect="0032366B" w:rsidR="0011433F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6C74" w:rsidP="00537B78" w:rsidR="00C16C74">
      <w:r>
        <w:separator/>
      </w:r>
    </w:p>
  </w:endnote>
  <w:endnote w:id="0" w:type="continuationSeparator">
    <w:p w:rsidRDefault="00C16C74" w:rsidP="00537B78" w:rsidR="00C16C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46227760"/>
      <w:docPartObj>
        <w:docPartGallery w:val="Page Numbers (Bottom of Page)"/>
        <w:docPartUnique/>
      </w:docPartObj>
    </w:sdtPr>
    <w:sdtEndPr/>
    <w:sdtContent>
      <w:p w:rsidRDefault="0011433F" w:rsidR="0011433F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3292">
          <w:t>2</w:t>
        </w:r>
        <w:r>
          <w:fldChar w:fldCharType="end"/>
        </w:r>
      </w:p>
    </w:sdtContent>
  </w:sdt>
  <w:p w:rsidRDefault="0011433F" w:rsidR="0011433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6C74" w:rsidP="00537B78" w:rsidR="00C16C74">
      <w:r>
        <w:separator/>
      </w:r>
    </w:p>
  </w:footnote>
  <w:footnote w:id="0" w:type="continuationSeparator">
    <w:p w:rsidRDefault="00C16C74" w:rsidP="00537B78" w:rsidR="00C16C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433F" w:rsidR="008333A9">
    <w:pPr>
      <w:pStyle w:val="Zaglavlje"/>
    </w:pPr>
    <w:r>
      <w:rPr>
        <w:rStyle w:val="PozadinaSvijetloCrvena"/>
        <w:shd w:fill="auto" w:color="auto" w:val="clear"/>
      </w:rPr>
      <w:t>POSL. BROJ : 6 St-1030/16-5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27F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33F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A65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5903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3D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AF6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82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6BE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377A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2DD1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C7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4190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DB5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2A7F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57EF6"/>
    <w:rsid w:val="00D608D4"/>
    <w:rsid w:val="00D60CBE"/>
    <w:rsid w:val="00D61D35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292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832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58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463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5880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St-1030/2016-5</izvorni_sadrzaj>
    <derivirana_varijabla naziv="DomainObject.Oznaka_1">St-1030/2016-5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1030</izvorni_sadrzaj>
    <derivirana_varijabla naziv="DomainObject.Predmet.Broj_1">1030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2016.</izvorni_sadrzaj>
    <derivirana_varijabla naziv="DomainObject.Predmet.DatumOsnivanja_1">23.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2017.</izvorni_sadrzaj>
    <derivirana_varijabla naziv="DomainObject.Predmet.DatumRjesavanja_1">21.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predstečajnog postupka</izvorni_sadrzaj>
    <derivirana_varijabla naziv="DomainObject.Predmet.Opis_1">Prijedlog za otvaranje predstečajnog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St-1030/2016</izvorni_sadrzaj>
    <derivirana_varijabla naziv="DomainObject.Predmet.OznakaBroj_1">St-1030/2016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>Prijedlog za st. 5 St-824/16- roč. za raspravljanje o uvjetima za otvaranje st. postupka
20. kolovoza 2016. u 12,00</izvorni_sadrzaj>
    <derivirana_varijabla naziv="DomainObject.Predmet.PrimjedbaSuca_1">Prijedlog za st. 5 St-824/16- roč. za raspravljanje o uvjetima za otvaranje st. postupka
20. kolovoza 2016. u 12,00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KRIČKA društvo s ograničenom odgovornošću za ugostiteljstvo, trgovinu i posredovanje</izvorni_sadrzaj>
    <derivirana_varijabla naziv="DomainObject.Predmet.StrankaFormated_1">  KRIČKA društvo s ograničenom odgovornošću za ugostiteljstvo, trgovinu i posredovanje</derivirana_varijabla>
  </DomainObject.Predmet.StrankaFormated>
  <DomainObject.Predmet.StrankaFormatedOIB>
    <izvorni_sadrzaj>  KRIČKA društvo s ograničenom odgovornošću za ugostiteljstvo, trgovinu i posredovanje, OIB 02622334669</izvorni_sadrzaj>
    <derivirana_varijabla naziv="DomainObject.Predmet.StrankaFormatedOIB_1">  KRIČKA društvo s ograničenom odgovornošću za ugostiteljstvo, trgovinu i posredovanje, OIB 02622334669</derivirana_varijabla>
  </DomainObject.Predmet.StrankaFormatedOIB>
  <DomainObject.Predmet.StrankaFormatedWithAdress>
    <izvorni_sadrzaj> KRIČKA društvo s ograničenom odgovornošću za ugostiteljstvo, trgovinu i posredovanje, Trg Eugena Kvaternika 13, 40000 Čakovec</izvorni_sadrzaj>
    <derivirana_varijabla naziv="DomainObject.Predmet.StrankaFormatedWithAdress_1"> KRIČKA društvo s ograničenom odgovornošću za ugostiteljstvo, trgovinu i posredovanje, Trg Eugena Kvaternika 13, 40000 Čakovec</derivirana_varijabla>
  </DomainObject.Predmet.StrankaFormatedWithAdress>
  <DomainObject.Predmet.StrankaFormatedWithAdressOIB>
    <izvorni_sadrzaj> KRIČKA društvo s ograničenom odgovornošću za ugostiteljstvo, trgovinu i posredovanje, OIB 02622334669, Trg Eugena Kvaternika 13, 40000 Čakovec</izvorni_sadrzaj>
    <derivirana_varijabla naziv="DomainObject.Predmet.StrankaFormatedWithAdressOIB_1"> KRIČKA društvo s ograničenom odgovornošću za ugostiteljstvo, trgovinu i posredovanje, OIB 02622334669, Trg Eugena Kvaternika 13, 40000 Čakovec</derivirana_varijabla>
  </DomainObject.Predmet.StrankaFormatedWithAdressOIB>
  <DomainObject.Predmet.StrankaWithAdress>
    <izvorni_sadrzaj>KRIČKA društvo s ograničenom odgovornošću za ugostiteljstvo, trgovinu i posredovanje Trg Eugena Kvaternika 13,40000 Čakovec</izvorni_sadrzaj>
    <derivirana_varijabla naziv="DomainObject.Predmet.StrankaWithAdress_1">KRIČKA društvo s ograničenom odgovornošću za ugostiteljstvo, trgovinu i posredovanje Trg Eugena Kvaternika 13,40000 Čakovec</derivirana_varijabla>
  </DomainObject.Predmet.StrankaWithAdress>
  <DomainObject.Predmet.StrankaWithAdressOIB>
    <izvorni_sadrzaj>KRIČKA društvo s ograničenom odgovornošću za ugostiteljstvo, trgovinu i posredovanje, OIB 02622334669, Trg Eugena Kvaternika 13,40000 Čakovec</izvorni_sadrzaj>
    <derivirana_varijabla naziv="DomainObject.Predmet.StrankaWithAdressOIB_1">KRIČKA društvo s ograničenom odgovornošću za ugostiteljstvo, trgovinu i posredovanje, OIB 02622334669, Trg Eugena Kvaternika 13,40000 Čakovec</derivirana_varijabla>
  </DomainObject.Predmet.StrankaWithAdressOIB>
  <DomainObject.Predmet.StrankaNazivFormated>
    <izvorni_sadrzaj>KRIČKA društvo s ograničenom odgovornošću za ugostiteljstvo, trgovinu i posredovanje</izvorni_sadrzaj>
    <derivirana_varijabla naziv="DomainObject.Predmet.StrankaNazivFormated_1">KRIČKA društvo s ograničenom odgovornošću za ugostiteljstvo, trgovinu i posredovanje</derivirana_varijabla>
  </DomainObject.Predmet.StrankaNazivFormated>
  <DomainObject.Predmet.StrankaNazivFormatedOIB>
    <izvorni_sadrzaj>KRIČKA društvo s ograničenom odgovornošću za ugostiteljstvo, trgovinu i posredovanje, OIB 02622334669</izvorni_sadrzaj>
    <derivirana_varijabla naziv="DomainObject.Predmet.StrankaNazivFormatedOIB_1">KRIČKA društvo s ograničenom odgovornošću za ugostiteljstvo, trgovinu i posredovanje, OIB 02622334669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KRIČKA društvo s ograničenom odgovornošću za ugostiteljstvo, trgovinu i posredovanje</item>
    </izvorni_sadrzaj>
    <derivirana_varijabla naziv="DomainObject.Predmet.StrankaListFormated_1">
      <item>KRIČKA društvo s ograničenom odgovornošću za ugostiteljstvo, trgovinu i posredovanje</item>
    </derivirana_varijabla>
  </DomainObject.Predmet.StrankaListFormated>
  <DomainObject.Predmet.StrankaListFormatedOIB>
    <izvorni_sadrzaj>
      <item>KRIČKA društvo s ograničenom odgovornošću za ugostiteljstvo, trgovinu i posredovanje, OIB 02622334669</item>
    </izvorni_sadrzaj>
    <derivirana_varijabla naziv="DomainObject.Predmet.StrankaListFormatedOIB_1">
      <item>KRIČKA društvo s ograničenom odgovornošću za ugostiteljstvo, trgovinu i posredovanje, OIB 02622334669</item>
    </derivirana_varijabla>
  </DomainObject.Predmet.StrankaListFormatedOIB>
  <DomainObject.Predmet.StrankaListFormatedWithAdress>
    <izvorni_sadrzaj>
      <item>KRIČKA društvo s ograničenom odgovornošću za ugostiteljstvo, trgovinu i posredovanje, Trg Eugena Kvaternika 13, 40000 Čakovec</item>
    </izvorni_sadrzaj>
    <derivirana_varijabla naziv="DomainObject.Predmet.StrankaListFormatedWithAdress_1">
      <item>KRIČKA društvo s ograničenom odgovornošću za ugostiteljstvo, trgovinu i posredovanje, Trg Eugena Kvaternika 13, 40000 Čakovec</item>
    </derivirana_varijabla>
  </DomainObject.Predmet.StrankaListFormatedWithAdress>
  <DomainObject.Predmet.StrankaListFormatedWithAdressOIB>
    <izvorni_sadrzaj>
      <item>KRIČKA društvo s ograničenom odgovornošću za ugostiteljstvo, trgovinu i posredovanje, OIB 02622334669, Trg Eugena Kvaternika 13, 40000 Čakovec</item>
    </izvorni_sadrzaj>
    <derivirana_varijabla naziv="DomainObject.Predmet.StrankaListFormatedWithAdressOIB_1">
      <item>KRIČKA društvo s ograničenom odgovornošću za ugostiteljstvo, trgovinu i posredovanje, OIB 02622334669, Trg Eugena Kvaternika 13, 40000 Čakovec</item>
    </derivirana_varijabla>
  </DomainObject.Predmet.StrankaListFormatedWithAdressOIB>
  <DomainObject.Predmet.StrankaListNazivFormated>
    <izvorni_sadrzaj>
      <item>KRIČKA društvo s ograničenom odgovornošću za ugostiteljstvo, trgovinu i posredovanje</item>
    </izvorni_sadrzaj>
    <derivirana_varijabla naziv="DomainObject.Predmet.StrankaListNazivFormated_1">
      <item>KRIČKA društvo s ograničenom odgovornošću za ugostiteljstvo, trgovinu i posredovanje</item>
    </derivirana_varijabla>
  </DomainObject.Predmet.StrankaListNazivFormated>
  <DomainObject.Predmet.StrankaListNazivFormatedOIB>
    <izvorni_sadrzaj>
      <item>KRIČKA društvo s ograničenom odgovornošću za ugostiteljstvo, trgovinu i posredovanje, OIB 02622334669</item>
    </izvorni_sadrzaj>
    <derivirana_varijabla naziv="DomainObject.Predmet.StrankaListNazivFormatedOIB_1">
      <item>KRIČKA društvo s ograničenom odgovornošću za ugostiteljstvo, trgovinu i posredovanje, OIB 02622334669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Financijska agencija</item>
      <item>Sudski registar</item>
    </izvorni_sadrzaj>
    <derivirana_varijabla naziv="DomainObject.Predmet.OstaliListFormated_1">
      <item>e-Oglasna</item>
      <item>Financijska agencija</item>
      <item>Sudski registar</item>
    </derivirana_varijabla>
  </DomainObject.Predmet.OstaliListFormated>
  <DomainObject.Predmet.OstaliListFormatedOIB>
    <izvorni_sadrzaj>
      <item>e-Oglasna</item>
      <item>Financijska agencija, OIB 85821130368</item>
      <item>Sudski registar</item>
    </izvorni_sadrzaj>
    <derivirana_varijabla naziv="DomainObject.Predmet.OstaliListFormatedOIB_1">
      <item>e-Oglasna</item>
      <item>Financijska agencija, OIB 85821130368</item>
      <item>Sudski registar</item>
    </derivirana_varijabla>
  </DomainObject.Predmet.OstaliListFormatedOIB>
  <DomainObject.Predmet.OstaliListFormatedWithAdress>
    <izvorni_sadrzaj>
      <item>e-Oglasna</item>
      <item>Financijska agencija, Ulica grada Vukovara 70, 10000 Zagreb</item>
      <item>Sudski registar</item>
    </izvorni_sadrzaj>
    <derivirana_varijabla naziv="DomainObject.Predmet.OstaliListFormatedWithAdress_1">
      <item>e-Oglasna</item>
      <item>Financijska agencija, Ulica grada Vukovara 70, 10000 Zagreb</item>
      <item>Sudski registar</item>
    </derivirana_varijabla>
  </DomainObject.Predmet.OstaliListFormatedWithAdress>
  <DomainObject.Predmet.OstaliListFormatedWithAdressOIB>
    <izvorni_sadrzaj>
      <item>e-Oglasna</item>
      <item>Financijska agencija, OIB 85821130368, Ulica grada Vukovara 70, 10000 Zagreb</item>
      <item>Sudski registar</item>
    </izvorni_sadrzaj>
    <derivirana_varijabla naziv="DomainObject.Predmet.OstaliListFormatedWithAdressOIB_1">
      <item>e-Oglasna</item>
      <item>Financijska agencija, OIB 85821130368, Ulica grada Vukovara 70, 10000 Zagreb</item>
      <item>Sudski registar</item>
    </derivirana_varijabla>
  </DomainObject.Predmet.OstaliListFormatedWithAdressOIB>
  <DomainObject.Predmet.OstaliListNazivFormated>
    <izvorni_sadrzaj>
      <item>e-Oglasna</item>
      <item>Financijska agencija</item>
      <item>Sudski registar</item>
    </izvorni_sadrzaj>
    <derivirana_varijabla naziv="DomainObject.Predmet.OstaliListNazivFormated_1">
      <item>e-Oglasna</item>
      <item>Financijska agencija</item>
      <item>Sudski registar</item>
    </derivirana_varijabla>
  </DomainObject.Predmet.OstaliListNazivFormated>
  <DomainObject.Predmet.OstaliListNazivFormatedOIB>
    <izvorni_sadrzaj>
      <item>e-Oglasna</item>
      <item>Financijska agencija, OIB 85821130368</item>
      <item>Sudski registar</item>
    </izvorni_sadrzaj>
    <derivirana_varijabla naziv="DomainObject.Predmet.OstaliListNazivFormatedOIB_1">
      <item>e-Oglasna</item>
      <item>Financijska agencija, OIB 85821130368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St-1030/2016-5</izvorni_sadrzaj>
    <derivirana_varijabla naziv="DomainObject.PoslovniBrojDokumenta_1">St-1030/2016-5</derivirana_varijabla>
  </DomainObject.PoslovniBrojDokumenta>
  <DomainObject.Predmet.StrankaIDrugi>
    <izvorni_sadrzaj>KRIČKA društvo s ograničenom odgovornošću za ugostiteljstvo, trgovinu i posredovanje</izvorni_sadrzaj>
    <derivirana_varijabla naziv="DomainObject.Predmet.StrankaIDrugi_1">KRIČKA društvo s ograničenom odgovornošću za ugostiteljstvo, trgovinu i posredovanje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KRIČKA društvo s ograničenom odgovornošću za ugostiteljstvo, trgovinu i posredovanje, OIB 02622334669, Trg Eugena Kvaternika 13, 40000 Čakovec</izvorni_sadrzaj>
    <derivirana_varijabla naziv="DomainObject.Predmet.StrankaIDrugiAdressOIB_1">KRIČKA društvo s ograničenom odgovornošću za ugostiteljstvo, trgovinu i posredovanje, OIB 02622334669, Trg Eugena Kvaternika 13,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21. ožujka 2017.</izvorni_sadrzaj>
    <derivirana_varijabla naziv="DomainObject.Predmet.OdlukaRjesenje.DatumDonosenjaOdluke_1">21. ožujka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St-1030/2016-3</izvorni_sadrzaj>
    <derivirana_varijabla naziv="DomainObject.Predmet.OdlukaRjesenje.Oznaka_1">St-1030/2016-3</derivirana_varijabla>
  </DomainObject.Predmet.OdlukaRjesenje.Oznaka>
  <DomainObject.Predmet.SudioniciListNaziv>
    <izvorni_sadrzaj>
      <item>KRIČKA društvo s ograničenom odgovornošću za ugostiteljstvo, trgovinu i posredovanje</item>
      <item>e-Oglasna</item>
      <item>Financijska agencija</item>
      <item>Sudski registar</item>
    </izvorni_sadrzaj>
    <derivirana_varijabla naziv="DomainObject.Predmet.SudioniciListNaziv_1">
      <item>KRIČKA društvo s ograničenom odgovornošću za ugostiteljstvo, trgovinu i posredovanje</item>
      <item>e-Oglasna</item>
      <item>Financijska agencija</item>
      <item>Sudski registar</item>
    </derivirana_varijabla>
  </DomainObject.Predmet.SudioniciListNaziv>
  <DomainObject.Predmet.SudioniciListAdressOIB>
    <izvorni_sadrzaj>
      <item>KRIČKA društvo s ograničenom odgovornošću za ugostiteljstvo, trgovinu i posredovanje, OIB 02622334669, Trg Eugena Kvaternika 13,40000 Čakovec</item>
      <item>e-Oglasna</item>
      <item>Financijska agencija, OIB 85821130368, Ulica grada Vukovara 70,10000 Zagreb</item>
      <item>Sudski registar</item>
    </izvorni_sadrzaj>
    <derivirana_varijabla naziv="DomainObject.Predmet.SudioniciListAdressOIB_1">
      <item>KRIČKA društvo s ograničenom odgovornošću za ugostiteljstvo, trgovinu i posredovanje, OIB 02622334669, Trg Eugena Kvaternika 13,40000 Čakovec</item>
      <item>e-Oglasna</item>
      <item>Financijska agencija, OIB 85821130368, Ulica grada Vukovara 70,10000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604063-7F65-489E-B896-74E650601E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299</properties:Words>
  <properties:Characters>1421</properties:Characters>
  <properties:Lines>75</properties:Lines>
  <properties:Paragraphs>20</properties:Paragraphs>
  <properties:TotalTime>45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2017-04-03T12:48:00Z</cp:lastPrinted>
  <dcterms:modified xmlns:xsi="http://www.w3.org/2001/XMLSchema-instance" xsi:type="dcterms:W3CDTF">2017-04-03T13:05:00Z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St-1030/2016-5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