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d251" w14:paraId="db9d25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F7265">
        <w:t>4</w:t>
      </w:r>
      <w:r w:rsidR="00762616">
        <w:t>715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762616" w:rsidR="00762616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62616">
        <w:t xml:space="preserve">GLUTEUS MAXIMUS d.o.o., Zagreb, Gajeva 7, MBS: 080465367, </w:t>
      </w:r>
    </w:p>
    <w:p w:rsidRDefault="00762616" w:rsidP="00762616" w:rsidR="003A5523">
      <w:pPr>
        <w:ind w:firstLine="708"/>
        <w:jc w:val="both"/>
      </w:pPr>
      <w:r>
        <w:t xml:space="preserve">  OIB: 19084588126</w:t>
      </w:r>
    </w:p>
    <w:p w:rsidRDefault="00B15445" w:rsidP="00B15445" w:rsidR="00B15445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762616">
        <w:t>3.241.058,63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762616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F726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63539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5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5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5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5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5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5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5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5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4715</izvorni_sadrzaj>
    <derivirana_varijabla naziv="DomainObject.Predmet.Broj_1">4715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St-4715/2015</izvorni_sadrzaj>
    <derivirana_varijabla naziv="DomainObject.Predmet.OznakaBroj_1">St-4715/2015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GLUTEUS MAXIMUS d.o.o. zastupanog po punomoćniku Hrvoje Franić; Anita Hukelj; Mario Lozić</izvorni_sadrzaj>
    <derivirana_varijabla naziv="DomainObject.Predmet.ProtustrankaFormated_1">  GLUTEUS MAXIMUS d.o.o. zastupanog po punomoćniku Hrvoje Franić; Anita Hukelj; Mario Lozić</derivirana_varijabla>
  </DomainObject.Predmet.ProtustrankaFormated>
  <DomainObject.Predmet.ProtustrankaFormatedOIB>
    <izvorni_sadrzaj>  GLUTEUS MAXIMUS d.o.o., OIB 19084588126 zastupanog po punomoćniku Hrvoje Franić; Anita Hukelj; Mario Lozić</izvorni_sadrzaj>
    <derivirana_varijabla naziv="DomainObject.Predmet.ProtustrankaFormatedOIB_1">  GLUTEUS MAXIMUS d.o.o., OIB 19084588126 zastupanog po punomoćniku Hrvoje Franić; Anita Hukelj; Mario Lozić</derivirana_varijabla>
  </DomainObject.Predmet.ProtustrankaFormatedOIB>
  <DomainObject.Predmet.ProtustrankaFormatedWithAdress>
    <izvorni_sadrzaj> GLUTEUS MAXIMUS d.o.o., Gajeva 7, 10000 Zagreb zastupanog po punomoćniku Hrvoje Franić; Anita Hukelj; Mario Lozić</izvorni_sadrzaj>
    <derivirana_varijabla naziv="DomainObject.Predmet.ProtustrankaFormatedWithAdress_1"> GLUTEUS MAXIMUS d.o.o., Gajeva 7, 10000 Zagreb zastupanog po punomoćniku Hrvoje Franić; Anita Hukelj; Mario Lozić</derivirana_varijabla>
  </DomainObject.Predmet.ProtustrankaFormatedWithAdress>
  <DomainObject.Predmet.ProtustrankaFormatedWithAdressOIB>
    <izvorni_sadrzaj> GLUTEUS MAXIMUS d.o.o., OIB 19084588126, Gajeva 7, 10000 Zagreb zastupanog po punomoćniku Hrvoje Franić; Anita Hukelj; Mario Lozić</izvorni_sadrzaj>
    <derivirana_varijabla naziv="DomainObject.Predmet.ProtustrankaFormatedWithAdressOIB_1"> GLUTEUS MAXIMUS d.o.o., OIB 19084588126, Gajeva 7, 10000 Zagreb zastupanog po punomoćniku Hrvoje Franić; Anita Hukelj; Mario Lozić</derivirana_varijabla>
  </DomainObject.Predmet.ProtustrankaFormatedWithAdressOIB>
  <DomainObject.Predmet.ProtustrankaWithAdress>
    <izvorni_sadrzaj>GLUTEUS MAXIMUS d.o.o. Gajeva 7, 10000 Zagreb</izvorni_sadrzaj>
    <derivirana_varijabla naziv="DomainObject.Predmet.ProtustrankaWithAdress_1">GLUTEUS MAXIMUS d.o.o. Gajeva 7, 10000 Zagreb</derivirana_varijabla>
  </DomainObject.Predmet.ProtustrankaWithAdress>
  <DomainObject.Predmet.ProtustrankaWithAdressOIB>
    <izvorni_sadrzaj>GLUTEUS MAXIMUS d.o.o., OIB 19084588126, Gajeva 7, 10000 Zagreb</izvorni_sadrzaj>
    <derivirana_varijabla naziv="DomainObject.Predmet.ProtustrankaWithAdressOIB_1">GLUTEUS MAXIMUS d.o.o., OIB 19084588126, Gajeva 7, 10000 Zagreb</derivirana_varijabla>
  </DomainObject.Predmet.ProtustrankaWithAdressOIB>
  <DomainObject.Predmet.ProtustrankaNazivFormated>
    <izvorni_sadrzaj>GLUTEUS MAXIMUS d.o.o.</izvorni_sadrzaj>
    <derivirana_varijabla naziv="DomainObject.Predmet.ProtustrankaNazivFormated_1">GLUTEUS MAXIMUS d.o.o.</derivirana_varijabla>
  </DomainObject.Predmet.ProtustrankaNazivFormated>
  <DomainObject.Predmet.ProtustrankaNazivFormatedOIB>
    <izvorni_sadrzaj>GLUTEUS MAXIMUS d.o.o., OIB 19084588126</izvorni_sadrzaj>
    <derivirana_varijabla naziv="DomainObject.Predmet.ProtustrankaNazivFormatedOIB_1">GLUTEUS MAXIMUS d.o.o., OIB 19084588126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GLUTEUS MAXIMUS d.o.o. zastupanog po punomoćniku Hrvoje Franić; Anita Hukelj; Mario Lozić</item>
    </izvorni_sadrzaj>
    <derivirana_varijabla naziv="DomainObject.Predmet.ProtuStrankaListFormated_1">
      <item>GLUTEUS MAXIMUS d.o.o. zastupanog po punomoćniku Hrvoje Franić; Anita Hukelj; Mario Lozić</item>
    </derivirana_varijabla>
  </DomainObject.Predmet.ProtuStrankaListFormated>
  <DomainObject.Predmet.ProtuStrankaListFormatedOIB>
    <izvorni_sadrzaj>
      <item>GLUTEUS MAXIMUS d.o.o., OIB 19084588126 zastupanog po punomoćniku Hrvoje Franić; Anita Hukelj; Mario Lozić</item>
    </izvorni_sadrzaj>
    <derivirana_varijabla naziv="DomainObject.Predmet.ProtuStrankaListFormatedOIB_1">
      <item>GLUTEUS MAXIMUS d.o.o., OIB 19084588126 zastupanog po punomoćniku Hrvoje Franić; Anita Hukelj; Mario Lozić</item>
    </derivirana_varijabla>
  </DomainObject.Predmet.ProtuStrankaListFormatedOIB>
  <DomainObject.Predmet.ProtuStrankaListFormatedWithAdress>
    <izvorni_sadrzaj>
      <item>GLUTEUS MAXIMUS d.o.o., Gajeva 7, 10000 Zagreb zastupanog po punomoćniku Hrvoje Franić; Anita Hukelj; Mario Lozić</item>
    </izvorni_sadrzaj>
    <derivirana_varijabla naziv="DomainObject.Predmet.ProtuStrankaListFormatedWithAdress_1">
      <item>GLUTEUS MAXIMUS d.o.o., Gajeva 7, 10000 Zagreb zastupanog po punomoćniku Hrvoje Franić; Anita Hukelj; Mario Lozić</item>
    </derivirana_varijabla>
  </DomainObject.Predmet.ProtuStrankaListFormatedWithAdress>
  <DomainObject.Predmet.ProtuStrankaListFormatedWithAdressOIB>
    <izvorni_sadrzaj>
      <item>GLUTEUS MAXIMUS d.o.o., OIB 19084588126, Gajeva 7, 10000 Zagreb zastupanog po punomoćniku Hrvoje Franić; Anita Hukelj; Mario Lozić</item>
    </izvorni_sadrzaj>
    <derivirana_varijabla naziv="DomainObject.Predmet.ProtuStrankaListFormatedWithAdressOIB_1">
      <item>GLUTEUS MAXIMUS d.o.o., OIB 19084588126, Gajeva 7, 10000 Zagreb zastupanog po punomoćniku Hrvoje Franić; Anita Hukelj; Mario Lozić</item>
    </derivirana_varijabla>
  </DomainObject.Predmet.ProtuStrankaListFormatedWithAdressOIB>
  <DomainObject.Predmet.ProtuStrankaListNazivFormated>
    <izvorni_sadrzaj>
      <item>GLUTEUS MAXIMUS d.o.o.</item>
    </izvorni_sadrzaj>
    <derivirana_varijabla naziv="DomainObject.Predmet.ProtuStrankaListNazivFormated_1">
      <item>GLUTEUS MAXIMUS d.o.o.</item>
    </derivirana_varijabla>
  </DomainObject.Predmet.ProtuStrankaListNazivFormated>
  <DomainObject.Predmet.ProtuStrankaListNazivFormatedOIB>
    <izvorni_sadrzaj>
      <item>GLUTEUS MAXIMUS d.o.o., OIB 19084588126</item>
    </izvorni_sadrzaj>
    <derivirana_varijabla naziv="DomainObject.Predmet.ProtuStrankaListNazivFormatedOIB_1">
      <item>GLUTEUS MAXIMUS d.o.o., OIB 19084588126</item>
    </derivirana_varijabla>
  </DomainObject.Predmet.ProtuStrankaListNazivFormatedOIB>
  <DomainObject.Predmet.OstaliListFormated>
    <izvorni_sadrzaj>
      <item>Mario Lozić punomoćnik sudionika u postupku GLUTEUS MAXIMUS d.o.o.</item>
      <item>Anita Hukelj punomoćnik sudionika u postupku GLUTEUS MAXIMUS d.o.o.</item>
      <item>Hrvoje Franić punomoćnik sudionika u postupku GLUTEUS MAXIMUS d.o.o.</item>
    </izvorni_sadrzaj>
    <derivirana_varijabla naziv="DomainObject.Predmet.OstaliListFormated_1">
      <item>Mario Lozić punomoćnik sudionika u postupku GLUTEUS MAXIMUS d.o.o.</item>
      <item>Anita Hukelj punomoćnik sudionika u postupku GLUTEUS MAXIMUS d.o.o.</item>
      <item>Hrvoje Franić punomoćnik sudionika u postupku GLUTEUS MAXIMUS d.o.o.</item>
    </derivirana_varijabla>
  </DomainObject.Predmet.OstaliListFormated>
  <DomainObject.Predmet.OstaliListFormatedOIB>
    <izvorni_sadrzaj>
      <item>Mario Lozić, OIB 05937795425 punomoćnik sudionika u postupku GLUTEUS MAXIMUS d.o.o.</item>
      <item>Anita Hukelj, OIB 25635959302 punomoćnik sudionika u postupku GLUTEUS MAXIMUS d.o.o.</item>
      <item>Hrvoje Franić, OIB 25635959302 punomoćnik sudionika u postupku GLUTEUS MAXIMUS d.o.o.</item>
    </izvorni_sadrzaj>
    <derivirana_varijabla naziv="DomainObject.Predmet.OstaliListFormatedOIB_1">
      <item>Mario Lozić, OIB 05937795425 punomoćnik sudionika u postupku GLUTEUS MAXIMUS d.o.o.</item>
      <item>Anita Hukelj, OIB 25635959302 punomoćnik sudionika u postupku GLUTEUS MAXIMUS d.o.o.</item>
      <item>Hrvoje Franić, OIB 25635959302 punomoćnik sudionika u postupku GLUTEUS MAXIMUS d.o.o.</item>
    </derivirana_varijabla>
  </DomainObject.Predmet.OstaliListFormatedOIB>
  <DomainObject.Predmet.OstaliListFormatedWithAdress>
    <izvorni_sadrzaj>
      <item>Mario Lozić, Graščica 7 E, 10000 Zagreb punomoćnik sudionika u postupku GLUTEUS MAXIMUS d.o.o.</item>
      <item>Anita Hukelj, Mrazovićeva 5, 10000 Zagreb punomoćnik sudionika u postupku GLUTEUS MAXIMUS d.o.o.</item>
      <item>Hrvoje Franić, Ulica Natka Nodila 3, 10000 Zagreb punomoćnik sudionika u postupku GLUTEUS MAXIMUS d.o.o.</item>
    </izvorni_sadrzaj>
    <derivirana_varijabla naziv="DomainObject.Predmet.OstaliListFormatedWithAdress_1">
      <item>Mario Lozić, Graščica 7 E, 10000 Zagreb punomoćnik sudionika u postupku GLUTEUS MAXIMUS d.o.o.</item>
      <item>Anita Hukelj, Mrazovićeva 5, 10000 Zagreb punomoćnik sudionika u postupku GLUTEUS MAXIMUS d.o.o.</item>
      <item>Hrvoje Franić, Ulica Natka Nodila 3, 10000 Zagreb punomoćnik sudionika u postupku GLUTEUS MAXIMUS d.o.o.</item>
    </derivirana_varijabla>
  </DomainObject.Predmet.OstaliListFormatedWithAdress>
  <DomainObject.Predmet.OstaliListFormatedWithAdressOIB>
    <izvorni_sadrzaj>
      <item>Mario Lozić, OIB 05937795425, Graščica 7 E, 10000 Zagreb punomoćnik sudionika u postupku GLUTEUS MAXIMUS d.o.o.</item>
      <item>Anita Hukelj, OIB 25635959302, Mrazovićeva 5, 10000 Zagreb punomoćnik sudionika u postupku GLUTEUS MAXIMUS d.o.o.</item>
      <item>Hrvoje Franić, OIB 25635959302, Ulica Natka Nodila 3, 10000 Zagreb punomoćnik sudionika u postupku GLUTEUS MAXIMUS d.o.o.</item>
    </izvorni_sadrzaj>
    <derivirana_varijabla naziv="DomainObject.Predmet.OstaliListFormatedWithAdressOIB_1">
      <item>Mario Lozić, OIB 05937795425, Graščica 7 E, 10000 Zagreb punomoćnik sudionika u postupku GLUTEUS MAXIMUS d.o.o.</item>
      <item>Anita Hukelj, OIB 25635959302, Mrazovićeva 5, 10000 Zagreb punomoćnik sudionika u postupku GLUTEUS MAXIMUS d.o.o.</item>
      <item>Hrvoje Franić, OIB 25635959302, Ulica Natka Nodila 3, 10000 Zagreb punomoćnik sudionika u postupku GLUTEUS MAXIMUS d.o.o.</item>
    </derivirana_varijabla>
  </DomainObject.Predmet.OstaliListFormatedWithAdressOIB>
  <DomainObject.Predmet.OstaliListNazivFormated>
    <izvorni_sadrzaj>
      <item>Mario Lozić</item>
      <item>Anita Hukelj</item>
      <item>Hrvoje Franić</item>
    </izvorni_sadrzaj>
    <derivirana_varijabla naziv="DomainObject.Predmet.OstaliListNazivFormated_1">
      <item>Mario Lozić</item>
      <item>Anita Hukelj</item>
      <item>Hrvoje Franić</item>
    </derivirana_varijabla>
  </DomainObject.Predmet.OstaliListNazivFormated>
  <DomainObject.Predmet.OstaliListNazivFormatedOIB>
    <izvorni_sadrzaj>
      <item>Mario Lozić, OIB 05937795425</item>
      <item>Anita Hukelj, OIB 25635959302</item>
      <item>Hrvoje Franić, OIB 25635959302</item>
    </izvorni_sadrzaj>
    <derivirana_varijabla naziv="DomainObject.Predmet.OstaliListNazivFormatedOIB_1">
      <item>Mario Lozić, OIB 05937795425</item>
      <item>Anita Hukelj, OIB 25635959302</item>
      <item>Hrvoje Franić, OIB 25635959302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GLUTEUS MAXIMUS d.o.o.</izvorni_sadrzaj>
    <derivirana_varijabla naziv="DomainObject.Predmet.ProtustrankaIDrugi_1">GLUTEUS MAXIMUS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GLUTEUS MAXIMUS d.o.o., OIB 19084588126, Gajeva 7, 10000 Zagreb</izvorni_sadrzaj>
    <derivirana_varijabla naziv="DomainObject.Predmet.ProtustrankaIDrugiAdressOIB_1">GLUTEUS MAXIMUS d.o.o., OIB 19084588126, Gajeva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GLUTEUS MAXIMUS d.o.o.</item>
      <item>FINA Regionalni centar Zagreb</item>
      <item>Mario Lozić</item>
      <item>Anita Hukelj</item>
      <item>Hrvoje Franić</item>
    </izvorni_sadrzaj>
    <derivirana_varijabla naziv="DomainObject.Predmet.SudioniciListNaziv_1">
      <item>GLUTEUS MAXIMUS d.o.o.</item>
      <item>FINA Regionalni centar Zagreb</item>
      <item>Mario Lozić</item>
      <item>Anita Hukelj</item>
      <item>Hrvoje Franić</item>
    </derivirana_varijabla>
  </DomainObject.Predmet.SudioniciListNaziv>
  <DomainObject.Predmet.SudioniciListAdressOIB>
    <izvorni_sadrzaj>
      <item>GLUTEUS MAXIMUS d.o.o., OIB 19084588126, Gajeva 7,10000 Zagreb</item>
      <item>FINA Regionalni centar Zagreb, OIB 85821130368, Trg svibanjskih žrtava 1995. 1,10000 Zagreb</item>
      <item>Mario Lozić, OIB 05937795425, Graščica 7 E,10000 Zagreb</item>
      <item>Anita Hukelj, OIB 25635959302, Mrazovićeva 5,10000 Zagreb</item>
      <item>Hrvoje Franić, OIB 25635959302, Ulica Natka Nodila 3,10000 Zagreb</item>
    </izvorni_sadrzaj>
    <derivirana_varijabla naziv="DomainObject.Predmet.SudioniciListAdressOIB_1">
      <item>GLUTEUS MAXIMUS d.o.o., OIB 19084588126, Gajeva 7,10000 Zagreb</item>
      <item>FINA Regionalni centar Zagreb, OIB 85821130368, Trg svibanjskih žrtava 1995. 1,10000 Zagreb</item>
      <item>Mario Lozić, OIB 05937795425, Graščica 7 E,10000 Zagreb</item>
      <item>Anita Hukelj, OIB 25635959302, Mrazovićeva 5,10000 Zagreb</item>
      <item>Hrvoje Franić, OIB 25635959302, Ulica Natka Nodila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19084588126</item>
      <item>, OIB 85821130368</item>
      <item>, OIB 05937795425</item>
      <item>, OIB 25635959302</item>
      <item>, OIB 25635959302</item>
    </izvorni_sadrzaj>
    <derivirana_varijabla naziv="DomainObject.Predmet.SudioniciListNazivOIB_1">
      <item>, OIB 19084588126</item>
      <item>, OIB 85821130368</item>
      <item>, OIB 05937795425</item>
      <item>, OIB 25635959302</item>
      <item>, OIB 25635959302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1301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2016-01-21T08:39:00Z</dcterms:created>
  <dc:creator>ilukac</dc:creator>
  <cp:lastModifiedBy>Ksenija Nol</cp:lastModifiedBy>
  <cp:lastPrinted>2016-01-21T08:36:00Z</cp:lastPrinted>
  <dcterms:modified xmlns:xsi="http://www.w3.org/2001/XMLSchema-instance" xsi:type="dcterms:W3CDTF">2016-01-21T10:20:00Z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