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9fed" w14:paraId="e5a9fed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3E3AE3">
        <w:t>40</w:t>
      </w:r>
      <w:r w:rsidR="00FB089B">
        <w:t>9</w:t>
      </w:r>
      <w:r w:rsidR="00937455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64666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FB089B">
        <w:rPr>
          <w:lang w:val="hr-HR"/>
        </w:rPr>
        <w:t xml:space="preserve"> </w:t>
      </w:r>
      <w:r w:rsidR="00FB089B" w:rsidRPr="00FB089B">
        <w:rPr>
          <w:lang w:val="hr-HR"/>
        </w:rPr>
        <w:t>EXOPTATUS j.d.o.o. za trgovinu i usluge</w:t>
      </w:r>
      <w:r w:rsidR="003E3AE3">
        <w:rPr>
          <w:lang w:val="hr-HR"/>
        </w:rPr>
        <w:t>,</w:t>
      </w:r>
      <w:r w:rsidR="00FB089B">
        <w:rPr>
          <w:lang w:val="hr-HR"/>
        </w:rPr>
        <w:t xml:space="preserve"> OIB: </w:t>
      </w:r>
      <w:r w:rsidR="00FB089B" w:rsidRPr="00FB089B">
        <w:rPr>
          <w:lang w:val="hr-HR"/>
        </w:rPr>
        <w:t>55663004297</w:t>
      </w:r>
      <w:r w:rsidR="00FB089B">
        <w:rPr>
          <w:lang w:val="hr-HR"/>
        </w:rPr>
        <w:t xml:space="preserve">, Split,Poljana kneza Trpimira 6., </w:t>
      </w:r>
      <w:r w:rsidR="003E3AE3">
        <w:rPr>
          <w:lang w:val="hr-HR"/>
        </w:rPr>
        <w:t xml:space="preserve"> </w:t>
      </w:r>
      <w:r w:rsidR="00A5318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FB089B">
        <w:rPr>
          <w:lang w:val="hr-HR"/>
        </w:rPr>
        <w:t>28</w:t>
      </w:r>
      <w:r w:rsidR="00937455">
        <w:rPr>
          <w:lang w:val="hr-HR"/>
        </w:rPr>
        <w:t>.</w:t>
      </w:r>
      <w:r w:rsidR="003E3AE3">
        <w:rPr>
          <w:lang w:val="hr-HR"/>
        </w:rPr>
        <w:t xml:space="preserve"> kolovoza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FB089B">
        <w:rPr>
          <w:lang w:val="hr-HR"/>
        </w:rPr>
        <w:t xml:space="preserve"> </w:t>
      </w:r>
      <w:r w:rsidR="00FB089B" w:rsidRPr="00FB089B">
        <w:rPr>
          <w:lang w:val="hr-HR"/>
        </w:rPr>
        <w:t>EXOPTATUS j.d.o.o. za trgovinu i usluge</w:t>
      </w:r>
      <w:r w:rsidR="00FB089B">
        <w:rPr>
          <w:lang w:val="hr-HR"/>
        </w:rPr>
        <w:t xml:space="preserve">, OIB: </w:t>
      </w:r>
      <w:r w:rsidR="00FB089B" w:rsidRPr="00FB089B">
        <w:rPr>
          <w:lang w:val="hr-HR"/>
        </w:rPr>
        <w:t>55663004297</w:t>
      </w:r>
      <w:r w:rsidR="00FB089B">
        <w:rPr>
          <w:lang w:val="hr-HR"/>
        </w:rPr>
        <w:t>, Split,Poljana kneza Trpimira 6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FB089B">
        <w:rPr>
          <w:lang w:val="hr-HR"/>
        </w:rPr>
        <w:t>28.</w:t>
      </w:r>
      <w:r w:rsidR="003E3AE3">
        <w:rPr>
          <w:lang w:val="hr-HR"/>
        </w:rPr>
        <w:t xml:space="preserve"> kolovoza 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FB089B">
        <w:rPr>
          <w:lang w:val="hr-HR"/>
        </w:rPr>
        <w:t>8,45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3E3AE3" w:rsidRPr="00A45AB9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6846C1">
        <w:rPr>
          <w:lang w:val="hr-HR"/>
        </w:rPr>
        <w:t xml:space="preserve">se </w:t>
      </w:r>
      <w:r w:rsidR="003E3AE3">
        <w:rPr>
          <w:lang w:val="hr-HR"/>
        </w:rPr>
        <w:t xml:space="preserve"> </w:t>
      </w:r>
      <w:r w:rsidR="00FB089B" w:rsidRPr="00FB089B">
        <w:rPr>
          <w:lang w:val="hr-HR"/>
        </w:rPr>
        <w:t>Domagoj Repač, OIB: 24977406612, Zagreb, Đorđićeva 24</w:t>
      </w:r>
      <w:r w:rsidR="00FB089B">
        <w:rPr>
          <w:lang w:val="hr-HR"/>
        </w:rPr>
        <w:t>.</w:t>
      </w:r>
    </w:p>
    <w:p w:rsidRDefault="0060769E" w:rsidP="008C602D" w:rsidR="0060769E" w:rsidRPr="008C602D">
      <w:pPr>
        <w:autoSpaceDE w:val="false"/>
        <w:autoSpaceDN w:val="false"/>
        <w:adjustRightInd w:val="false"/>
      </w:pP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ED5F9D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FB089B">
        <w:rPr>
          <w:lang w:val="hr-HR"/>
        </w:rPr>
        <w:t xml:space="preserve"> </w:t>
      </w:r>
      <w:r w:rsidR="00FB089B" w:rsidRPr="00FB089B">
        <w:rPr>
          <w:lang w:val="hr-HR"/>
        </w:rPr>
        <w:t>EXOPTATUS j.d.o.o. za trgovinu i usluge</w:t>
      </w:r>
      <w:r w:rsidR="00FB089B">
        <w:rPr>
          <w:lang w:val="hr-HR"/>
        </w:rPr>
        <w:t xml:space="preserve">, OIB: </w:t>
      </w:r>
      <w:r w:rsidR="00FB089B" w:rsidRPr="00FB089B">
        <w:rPr>
          <w:lang w:val="hr-HR"/>
        </w:rPr>
        <w:t>55663004297</w:t>
      </w:r>
      <w:r w:rsidR="00FB089B">
        <w:rPr>
          <w:lang w:val="hr-HR"/>
        </w:rPr>
        <w:t>, Split,Poljana kneza Trpimira 6</w:t>
      </w:r>
      <w:r w:rsidR="003E3AE3">
        <w:rPr>
          <w:lang w:val="hr-HR"/>
        </w:rPr>
        <w:t>.</w:t>
      </w:r>
    </w:p>
    <w:p w:rsidRDefault="003E3AE3" w:rsidP="00937455" w:rsidR="003E3AE3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FB089B" w:rsidR="00A64824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C6090D">
        <w:rPr>
          <w:lang w:val="hr-HR"/>
        </w:rPr>
        <w:t>09</w:t>
      </w:r>
      <w:r w:rsidR="00A53188">
        <w:rPr>
          <w:lang w:val="hr-HR"/>
        </w:rPr>
        <w:t>.02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FB089B" w:rsidRPr="00FB089B">
        <w:rPr>
          <w:lang w:val="hr-HR"/>
        </w:rPr>
        <w:t xml:space="preserve"> EXOPTATUS j.d.o.o. za trgovinu i usluge</w:t>
      </w:r>
      <w:r w:rsidR="00FB089B">
        <w:rPr>
          <w:lang w:val="hr-HR"/>
        </w:rPr>
        <w:t xml:space="preserve">, OIB: </w:t>
      </w:r>
      <w:r w:rsidR="00FB089B" w:rsidRPr="00FB089B">
        <w:rPr>
          <w:lang w:val="hr-HR"/>
        </w:rPr>
        <w:t>55663004297</w:t>
      </w:r>
      <w:r w:rsidR="00FB089B">
        <w:rPr>
          <w:lang w:val="hr-HR"/>
        </w:rPr>
        <w:t>, Split,Poljana kneza Trpimira 6</w:t>
      </w:r>
      <w:r w:rsidR="003E3AE3">
        <w:rPr>
          <w:lang w:val="hr-HR"/>
        </w:rPr>
        <w:t>.</w:t>
      </w: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3E3AE3">
        <w:rPr>
          <w:lang w:val="hr-HR"/>
        </w:rPr>
        <w:t>23</w:t>
      </w:r>
      <w:r w:rsidR="00FB089B">
        <w:rPr>
          <w:lang w:val="hr-HR"/>
        </w:rPr>
        <w:t>1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FB089B">
        <w:rPr>
          <w:lang w:val="hr-HR"/>
        </w:rPr>
        <w:t>20.660,43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3E3AE3" w:rsidP="00EB7DEF" w:rsidR="003E3AE3">
      <w:pPr>
        <w:jc w:val="both"/>
        <w:rPr>
          <w:lang w:val="hr-HR"/>
        </w:rPr>
      </w:pPr>
    </w:p>
    <w:p w:rsidRDefault="003E3AE3" w:rsidP="00EB7DEF" w:rsidR="003E3AE3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C90F65">
        <w:rPr>
          <w:lang w:val="hr-HR"/>
        </w:rPr>
        <w:t>12</w:t>
      </w:r>
      <w:r w:rsidR="005F7E3F">
        <w:rPr>
          <w:lang w:val="hr-HR"/>
        </w:rPr>
        <w:t>.12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FB089B">
        <w:rPr>
          <w:lang w:val="hr-HR"/>
        </w:rPr>
        <w:t>28</w:t>
      </w:r>
      <w:r w:rsidR="003E3AE3">
        <w:rPr>
          <w:lang w:val="hr-HR"/>
        </w:rPr>
        <w:t xml:space="preserve">. kolovoza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213A25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C00E35" w:rsidP="00753E18" w:rsidR="00C00E3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1829393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57D3" w:rsidRPr="00EE57D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60769E">
      <w:t>40</w:t>
    </w:r>
    <w:r w:rsidR="00FB089B">
      <w:t>9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30EF7"/>
    <w:rsid w:val="0004446D"/>
    <w:rsid w:val="0005761D"/>
    <w:rsid w:val="0005765D"/>
    <w:rsid w:val="00064436"/>
    <w:rsid w:val="00064BCD"/>
    <w:rsid w:val="00083EF3"/>
    <w:rsid w:val="0009185A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43249"/>
    <w:rsid w:val="00356556"/>
    <w:rsid w:val="0037794F"/>
    <w:rsid w:val="003A4819"/>
    <w:rsid w:val="003D222A"/>
    <w:rsid w:val="003E3AE3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64666"/>
    <w:rsid w:val="00577B92"/>
    <w:rsid w:val="0059647E"/>
    <w:rsid w:val="005F20F8"/>
    <w:rsid w:val="005F7E3F"/>
    <w:rsid w:val="0060769E"/>
    <w:rsid w:val="00607BA2"/>
    <w:rsid w:val="00663273"/>
    <w:rsid w:val="006846C1"/>
    <w:rsid w:val="00692B48"/>
    <w:rsid w:val="006A015D"/>
    <w:rsid w:val="006B468E"/>
    <w:rsid w:val="006C59C2"/>
    <w:rsid w:val="006D1139"/>
    <w:rsid w:val="00700D6C"/>
    <w:rsid w:val="00753E18"/>
    <w:rsid w:val="00766B88"/>
    <w:rsid w:val="00767D85"/>
    <w:rsid w:val="0077341A"/>
    <w:rsid w:val="007765FE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4AA8"/>
    <w:rsid w:val="008E756C"/>
    <w:rsid w:val="00926A19"/>
    <w:rsid w:val="00931BFF"/>
    <w:rsid w:val="00935D54"/>
    <w:rsid w:val="00937455"/>
    <w:rsid w:val="00952975"/>
    <w:rsid w:val="00962EC9"/>
    <w:rsid w:val="00977268"/>
    <w:rsid w:val="009812C9"/>
    <w:rsid w:val="009817AD"/>
    <w:rsid w:val="00993649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74E67"/>
    <w:rsid w:val="00B86B0B"/>
    <w:rsid w:val="00B874FD"/>
    <w:rsid w:val="00BB3A59"/>
    <w:rsid w:val="00BC02F8"/>
    <w:rsid w:val="00BC1B8A"/>
    <w:rsid w:val="00BD35F6"/>
    <w:rsid w:val="00BE1120"/>
    <w:rsid w:val="00BE4D80"/>
    <w:rsid w:val="00C00E35"/>
    <w:rsid w:val="00C10ADB"/>
    <w:rsid w:val="00C22FCB"/>
    <w:rsid w:val="00C6090D"/>
    <w:rsid w:val="00C63AB0"/>
    <w:rsid w:val="00C90F65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75D71"/>
    <w:rsid w:val="00E904E8"/>
    <w:rsid w:val="00E93C7D"/>
    <w:rsid w:val="00E95E20"/>
    <w:rsid w:val="00EB62B7"/>
    <w:rsid w:val="00EB6FD2"/>
    <w:rsid w:val="00EB7DEF"/>
    <w:rsid w:val="00ED0898"/>
    <w:rsid w:val="00ED5F9D"/>
    <w:rsid w:val="00EE57D3"/>
    <w:rsid w:val="00EF5686"/>
    <w:rsid w:val="00F0111A"/>
    <w:rsid w:val="00F0704E"/>
    <w:rsid w:val="00F133B6"/>
    <w:rsid w:val="00F43224"/>
    <w:rsid w:val="00F81641"/>
    <w:rsid w:val="00FA3D10"/>
    <w:rsid w:val="00FB089B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E5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7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7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7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7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E5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7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7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7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7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St-409/2016</izvorni_sadrzaj>
    <derivirana_varijabla naziv="DomainObject.Predmet.OznakaBroj_1">St-409/2016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EXOPTATUS j.d.o.o. za trgovinu i usluge</izvorni_sadrzaj>
    <derivirana_varijabla naziv="DomainObject.Predmet.ProtustrankaFormated_1">  EXOPTATUS j.d.o.o. za trgovinu i usluge</derivirana_varijabla>
  </DomainObject.Predmet.ProtustrankaFormated>
  <DomainObject.Predmet.ProtustrankaFormatedOIB>
    <izvorni_sadrzaj>  EXOPTATUS j.d.o.o. za trgovinu i usluge, OIB 55663004297</izvorni_sadrzaj>
    <derivirana_varijabla naziv="DomainObject.Predmet.ProtustrankaFormatedOIB_1">  EXOPTATUS j.d.o.o. za trgovinu i usluge, OIB 55663004297</derivirana_varijabla>
  </DomainObject.Predmet.ProtustrankaFormatedOIB>
  <DomainObject.Predmet.ProtustrankaFormatedWithAdress>
    <izvorni_sadrzaj> EXOPTATUS j.d.o.o. za trgovinu i usluge, Poljana kneza Trpimira 6, 21000 Split</izvorni_sadrzaj>
    <derivirana_varijabla naziv="DomainObject.Predmet.ProtustrankaFormatedWithAdress_1"> EXOPTATUS j.d.o.o. za trgovinu i usluge, Poljana kneza Trpimira 6, 21000 Split</derivirana_varijabla>
  </DomainObject.Predmet.ProtustrankaFormatedWithAdress>
  <DomainObject.Predmet.ProtustrankaFormatedWithAdressOIB>
    <izvorni_sadrzaj> EXOPTATUS j.d.o.o. za trgovinu i usluge, OIB 55663004297, Poljana kneza Trpimira 6, 21000 Split</izvorni_sadrzaj>
    <derivirana_varijabla naziv="DomainObject.Predmet.ProtustrankaFormatedWithAdressOIB_1"> EXOPTATUS j.d.o.o. za trgovinu i usluge, OIB 55663004297, Poljana kneza Trpimira 6, 21000 Split</derivirana_varijabla>
  </DomainObject.Predmet.ProtustrankaFormatedWithAdressOIB>
  <DomainObject.Predmet.ProtustrankaWithAdress>
    <izvorni_sadrzaj>EXOPTATUS j.d.o.o. za trgovinu i usluge Poljana kneza Trpimira 6, 21000 Split</izvorni_sadrzaj>
    <derivirana_varijabla naziv="DomainObject.Predmet.ProtustrankaWithAdress_1">EXOPTATUS j.d.o.o. za trgovinu i usluge Poljana kneza Trpimira 6, 21000 Split</derivirana_varijabla>
  </DomainObject.Predmet.ProtustrankaWithAdress>
  <DomainObject.Predmet.ProtustrankaWithAdressOIB>
    <izvorni_sadrzaj>EXOPTATUS j.d.o.o. za trgovinu i usluge, OIB 55663004297, Poljana kneza Trpimira 6, 21000 Split</izvorni_sadrzaj>
    <derivirana_varijabla naziv="DomainObject.Predmet.ProtustrankaWithAdressOIB_1">EXOPTATUS j.d.o.o. za trgovinu i usluge, OIB 55663004297, Poljana kneza Trpimira 6, 21000 Split</derivirana_varijabla>
  </DomainObject.Predmet.ProtustrankaWithAdressOIB>
  <DomainObject.Predmet.ProtustrankaNazivFormated>
    <izvorni_sadrzaj>EXOPTATUS j.d.o.o. za trgovinu i usluge</izvorni_sadrzaj>
    <derivirana_varijabla naziv="DomainObject.Predmet.ProtustrankaNazivFormated_1">EXOPTATUS j.d.o.o. za trgovinu i usluge</derivirana_varijabla>
  </DomainObject.Predmet.ProtustrankaNazivFormated>
  <DomainObject.Predmet.ProtustrankaNazivFormatedOIB>
    <izvorni_sadrzaj>EXOPTATUS j.d.o.o. za trgovinu i usluge, OIB 55663004297</izvorni_sadrzaj>
    <derivirana_varijabla naziv="DomainObject.Predmet.ProtustrankaNazivFormatedOIB_1">EXOPTATUS j.d.o.o. za trgovinu i usluge, OIB 55663004297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20660.43</izvorni_sadrzaj>
    <derivirana_varijabla naziv="DomainObject.Predmet.TrenutnaVrijednost_1">20660.43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EXOPTATUS j.d.o.o. za trgovinu i usluge</item>
    </izvorni_sadrzaj>
    <derivirana_varijabla naziv="DomainObject.Predmet.ProtuStrankaListFormated_1">
      <item>EXOPTATUS j.d.o.o. za trgovinu i usluge</item>
    </derivirana_varijabla>
  </DomainObject.Predmet.ProtuStrankaListFormated>
  <DomainObject.Predmet.ProtuStrankaListFormatedOIB>
    <izvorni_sadrzaj>
      <item>EXOPTATUS j.d.o.o. za trgovinu i usluge, OIB 55663004297</item>
    </izvorni_sadrzaj>
    <derivirana_varijabla naziv="DomainObject.Predmet.ProtuStrankaListFormatedOIB_1">
      <item>EXOPTATUS j.d.o.o. za trgovinu i usluge, OIB 55663004297</item>
    </derivirana_varijabla>
  </DomainObject.Predmet.ProtuStrankaListFormatedOIB>
  <DomainObject.Predmet.ProtuStrankaListFormatedWithAdress>
    <izvorni_sadrzaj>
      <item>EXOPTATUS j.d.o.o. za trgovinu i usluge, Poljana kneza Trpimira 6, 21000 Split</item>
    </izvorni_sadrzaj>
    <derivirana_varijabla naziv="DomainObject.Predmet.ProtuStrankaListFormatedWithAdress_1">
      <item>EXOPTATUS j.d.o.o. za trgovinu i usluge, Poljana kneza Trpimira 6, 21000 Split</item>
    </derivirana_varijabla>
  </DomainObject.Predmet.ProtuStrankaListFormatedWithAdress>
  <DomainObject.Predmet.ProtuStrankaListFormatedWithAdressOIB>
    <izvorni_sadrzaj>
      <item>EXOPTATUS j.d.o.o. za trgovinu i usluge, OIB 55663004297, Poljana kneza Trpimira 6, 21000 Split</item>
    </izvorni_sadrzaj>
    <derivirana_varijabla naziv="DomainObject.Predmet.ProtuStrankaListFormatedWithAdressOIB_1">
      <item>EXOPTATUS j.d.o.o. za trgovinu i usluge, OIB 55663004297, Poljana kneza Trpimira 6, 21000 Split</item>
    </derivirana_varijabla>
  </DomainObject.Predmet.ProtuStrankaListFormatedWithAdressOIB>
  <DomainObject.Predmet.ProtuStrankaListNazivFormated>
    <izvorni_sadrzaj>
      <item>EXOPTATUS j.d.o.o. za trgovinu i usluge</item>
    </izvorni_sadrzaj>
    <derivirana_varijabla naziv="DomainObject.Predmet.ProtuStrankaListNazivFormated_1">
      <item>EXOPTATUS j.d.o.o. za trgovinu i usluge</item>
    </derivirana_varijabla>
  </DomainObject.Predmet.ProtuStrankaListNazivFormated>
  <DomainObject.Predmet.ProtuStrankaListNazivFormatedOIB>
    <izvorni_sadrzaj>
      <item>EXOPTATUS j.d.o.o. za trgovinu i usluge, OIB 55663004297</item>
    </izvorni_sadrzaj>
    <derivirana_varijabla naziv="DomainObject.Predmet.ProtuStrankaListNazivFormatedOIB_1">
      <item>EXOPTATUS j.d.o.o. za trgovinu i usluge, OIB 55663004297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EXOPTATUS j.d.o.o. za trgovinu i usluge</izvorni_sadrzaj>
    <derivirana_varijabla naziv="DomainObject.Predmet.ProtustrankaIDrugi_1">EXOPTATUS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EXOPTATUS j.d.o.o. za trgovinu i usluge, OIB 55663004297, Poljana kneza Trpimira 6, 21000 Split</izvorni_sadrzaj>
    <derivirana_varijabla naziv="DomainObject.Predmet.ProtustrankaIDrugiAdressOIB_1">EXOPTATUS j.d.o.o. za trgovinu i usluge, OIB 55663004297, Poljana kneza Trpimira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EXOPTATUS j.d.o.o. za trgovinu i usluge</item>
      <item>FINANCIJSKA AGENCIJA, RC SPLIT</item>
    </izvorni_sadrzaj>
    <derivirana_varijabla naziv="DomainObject.Predmet.SudioniciListNaziv_1">
      <item>EXOPTATUS j.d.o.o. za trgovinu i usluge</item>
      <item>FINANCIJSKA AGENCIJA, RC SPLIT</item>
    </derivirana_varijabla>
  </DomainObject.Predmet.SudioniciListNaziv>
  <DomainObject.Predmet.SudioniciListAdressOIB>
    <izvorni_sadrzaj>
      <item>EXOPTATUS j.d.o.o. za trgovinu i usluge, OIB 55663004297, Poljana kneza Trpimira 6,21000 Split</item>
      <item>FINANCIJSKA AGENCIJA, RC SPLIT, OIB 85821130368, Mažuranićevo šetalište 24 b,21000 Split</item>
    </izvorni_sadrzaj>
    <derivirana_varijabla naziv="DomainObject.Predmet.SudioniciListAdressOIB_1">
      <item>EXOPTATUS j.d.o.o. za trgovinu i usluge, OIB 55663004297, Poljana kneza Trpimira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55663004297</item>
      <item>, OIB 85821130368</item>
    </izvorni_sadrzaj>
    <derivirana_varijabla naziv="DomainObject.Predmet.SudioniciListNazivOIB_1">
      <item>, OIB 55663004297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2308A1-6886-4E79-93AA-75B8663D66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773</properties:Words>
  <properties:Characters>4131</properties:Characters>
  <properties:Lines>103</properties:Lines>
  <properties:Paragraphs>35</properties:Paragraphs>
  <properties:TotalTime>172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1.St-409/2016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2017-08-28T06:31:00Z</cp:lastPrinted>
  <dcterms:modified xmlns:xsi="http://www.w3.org/2001/XMLSchema-instance" xsi:type="dcterms:W3CDTF">2017-08-28T06:33:00Z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