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3e863" w14:paraId="533e863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D143B">
        <w:rPr>
          <w:rStyle w:val="Naglaeno"/>
        </w:rPr>
        <w:t>5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1D143B">
        <w:rPr>
          <w:rStyle w:val="Naglaeno"/>
          <w:b w:val="false"/>
        </w:rPr>
        <w:t>1176</w:t>
      </w:r>
      <w:r w:rsidR="001431BC">
        <w:rPr>
          <w:rStyle w:val="Naglaeno"/>
          <w:b w:val="false"/>
        </w:rPr>
        <w:t>/</w:t>
      </w:r>
      <w:r w:rsidR="00EB5E1B">
        <w:rPr>
          <w:rStyle w:val="Naglaeno"/>
          <w:b w:val="false"/>
        </w:rPr>
        <w:t>1</w:t>
      </w:r>
      <w:r w:rsidR="001D143B">
        <w:rPr>
          <w:rStyle w:val="Naglaeno"/>
          <w:b w:val="false"/>
        </w:rPr>
        <w:t>8</w:t>
      </w:r>
      <w:r w:rsidR="00BB3D58">
        <w:rPr>
          <w:rStyle w:val="Naglaeno"/>
          <w:b w:val="false"/>
        </w:rPr>
        <w:t>-</w:t>
      </w:r>
      <w:r w:rsidR="001D143B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1D143B">
        <w:t>Željku Jakšiću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C111D8">
        <w:t>Osijek</w:t>
      </w:r>
      <w:r w:rsidR="00F564E3">
        <w:t>,</w:t>
      </w:r>
      <w:r w:rsidR="00EA1A0E">
        <w:t xml:space="preserve"> Podružnica </w:t>
      </w:r>
      <w:r w:rsidR="00C111D8">
        <w:t>Osijek</w:t>
      </w:r>
      <w:r w:rsidR="00EA1A0E">
        <w:t xml:space="preserve">, </w:t>
      </w:r>
      <w:r w:rsidR="00C111D8">
        <w:t>L. Jagera 3</w:t>
      </w:r>
      <w:r w:rsidR="00EA1A0E">
        <w:t xml:space="preserve">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1D143B">
        <w:t>VIDMAR j.d.o.o. za prijevoz i usluge, Osijek, Bračka 66, MBS: 030140410, OIB: 11227926466</w:t>
      </w:r>
      <w:r w:rsidR="00492254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1D143B">
        <w:t>11</w:t>
      </w:r>
      <w:r w:rsidR="00BB3D58">
        <w:t xml:space="preserve">. </w:t>
      </w:r>
      <w:r w:rsidR="001D143B">
        <w:t>siječnja</w:t>
      </w:r>
      <w:r w:rsidR="00BB3D58">
        <w:t xml:space="preserve"> </w:t>
      </w:r>
      <w:r w:rsidR="00224AFF">
        <w:t>20</w:t>
      </w:r>
      <w:r w:rsidR="008A40C2">
        <w:t>1</w:t>
      </w:r>
      <w:r w:rsidR="001D143B">
        <w:t>9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1D143B">
        <w:t xml:space="preserve">VIDMAR j.d.o.o. za prijevoz i usluge, Osijek, Bračka 66, MBS: 030140410, OIB: 11227926466,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1D143B">
        <w:t>24.439,63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1D143B">
        <w:t>Stjepan Vidmar, Osijek, Cvjetkova ulica 17</w:t>
      </w:r>
      <w:r w:rsidR="0005575B">
        <w:t xml:space="preserve">, OIB: </w:t>
      </w:r>
      <w:r w:rsidR="001D143B">
        <w:t>80210424499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1D143B">
        <w:t>1176</w:t>
      </w:r>
      <w:r>
        <w:t>-</w:t>
      </w:r>
      <w:r w:rsidR="00EB5E1B">
        <w:t>1</w:t>
      </w:r>
      <w:r w:rsidR="001D143B">
        <w:t>9</w:t>
      </w:r>
      <w:r>
        <w:t xml:space="preserve">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1D143B">
        <w:t>11</w:t>
      </w:r>
      <w:r w:rsidR="008C1EC2">
        <w:t>.</w:t>
      </w:r>
      <w:r w:rsidR="00EB5E1B">
        <w:t xml:space="preserve"> </w:t>
      </w:r>
      <w:r w:rsidR="001D143B">
        <w:t>siječnja</w:t>
      </w:r>
      <w:r w:rsidR="00F00C28">
        <w:t xml:space="preserve"> </w:t>
      </w:r>
      <w:r>
        <w:t>201</w:t>
      </w:r>
      <w:r w:rsidR="001D143B">
        <w:t>9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</w:t>
      </w:r>
      <w:r w:rsidR="001D143B">
        <w:rPr>
          <w:bCs/>
        </w:rPr>
        <w:t>I</w:t>
      </w:r>
      <w:r>
        <w:rPr>
          <w:bCs/>
        </w:rPr>
        <w:t xml:space="preserve"> SU</w:t>
      </w:r>
      <w:r w:rsidR="001D143B">
        <w:rPr>
          <w:bCs/>
        </w:rPr>
        <w:t>DAC</w:t>
      </w:r>
    </w:p>
    <w:p w:rsidRDefault="001D143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</w:t>
      </w:r>
      <w:r w:rsidR="00EB5E1B">
        <w:rPr>
          <w:bCs/>
        </w:rPr>
        <w:t xml:space="preserve">    </w:t>
      </w:r>
      <w:r>
        <w:rPr>
          <w:bCs/>
        </w:rPr>
        <w:t>Željko Jakšić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05575B">
        <w:t>1</w:t>
      </w:r>
      <w:r w:rsidR="001D143B">
        <w:t>1.3</w:t>
      </w:r>
      <w:r w:rsidR="00EB5E1B">
        <w:t>.201</w:t>
      </w:r>
      <w:r w:rsidR="001D143B">
        <w:t>9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143B"/>
    <w:rsid w:val="001D552C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B796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1E65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21F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1E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E1E6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E1E6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1E6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1E6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1E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E1E6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E1E6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1E6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1E6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1176</izvorni_sadrzaj>
    <derivirana_varijabla naziv="DomainObject.Predmet.Broj_1">1176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2018.</izvorni_sadrzaj>
    <derivirana_varijabla naziv="DomainObject.Predmet.DatumOsnivanja_1">27.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St-1176/2018</izvorni_sadrzaj>
    <derivirana_varijabla naziv="DomainObject.Predmet.OznakaBroj_1">St-1176/2018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VIDMAR j.d.o.o. za prijevoz i usluge</izvorni_sadrzaj>
    <derivirana_varijabla naziv="DomainObject.Predmet.ProtustrankaFormated_1">  VIDMAR j.d.o.o. za prijevoz i usluge</derivirana_varijabla>
  </DomainObject.Predmet.ProtustrankaFormated>
  <DomainObject.Predmet.ProtustrankaFormatedOIB>
    <izvorni_sadrzaj>  VIDMAR j.d.o.o. za prijevoz i usluge, OIB 11227926466</izvorni_sadrzaj>
    <derivirana_varijabla naziv="DomainObject.Predmet.ProtustrankaFormatedOIB_1">  VIDMAR j.d.o.o. za prijevoz i usluge, OIB 11227926466</derivirana_varijabla>
  </DomainObject.Predmet.ProtustrankaFormatedOIB>
  <DomainObject.Predmet.ProtustrankaFormatedWithAdress>
    <izvorni_sadrzaj> VIDMAR j.d.o.o. za prijevoz i usluge, Bračka 66, 31000 Osijek</izvorni_sadrzaj>
    <derivirana_varijabla naziv="DomainObject.Predmet.ProtustrankaFormatedWithAdress_1"> VIDMAR j.d.o.o. za prijevoz i usluge, Bračka 66, 31000 Osijek</derivirana_varijabla>
  </DomainObject.Predmet.ProtustrankaFormatedWithAdress>
  <DomainObject.Predmet.ProtustrankaFormatedWithAdressOIB>
    <izvorni_sadrzaj> VIDMAR j.d.o.o. za prijevoz i usluge, OIB 11227926466, Bračka 66, 31000 Osijek</izvorni_sadrzaj>
    <derivirana_varijabla naziv="DomainObject.Predmet.ProtustrankaFormatedWithAdressOIB_1"> VIDMAR j.d.o.o. za prijevoz i usluge, OIB 11227926466, Bračka 66, 31000 Osijek</derivirana_varijabla>
  </DomainObject.Predmet.ProtustrankaFormatedWithAdressOIB>
  <DomainObject.Predmet.ProtustrankaWithAdress>
    <izvorni_sadrzaj>VIDMAR j.d.o.o. za prijevoz i usluge Bračka 66, 31000 Osijek</izvorni_sadrzaj>
    <derivirana_varijabla naziv="DomainObject.Predmet.ProtustrankaWithAdress_1">VIDMAR j.d.o.o. za prijevoz i usluge Bračka 66, 31000 Osijek</derivirana_varijabla>
  </DomainObject.Predmet.ProtustrankaWithAdress>
  <DomainObject.Predmet.ProtustrankaWithAdressOIB>
    <izvorni_sadrzaj>VIDMAR j.d.o.o. za prijevoz i usluge, OIB 11227926466, Bračka 66, 31000 Osijek</izvorni_sadrzaj>
    <derivirana_varijabla naziv="DomainObject.Predmet.ProtustrankaWithAdressOIB_1">VIDMAR j.d.o.o. za prijevoz i usluge, OIB 11227926466, Bračka 66, 31000 Osijek</derivirana_varijabla>
  </DomainObject.Predmet.ProtustrankaWithAdressOIB>
  <DomainObject.Predmet.ProtustrankaNazivFormated>
    <izvorni_sadrzaj>VIDMAR j.d.o.o. za prijevoz i usluge</izvorni_sadrzaj>
    <derivirana_varijabla naziv="DomainObject.Predmet.ProtustrankaNazivFormated_1">VIDMAR j.d.o.o. za prijevoz i usluge</derivirana_varijabla>
  </DomainObject.Predmet.ProtustrankaNazivFormated>
  <DomainObject.Predmet.ProtustrankaNazivFormatedOIB>
    <izvorni_sadrzaj>VIDMAR j.d.o.o. za prijevoz i usluge, OIB 11227926466</izvorni_sadrzaj>
    <derivirana_varijabla naziv="DomainObject.Predmet.ProtustrankaNazivFormatedOIB_1">VIDMAR j.d.o.o. za prijevoz i usluge, OIB 11227926466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VIDMAR j.d.o.o. za prijevoz i usluge</item>
    </izvorni_sadrzaj>
    <derivirana_varijabla naziv="DomainObject.Predmet.ProtuStrankaListFormated_1">
      <item>VIDMAR j.d.o.o. za prijevoz i usluge</item>
    </derivirana_varijabla>
  </DomainObject.Predmet.ProtuStrankaListFormated>
  <DomainObject.Predmet.ProtuStrankaListFormatedOIB>
    <izvorni_sadrzaj>
      <item>VIDMAR j.d.o.o. za prijevoz i usluge, OIB 11227926466</item>
    </izvorni_sadrzaj>
    <derivirana_varijabla naziv="DomainObject.Predmet.ProtuStrankaListFormatedOIB_1">
      <item>VIDMAR j.d.o.o. za prijevoz i usluge, OIB 11227926466</item>
    </derivirana_varijabla>
  </DomainObject.Predmet.ProtuStrankaListFormatedOIB>
  <DomainObject.Predmet.ProtuStrankaListFormatedWithAdress>
    <izvorni_sadrzaj>
      <item>VIDMAR j.d.o.o. za prijevoz i usluge, Bračka 66, 31000 Osijek</item>
    </izvorni_sadrzaj>
    <derivirana_varijabla naziv="DomainObject.Predmet.ProtuStrankaListFormatedWithAdress_1">
      <item>VIDMAR j.d.o.o. za prijevoz i usluge, Bračka 66, 31000 Osijek</item>
    </derivirana_varijabla>
  </DomainObject.Predmet.ProtuStrankaListFormatedWithAdress>
  <DomainObject.Predmet.ProtuStrankaListFormatedWithAdressOIB>
    <izvorni_sadrzaj>
      <item>VIDMAR j.d.o.o. za prijevoz i usluge, OIB 11227926466, Bračka 66, 31000 Osijek</item>
    </izvorni_sadrzaj>
    <derivirana_varijabla naziv="DomainObject.Predmet.ProtuStrankaListFormatedWithAdressOIB_1">
      <item>VIDMAR j.d.o.o. za prijevoz i usluge, OIB 11227926466, Bračka 66, 31000 Osijek</item>
    </derivirana_varijabla>
  </DomainObject.Predmet.ProtuStrankaListFormatedWithAdressOIB>
  <DomainObject.Predmet.ProtuStrankaListNazivFormated>
    <izvorni_sadrzaj>
      <item>VIDMAR j.d.o.o. za prijevoz i usluge</item>
    </izvorni_sadrzaj>
    <derivirana_varijabla naziv="DomainObject.Predmet.ProtuStrankaListNazivFormated_1">
      <item>VIDMAR j.d.o.o. za prijevoz i usluge</item>
    </derivirana_varijabla>
  </DomainObject.Predmet.ProtuStrankaListNazivFormated>
  <DomainObject.Predmet.ProtuStrankaListNazivFormatedOIB>
    <izvorni_sadrzaj>
      <item>VIDMAR j.d.o.o. za prijevoz i usluge, OIB 11227926466</item>
    </izvorni_sadrzaj>
    <derivirana_varijabla naziv="DomainObject.Predmet.ProtuStrankaListNazivFormatedOIB_1">
      <item>VIDMAR j.d.o.o. za prijevoz i usluge, OIB 11227926466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VIDMAR j.d.o.o. za prijevoz i usluge</izvorni_sadrzaj>
    <derivirana_varijabla naziv="DomainObject.Predmet.ProtustrankaIDrugi_1">VIDMAR j.d.o.o. za prijevoz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VIDMAR j.d.o.o. za prijevoz i usluge, OIB 11227926466, Bračka 66, 31000 Osijek</izvorni_sadrzaj>
    <derivirana_varijabla naziv="DomainObject.Predmet.ProtustrankaIDrugiAdressOIB_1">VIDMAR j.d.o.o. za prijevoz i usluge, OIB 11227926466, Bračka 66,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VIDMAR j.d.o.o. za prijevoz i usluge</item>
    </izvorni_sadrzaj>
    <derivirana_varijabla naziv="DomainObject.Predmet.SudioniciListNaziv_1">
      <item>FINA RC OSIJEK</item>
      <item>VIDMAR j.d.o.o. za prijevoz i usluge</item>
    </derivirana_varijabla>
  </DomainObject.Predmet.SudioniciListNaziv>
  <DomainObject.Predmet.SudioniciListAdressOIB>
    <izvorni_sadrzaj>
      <item>FINA RC OSIJEK, OIB 85821130368</item>
      <item>VIDMAR j.d.o.o. za prijevoz i usluge, OIB 11227926466, Bračka 66,31000 Osijek</item>
    </izvorni_sadrzaj>
    <derivirana_varijabla naziv="DomainObject.Predmet.SudioniciListAdressOIB_1">
      <item>FINA RC OSIJEK, OIB 85821130368</item>
      <item>VIDMAR j.d.o.o. za prijevoz i usluge, OIB 11227926466, Bračka 66,31000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11227926466</item>
    </izvorni_sadrzaj>
    <derivirana_varijabla naziv="DomainObject.Predmet.SudioniciListNazivOIB_1">
      <item>, OIB 85821130368</item>
      <item>, OIB 11227926466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207C63-4695-4BEB-B63A-19EC389051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384</properties:Words>
  <properties:Characters>2084</properties:Characters>
  <properties:Lines>49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2019-01-11T07:24:00Z</dcterms:created>
  <dc:creator>Korisnik</dc:creator>
  <cp:lastModifiedBy>Maja Videnović</cp:lastModifiedBy>
  <cp:lastPrinted>2016-10-17T08:57:00Z</cp:lastPrinted>
  <dcterms:modified xmlns:xsi="http://www.w3.org/2001/XMLSchema-instance" xsi:type="dcterms:W3CDTF">2019-01-11T08:27:00Z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(oglas_-_1176-18-OS.docx)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