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763f" w14:paraId="5b6763f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0F6C1B">
        <w:rPr>
          <w:b/>
        </w:rPr>
        <w:t>240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A3D1E" w:rsidRPr="003A3D1E">
        <w:t>LANA &amp; ANTE j.d.o.o. za ugostiteljstvo</w:t>
      </w:r>
      <w:r w:rsidR="003A3D1E">
        <w:t xml:space="preserve">, Odeška 8 , Split, OIB: </w:t>
      </w:r>
      <w:r w:rsidR="003A3D1E" w:rsidRPr="003A3D1E">
        <w:t>24372822722</w:t>
      </w:r>
      <w:r w:rsidR="003A3D1E">
        <w:t>, 15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4577D9">
        <w:t xml:space="preserve"> </w:t>
      </w:r>
      <w:r w:rsidR="003A3D1E" w:rsidRPr="003A3D1E">
        <w:t>LANA &amp; ANTE j.d.o.o. za ugostiteljstvo, Odeška 8 , Split, OIB: 24372822722,</w:t>
      </w:r>
      <w:r w:rsidR="003A3D1E">
        <w:t xml:space="preserve"> 15. </w:t>
      </w:r>
      <w:r w:rsidR="0019781D">
        <w:t xml:space="preserve">siječnja 2019. </w:t>
      </w:r>
      <w:r w:rsidR="005A6E62">
        <w:t>g u 08.</w:t>
      </w:r>
      <w:r w:rsidR="003A3D1E">
        <w:t>25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23117" w:rsidRPr="00C23117">
        <w:t>Zdravko Kuzmić, Horvatrovac 13., Zagreb, OIB: 42435648261.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4577D9">
        <w:t xml:space="preserve"> </w:t>
      </w:r>
      <w:r w:rsidR="003A3D1E" w:rsidRPr="003A3D1E">
        <w:t xml:space="preserve">LANA &amp; ANTE j.d.o.o. za ugostiteljstvo, Odeška 8 , Split, OIB: 24372822722,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D4EB0">
        <w:t>28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0F6C1B">
        <w:t>443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C124C">
        <w:lastRenderedPageBreak/>
        <w:t>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1654E9">
        <w:t>25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1654E9">
        <w:t>25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3A3D1E">
        <w:rPr>
          <w:b/>
        </w:rPr>
        <w:t>15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3A3D1E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84E" w:rsidP="00824DEA" w:rsidR="00BD084E">
      <w:r>
        <w:separator/>
      </w:r>
    </w:p>
  </w:endnote>
  <w:endnote w:id="0" w:type="continuationSeparator">
    <w:p w:rsidRDefault="00BD084E" w:rsidP="00824DEA" w:rsidR="00BD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84E" w:rsidP="00824DEA" w:rsidR="00BD084E">
      <w:r>
        <w:separator/>
      </w:r>
    </w:p>
  </w:footnote>
  <w:footnote w:id="0" w:type="continuationSeparator">
    <w:p w:rsidRDefault="00BD084E" w:rsidP="00824DEA" w:rsidR="00BD0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84A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23117">
          <w:t>2</w:t>
        </w:r>
        <w:r w:rsidR="000F6C1B">
          <w:t>40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0F6C1B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A3D1E"/>
    <w:rsid w:val="003C036A"/>
    <w:rsid w:val="003D446D"/>
    <w:rsid w:val="003E7BC1"/>
    <w:rsid w:val="00411DA3"/>
    <w:rsid w:val="004123C8"/>
    <w:rsid w:val="0041725C"/>
    <w:rsid w:val="004577D9"/>
    <w:rsid w:val="00466C99"/>
    <w:rsid w:val="00511383"/>
    <w:rsid w:val="0051349D"/>
    <w:rsid w:val="00517AE2"/>
    <w:rsid w:val="00554503"/>
    <w:rsid w:val="0055714E"/>
    <w:rsid w:val="00593887"/>
    <w:rsid w:val="005A6E62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217FE"/>
    <w:rsid w:val="007334B1"/>
    <w:rsid w:val="007C124C"/>
    <w:rsid w:val="007C1F56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084E"/>
    <w:rsid w:val="00BD40B8"/>
    <w:rsid w:val="00C23117"/>
    <w:rsid w:val="00C255CF"/>
    <w:rsid w:val="00C27444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484A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8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8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8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8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8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8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8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8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St-240/2019</izvorni_sadrzaj>
    <derivirana_varijabla naziv="DomainObject.Predmet.OznakaBroj_1">St-240/2019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LANA &amp; ANTE j.d.o.o. za ugostiteljstvo</izvorni_sadrzaj>
    <derivirana_varijabla naziv="DomainObject.Predmet.ProtustrankaFormated_1">  LANA &amp; ANTE j.d.o.o. za ugostiteljstvo</derivirana_varijabla>
  </DomainObject.Predmet.ProtustrankaFormated>
  <DomainObject.Predmet.ProtustrankaFormatedOIB>
    <izvorni_sadrzaj>  LANA &amp; ANTE j.d.o.o. za ugostiteljstvo, OIB 24372822722</izvorni_sadrzaj>
    <derivirana_varijabla naziv="DomainObject.Predmet.ProtustrankaFormatedOIB_1">  LANA &amp; ANTE j.d.o.o. za ugostiteljstvo, OIB 24372822722</derivirana_varijabla>
  </DomainObject.Predmet.ProtustrankaFormatedOIB>
  <DomainObject.Predmet.ProtustrankaFormatedWithAdress>
    <izvorni_sadrzaj> LANA &amp; ANTE j.d.o.o. za ugostiteljstvo, Odeska 8, 21000 Split</izvorni_sadrzaj>
    <derivirana_varijabla naziv="DomainObject.Predmet.ProtustrankaFormatedWithAdress_1"> LANA &amp; ANTE j.d.o.o. za ugostiteljstvo, Odeska 8, 21000 Split</derivirana_varijabla>
  </DomainObject.Predmet.ProtustrankaFormatedWithAdress>
  <DomainObject.Predmet.ProtustrankaFormatedWithAdressOIB>
    <izvorni_sadrzaj> LANA &amp; ANTE j.d.o.o. za ugostiteljstvo, OIB 24372822722, Odeska 8, 21000 Split</izvorni_sadrzaj>
    <derivirana_varijabla naziv="DomainObject.Predmet.ProtustrankaFormatedWithAdressOIB_1"> LANA &amp; ANTE j.d.o.o. za ugostiteljstvo, OIB 24372822722, Odeska 8, 21000 Split</derivirana_varijabla>
  </DomainObject.Predmet.ProtustrankaFormatedWithAdressOIB>
  <DomainObject.Predmet.ProtustrankaWithAdress>
    <izvorni_sadrzaj>LANA &amp; ANTE j.d.o.o. za ugostiteljstvo Odeska 8, 21000 Split</izvorni_sadrzaj>
    <derivirana_varijabla naziv="DomainObject.Predmet.ProtustrankaWithAdress_1">LANA &amp; ANTE j.d.o.o. za ugostiteljstvo Odeska 8, 21000 Split</derivirana_varijabla>
  </DomainObject.Predmet.ProtustrankaWithAdress>
  <DomainObject.Predmet.ProtustrankaWithAdressOIB>
    <izvorni_sadrzaj>LANA &amp; ANTE j.d.o.o. za ugostiteljstvo, OIB 24372822722, Odeska 8, 21000 Split</izvorni_sadrzaj>
    <derivirana_varijabla naziv="DomainObject.Predmet.ProtustrankaWithAdressOIB_1">LANA &amp; ANTE j.d.o.o. za ugostiteljstvo, OIB 24372822722, Odeska 8, 21000 Split</derivirana_varijabla>
  </DomainObject.Predmet.ProtustrankaWithAdressOIB>
  <DomainObject.Predmet.ProtustrankaNazivFormated>
    <izvorni_sadrzaj>LANA &amp; ANTE j.d.o.o. za ugostiteljstvo</izvorni_sadrzaj>
    <derivirana_varijabla naziv="DomainObject.Predmet.ProtustrankaNazivFormated_1">LANA &amp; ANTE j.d.o.o. za ugostiteljstvo</derivirana_varijabla>
  </DomainObject.Predmet.ProtustrankaNazivFormated>
  <DomainObject.Predmet.ProtustrankaNazivFormatedOIB>
    <izvorni_sadrzaj>LANA &amp; ANTE j.d.o.o. za ugostiteljstvo, OIB 24372822722</izvorni_sadrzaj>
    <derivirana_varijabla naziv="DomainObject.Predmet.ProtustrankaNazivFormatedOIB_1">LANA &amp; ANTE j.d.o.o. za ugostiteljstvo, OIB 24372822722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23055.05</izvorni_sadrzaj>
    <derivirana_varijabla naziv="DomainObject.Predmet.TrenutnaVrijednost_1">23055.05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LANA &amp; ANTE j.d.o.o. za ugostiteljstvo</item>
    </izvorni_sadrzaj>
    <derivirana_varijabla naziv="DomainObject.Predmet.ProtuStrankaListFormated_1">
      <item>LANA &amp; ANTE j.d.o.o. za ugostiteljstvo</item>
    </derivirana_varijabla>
  </DomainObject.Predmet.ProtuStrankaListFormated>
  <DomainObject.Predmet.ProtuStrankaListFormatedOIB>
    <izvorni_sadrzaj>
      <item>LANA &amp; ANTE j.d.o.o. za ugostiteljstvo, OIB 24372822722</item>
    </izvorni_sadrzaj>
    <derivirana_varijabla naziv="DomainObject.Predmet.ProtuStrankaListFormatedOIB_1">
      <item>LANA &amp; ANTE j.d.o.o. za ugostiteljstvo, OIB 24372822722</item>
    </derivirana_varijabla>
  </DomainObject.Predmet.ProtuStrankaListFormatedOIB>
  <DomainObject.Predmet.ProtuStrankaListFormatedWithAdress>
    <izvorni_sadrzaj>
      <item>LANA &amp; ANTE j.d.o.o. za ugostiteljstvo, Odeska 8, 21000 Split</item>
    </izvorni_sadrzaj>
    <derivirana_varijabla naziv="DomainObject.Predmet.ProtuStrankaListFormatedWithAdress_1">
      <item>LANA &amp; ANTE j.d.o.o. za ugostiteljstvo, Odeska 8, 21000 Split</item>
    </derivirana_varijabla>
  </DomainObject.Predmet.ProtuStrankaListFormatedWithAdress>
  <DomainObject.Predmet.ProtuStrankaListFormatedWithAdressOIB>
    <izvorni_sadrzaj>
      <item>LANA &amp; ANTE j.d.o.o. za ugostiteljstvo, OIB 24372822722, Odeska 8, 21000 Split</item>
    </izvorni_sadrzaj>
    <derivirana_varijabla naziv="DomainObject.Predmet.ProtuStrankaListFormatedWithAdressOIB_1">
      <item>LANA &amp; ANTE j.d.o.o. za ugostiteljstvo, OIB 24372822722, Odeska 8, 21000 Split</item>
    </derivirana_varijabla>
  </DomainObject.Predmet.ProtuStrankaListFormatedWithAdressOIB>
  <DomainObject.Predmet.ProtuStrankaListNazivFormated>
    <izvorni_sadrzaj>
      <item>LANA &amp; ANTE j.d.o.o. za ugostiteljstvo</item>
    </izvorni_sadrzaj>
    <derivirana_varijabla naziv="DomainObject.Predmet.ProtuStrankaListNazivFormated_1">
      <item>LANA &amp; ANTE j.d.o.o. za ugostiteljstvo</item>
    </derivirana_varijabla>
  </DomainObject.Predmet.ProtuStrankaListNazivFormated>
  <DomainObject.Predmet.ProtuStrankaListNazivFormatedOIB>
    <izvorni_sadrzaj>
      <item>LANA &amp; ANTE j.d.o.o. za ugostiteljstvo, OIB 24372822722</item>
    </izvorni_sadrzaj>
    <derivirana_varijabla naziv="DomainObject.Predmet.ProtuStrankaListNazivFormatedOIB_1">
      <item>LANA &amp; ANTE j.d.o.o. za ugostiteljstvo, OIB 24372822722</item>
    </derivirana_varijabla>
  </DomainObject.Predmet.ProtuStrankaListNazivFormatedOIB>
  <DomainObject.Predmet.OstaliListFormated>
    <izvorni_sadrzaj>
      <item>Katarina Šunjić</item>
    </izvorni_sadrzaj>
    <derivirana_varijabla naziv="DomainObject.Predmet.OstaliListFormated_1">
      <item>Katarina Šunjić</item>
    </derivirana_varijabla>
  </DomainObject.Predmet.OstaliListFormated>
  <DomainObject.Predmet.OstaliListFormatedOIB>
    <izvorni_sadrzaj>
      <item>Katarina Šunjić, OIB 68082939104</item>
    </izvorni_sadrzaj>
    <derivirana_varijabla naziv="DomainObject.Predmet.OstaliListFormatedOIB_1">
      <item>Katarina Šunjić, OIB 68082939104</item>
    </derivirana_varijabla>
  </DomainObject.Predmet.OstaliListFormatedOIB>
  <DomainObject.Predmet.OstaliListFormatedWithAdress>
    <izvorni_sadrzaj>
      <item>Katarina Šunjić, Odeska 8, 21000 Split</item>
    </izvorni_sadrzaj>
    <derivirana_varijabla naziv="DomainObject.Predmet.OstaliListFormatedWithAdress_1">
      <item>Katarina Šunjić, Odeska 8, 21000 Split</item>
    </derivirana_varijabla>
  </DomainObject.Predmet.OstaliListFormatedWithAdress>
  <DomainObject.Predmet.OstaliListFormatedWithAdressOIB>
    <izvorni_sadrzaj>
      <item>Katarina Šunjić, OIB 68082939104, Odeska 8, 21000 Split</item>
    </izvorni_sadrzaj>
    <derivirana_varijabla naziv="DomainObject.Predmet.OstaliListFormatedWithAdressOIB_1">
      <item>Katarina Šunjić, OIB 68082939104, Odeska 8, 21000 Split</item>
    </derivirana_varijabla>
  </DomainObject.Predmet.OstaliListFormatedWithAdressOIB>
  <DomainObject.Predmet.OstaliListNazivFormated>
    <izvorni_sadrzaj>
      <item>Katarina Šunjić</item>
    </izvorni_sadrzaj>
    <derivirana_varijabla naziv="DomainObject.Predmet.OstaliListNazivFormated_1">
      <item>Katarina Šunjić</item>
    </derivirana_varijabla>
  </DomainObject.Predmet.OstaliListNazivFormated>
  <DomainObject.Predmet.OstaliListNazivFormatedOIB>
    <izvorni_sadrzaj>
      <item>Katarina Šunjić, OIB 68082939104</item>
    </izvorni_sadrzaj>
    <derivirana_varijabla naziv="DomainObject.Predmet.OstaliListNazivFormatedOIB_1">
      <item>Katarina Šunjić, OIB 68082939104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LANA &amp; ANTE j.d.o.o. za ugostiteljstvo</izvorni_sadrzaj>
    <derivirana_varijabla naziv="DomainObject.Predmet.ProtustrankaIDrugi_1">LANA &amp; ANTE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LANA &amp; ANTE j.d.o.o. za ugostiteljstvo, OIB 24372822722, Odeska 8, 21000 Split</izvorni_sadrzaj>
    <derivirana_varijabla naziv="DomainObject.Predmet.ProtustrankaIDrugiAdressOIB_1">LANA &amp; ANTE j.d.o.o. za ugostiteljstvo, OIB 24372822722, Odeska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LANA &amp; ANTE j.d.o.o. za ugostiteljstvo</item>
      <item>FINANCIJSKA AGENCIJA, RC SPLIT</item>
      <item>Katarina Šunjić</item>
    </izvorni_sadrzaj>
    <derivirana_varijabla naziv="DomainObject.Predmet.SudioniciListNaziv_1">
      <item>LANA &amp; ANTE j.d.o.o. za ugostiteljstvo</item>
      <item>FINANCIJSKA AGENCIJA, RC SPLIT</item>
      <item>Katarina Šunjić</item>
    </derivirana_varijabla>
  </DomainObject.Predmet.SudioniciListNaziv>
  <DomainObject.Predmet.SudioniciListAdressOIB>
    <izvorni_sadrzaj>
      <item>LANA &amp; ANTE j.d.o.o. za ugostiteljstvo, OIB 24372822722, Odeska 8,21000 Split</item>
      <item>FINANCIJSKA AGENCIJA, RC SPLIT, OIB 85821130368, Mažuranićevo šetalište 24 b,21000 Split</item>
      <item>Katarina Šunjić, OIB 68082939104, Odeska 8,21000 Split</item>
    </izvorni_sadrzaj>
    <derivirana_varijabla naziv="DomainObject.Predmet.SudioniciListAdressOIB_1">
      <item>LANA &amp; ANTE j.d.o.o. za ugostiteljstvo, OIB 24372822722, Odeska 8,21000 Split</item>
      <item>FINANCIJSKA AGENCIJA, RC SPLIT, OIB 85821130368, Mažuranićevo šetalište 24 b,21000 Split</item>
      <item>Katarina Šunjić, OIB 68082939104, Odeska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24372822722</item>
      <item>, OIB 85821130368</item>
      <item>, OIB 68082939104</item>
    </izvorni_sadrzaj>
    <derivirana_varijabla naziv="DomainObject.Predmet.SudioniciListNazivOIB_1">
      <item>, OIB 24372822722</item>
      <item>, OIB 85821130368</item>
      <item>, OIB 68082939104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3394</properties:Characters>
  <properties:Lines>94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2019-01-15T07:08:00Z</dcterms:created>
  <dc:creator>stanka grcic</dc:creator>
  <cp:lastModifiedBy>Sanja Vuković</cp:lastModifiedBy>
  <cp:lastPrinted>2019-01-15T07:10:00Z</cp:lastPrinted>
  <dcterms:modified xmlns:xsi="http://www.w3.org/2001/XMLSchema-instance" xsi:type="dcterms:W3CDTF">2019-01-15T07:13:00Z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(St-240-19 - čl.132.SZ-otvaranje i zaključenje -lana i ante.docx)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