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2612" w14:paraId="94d2612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St-774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ZADRUGA MLADIH DIREKT iz Šibenika, Velimira Škorpika 17b, MBS: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110031652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48475316962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ZADRUGA MLADIH DIREKT iz Šibenika, Velimira Škorpika 17b, MBS: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110031652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48475316962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Nada Mikulandra, Bilice, Stubalj 238, OIB: 01343352417.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ZADRUGA MLADIH DIREKT iz Šibenika, Velimira Škorpika 17b, MBS: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110031652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48475316962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D6EA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ZADRUGA MLADIH DIREKT iz Šibenika, Velimira Škorpika 17b, MBS: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110031652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6EAE" w:rsidRP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48475316962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3D6EAE">
        <w:rPr>
          <w:rFonts w:cs="Times New Roman" w:eastAsia="Times New Roman" w:hAnsi="Times New Roman" w:ascii="Times New Roman"/>
          <w:sz w:val="24"/>
          <w:szCs w:val="24"/>
          <w:lang w:eastAsia="hr-HR"/>
        </w:rPr>
        <w:t>774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789E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A84" w:rsidP="00345FCD" w:rsidR="00BF7A84">
      <w:pPr>
        <w:spacing w:lineRule="auto" w:line="240" w:after="0"/>
      </w:pPr>
      <w:r>
        <w:separator/>
      </w:r>
    </w:p>
  </w:endnote>
  <w:endnote w:id="0" w:type="continuationSeparator">
    <w:p w:rsidRDefault="00BF7A84" w:rsidP="00345FCD" w:rsidR="00BF7A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A84" w:rsidP="00345FCD" w:rsidR="00BF7A84">
      <w:pPr>
        <w:spacing w:lineRule="auto" w:line="240" w:after="0"/>
      </w:pPr>
      <w:r>
        <w:separator/>
      </w:r>
    </w:p>
  </w:footnote>
  <w:footnote w:id="0" w:type="continuationSeparator">
    <w:p w:rsidRDefault="00BF7A84" w:rsidP="00345FCD" w:rsidR="00BF7A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5789E">
      <w:rPr>
        <w:noProof/>
      </w:rPr>
      <w:t>2</w:t>
    </w:r>
    <w:r>
      <w:fldChar w:fldCharType="end"/>
    </w:r>
    <w:r>
      <w:t xml:space="preserve">                            </w:t>
    </w:r>
    <w:r w:rsidR="003D6EAE">
      <w:t xml:space="preserve">                        9 St-774</w:t>
    </w:r>
    <w:r>
      <w:t>/15</w:t>
    </w:r>
  </w:p>
  <w:p w:rsidRDefault="0095789E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C1AEF"/>
    <w:rsid w:val="00345FCD"/>
    <w:rsid w:val="003D6EAE"/>
    <w:rsid w:val="00575278"/>
    <w:rsid w:val="006A426F"/>
    <w:rsid w:val="007A2200"/>
    <w:rsid w:val="007F555B"/>
    <w:rsid w:val="008433F1"/>
    <w:rsid w:val="00933D9C"/>
    <w:rsid w:val="0095789E"/>
    <w:rsid w:val="00962C2C"/>
    <w:rsid w:val="00974D24"/>
    <w:rsid w:val="009E218F"/>
    <w:rsid w:val="00A3376C"/>
    <w:rsid w:val="00BF7A84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57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8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78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78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78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57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8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78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78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78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MLADIH DIREKT za poštanske i ostale usluge</izvorni_sadrzaj>
    <derivirana_varijabla naziv="DomainObject.Predmet.ProtustrankaFormated_1">  Zadruga MLADIH DIREKT za poštanske i ostale usluge</derivirana_varijabla>
  </DomainObject.Predmet.ProtustrankaFormated>
  <DomainObject.Predmet.ProtustrankaFormatedOIB>
    <izvorni_sadrzaj>  Zadruga MLADIH DIREKT za poštanske i ostale usluge, OIB 48475316962</izvorni_sadrzaj>
    <derivirana_varijabla naziv="DomainObject.Predmet.ProtustrankaFormatedOIB_1">  Zadruga MLADIH DIREKT za poštanske i ostale usluge, OIB 48475316962</derivirana_varijabla>
  </DomainObject.Predmet.ProtustrankaFormatedOIB>
  <DomainObject.Predmet.ProtustrankaFormatedWithAdress>
    <izvorni_sadrzaj> Zadruga MLADIH DIREKT za poštanske i ostale usluge, Velimira Škorpika 17b , 22000 Šibenik</izvorni_sadrzaj>
    <derivirana_varijabla naziv="DomainObject.Predmet.ProtustrankaFormatedWithAdress_1"> Zadruga MLADIH DIREKT za poštanske i ostale usluge, Velimira Škorpika 17b , 22000 Šibenik</derivirana_varijabla>
  </DomainObject.Predmet.ProtustrankaFormatedWithAdress>
  <DomainObject.Predmet.ProtustrankaFormatedWithAdressOIB>
    <izvorni_sadrzaj> Zadruga MLADIH DIREKT za poštanske i ostale usluge, OIB 48475316962, Velimira Škorpika 17b , 22000 Šibenik</izvorni_sadrzaj>
    <derivirana_varijabla naziv="DomainObject.Predmet.ProtustrankaFormatedWithAdressOIB_1"> Zadruga MLADIH DIREKT za poštanske i ostale usluge, OIB 48475316962, Velimira Škorpika 17b , 22000 Šibenik</derivirana_varijabla>
  </DomainObject.Predmet.ProtustrankaFormatedWithAdressOIB>
  <DomainObject.Predmet.ProtustrankaWithAdress>
    <izvorni_sadrzaj>Zadruga MLADIH DIREKT za poštanske i ostale usluge Velimira Škorpika 17b , 22000 Šibenik</izvorni_sadrzaj>
    <derivirana_varijabla naziv="DomainObject.Predmet.ProtustrankaWithAdress_1">Zadruga MLADIH DIREKT za poštanske i ostale usluge Velimira Škorpika 17b , 22000 Šibenik</derivirana_varijabla>
  </DomainObject.Predmet.ProtustrankaWithAdress>
  <DomainObject.Predmet.ProtustrankaWithAdressOIB>
    <izvorni_sadrzaj>Zadruga MLADIH DIREKT za poštanske i ostale usluge, OIB 48475316962, Velimira Škorpika 17b , 22000 Šibenik</izvorni_sadrzaj>
    <derivirana_varijabla naziv="DomainObject.Predmet.ProtustrankaWithAdressOIB_1">Zadruga MLADIH DIREKT za poštanske i ostale usluge, OIB 48475316962, Velimira Škorpika 17b , 22000 Šibenik</derivirana_varijabla>
  </DomainObject.Predmet.ProtustrankaWithAdressOIB>
  <DomainObject.Predmet.ProtustrankaNazivFormated>
    <izvorni_sadrzaj>Zadruga MLADIH DIREKT za poštanske i ostale usluge</izvorni_sadrzaj>
    <derivirana_varijabla naziv="DomainObject.Predmet.ProtustrankaNazivFormated_1">Zadruga MLADIH DIREKT za poštanske i ostale usluge</derivirana_varijabla>
  </DomainObject.Predmet.ProtustrankaNazivFormated>
  <DomainObject.Predmet.ProtustrankaNazivFormatedOIB>
    <izvorni_sadrzaj>Zadruga MLADIH DIREKT za poštanske i ostale usluge, OIB 48475316962</izvorni_sadrzaj>
    <derivirana_varijabla naziv="DomainObject.Predmet.ProtustrankaNazivFormatedOIB_1">Zadruga MLADIH DIREKT za poštanske i ostale usluge, OIB 48475316962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Zadruga MLADIH DIREKT za poštanske i ostale usluge</item>
    </izvorni_sadrzaj>
    <derivirana_varijabla naziv="DomainObject.Predmet.ProtuStrankaListFormated_1">
      <item>Zadruga MLADIH DIREKT za poštanske i ostale usluge</item>
    </derivirana_varijabla>
  </DomainObject.Predmet.ProtuStrankaListFormated>
  <DomainObject.Predmet.ProtuStrankaListFormatedOIB>
    <izvorni_sadrzaj>
      <item>Zadruga MLADIH DIREKT za poštanske i ostale usluge, OIB 48475316962</item>
    </izvorni_sadrzaj>
    <derivirana_varijabla naziv="DomainObject.Predmet.ProtuStrankaListFormatedOIB_1">
      <item>Zadruga MLADIH DIREKT za poštanske i ostale usluge, OIB 48475316962</item>
    </derivirana_varijabla>
  </DomainObject.Predmet.ProtuStrankaListFormatedOIB>
  <DomainObject.Predmet.ProtuStrankaListFormatedWithAdress>
    <izvorni_sadrzaj>
      <item>Zadruga MLADIH DIREKT za poštanske i ostale usluge, Velimira Škorpika 17b , 22000 Šibenik</item>
    </izvorni_sadrzaj>
    <derivirana_varijabla naziv="DomainObject.Predmet.ProtuStrankaListFormatedWithAdress_1">
      <item>Zadruga MLADIH DIREKT za poštanske i ostale usluge, Velimira Škorpika 17b , 22000 Šibenik</item>
    </derivirana_varijabla>
  </DomainObject.Predmet.ProtuStrankaListFormatedWithAdress>
  <DomainObject.Predmet.ProtuStrankaListFormatedWithAdressOIB>
    <izvorni_sadrzaj>
      <item>Zadruga MLADIH DIREKT za poštanske i ostale usluge, OIB 48475316962, Velimira Škorpika 17b , 22000 Šibenik</item>
    </izvorni_sadrzaj>
    <derivirana_varijabla naziv="DomainObject.Predmet.ProtuStrankaListFormatedWithAdressOIB_1">
      <item>Zadruga MLADIH DIREKT za poštanske i ostale usluge, OIB 48475316962, Velimira Škorpika 17b , 22000 Šibenik</item>
    </derivirana_varijabla>
  </DomainObject.Predmet.ProtuStrankaListFormatedWithAdressOIB>
  <DomainObject.Predmet.ProtuStrankaListNazivFormated>
    <izvorni_sadrzaj>
      <item>Zadruga MLADIH DIREKT za poštanske i ostale usluge</item>
    </izvorni_sadrzaj>
    <derivirana_varijabla naziv="DomainObject.Predmet.ProtuStrankaListNazivFormated_1">
      <item>Zadruga MLADIH DIREKT za poštanske i ostale usluge</item>
    </derivirana_varijabla>
  </DomainObject.Predmet.ProtuStrankaListNazivFormated>
  <DomainObject.Predmet.ProtuStrankaListNazivFormatedOIB>
    <izvorni_sadrzaj>
      <item>Zadruga MLADIH DIREKT za poštanske i ostale usluge, OIB 48475316962</item>
    </izvorni_sadrzaj>
    <derivirana_varijabla naziv="DomainObject.Predmet.ProtuStrankaListNazivFormatedOIB_1">
      <item>Zadruga MLADIH DIREKT za poštanske i ostale usluge, OIB 48475316962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Zadruga MLADIH DIREKT za poštanske i ostale usluge</izvorni_sadrzaj>
    <derivirana_varijabla naziv="DomainObject.Predmet.ProtustrankaIDrugi_1">Zadruga MLADIH DIREKT za poštanske i ostale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Zadruga MLADIH DIREKT za poštanske i ostale usluge, OIB 48475316962, Velimira Škorpika 17b , 22000 Šibenik</izvorni_sadrzaj>
    <derivirana_varijabla naziv="DomainObject.Predmet.ProtustrankaIDrugiAdressOIB_1">Zadruga MLADIH DIREKT za poštanske i ostale usluge, OIB 48475316962, Velimira Škorpika 17b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Zadruga MLADIH DIREKT za poštanske i ostale usluge</item>
    </izvorni_sadrzaj>
    <derivirana_varijabla naziv="DomainObject.Predmet.SudioniciListNaziv_1">
      <item>FINA - Podružnica Šibenik</item>
      <item>Zadruga MLADIH DIREKT za poštanske i ostale usluge</item>
    </derivirana_varijabla>
  </DomainObject.Predmet.SudioniciListNaziv>
  <DomainObject.Predmet.SudioniciListAdressOIB>
    <izvorni_sadrzaj>
      <item>FINA - Podružnica Šibenik, OIB 85821130368, Perivoj Luje Maruna 1,22000 Šibenik</item>
      <item>Zadruga MLADIH DIREKT za poštanske i ostale usluge, OIB 48475316962, Velimira Škorpika 17b ,22000 Šibenik</item>
    </izvorni_sadrzaj>
    <derivirana_varijabla naziv="DomainObject.Predmet.SudioniciListAdressOIB_1">
      <item>FINA - Podružnica Šibenik, OIB 85821130368, Perivoj Luje Maruna 1,22000 Šibenik</item>
      <item>Zadruga MLADIH DIREKT za poštanske i ostale usluge, OIB 48475316962, Velimira Škorpika 17b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48475316962</item>
    </izvorni_sadrzaj>
    <derivirana_varijabla naziv="DomainObject.Predmet.SudioniciListNazivOIB_1">
      <item>, OIB 85821130368</item>
      <item>, OIB 48475316962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2597</properties:Characters>
  <properties:Lines>97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2016-02-05T09:42:00Z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