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475d" w14:paraId="ac2475d" w:rsidRDefault="00AE649C" w:rsidP="00FA5B5E" w:rsidR="00AE649C" w:rsidRPr="00B76F3C">
      <w:pPr>
        <w:pStyle w:val="Naslov3"/>
        <w15:collapsed w:val="false"/>
      </w:pPr>
    </w:p>
    <w:p w:rsidRDefault="00EA2C23" w:rsidP="00EA2C23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 xml:space="preserve">               5. St-270/2016-7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A2C23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GRUPA CEGRA društvo s ograničenom odgovornošću za proizvodnju, unutarnju i vanjsku trgovinu i usluge, Velika Pisanica, Logorska 4, MBS: 020034099, OIB: 60901643496,</w:t>
      </w:r>
      <w:r w:rsidRPr="00EA2C23">
        <w:rPr>
          <w:rFonts w:cs="Times New Roman" w:eastAsia="Times New Roman"/>
          <w:noProof/>
          <w:szCs w:val="20"/>
          <w:lang w:eastAsia="hr-HR"/>
        </w:rPr>
        <w:t xml:space="preserve"> 21. srpnja 2016.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r i j e š i o   j e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EA2C23">
        <w:rPr>
          <w:rFonts w:cs="Times New Roman" w:eastAsia="Times New Roman"/>
          <w:szCs w:val="20"/>
          <w:lang w:eastAsia="hr-HR"/>
        </w:rPr>
        <w:t>GRUPA CEGRA društvo s ograničenom odgovornošću za proizvodnju, unutarnju i vanjsku trgovinu i usluge, Velika Pisanica, Logorska 4.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71/15), 5. travnja 2016. podnijela prijedlog za otvaranje stečajnog postupka nad dužnikom GRUPA CEGRA d.o.o. Velika Pisanica navodeći da</w:t>
      </w:r>
      <w:r w:rsidRPr="00EA2C23">
        <w:rPr>
          <w:rFonts w:cs="Times New Roman" w:eastAsia="Times New Roman"/>
          <w:szCs w:val="20"/>
          <w:lang w:eastAsia="hr-HR"/>
        </w:rPr>
        <w:t xml:space="preserve"> na dan 1. rujna 2015. dužnik u Očevidniku redoslijeda osnova za plaćanje ima evidentirane neizvršene osnove za plaćanje u neprekinutom razdoblju od 631 dan, u ukupnom iznosu od 6.159,24 kn, u koji iznos je uračunata kamata i naknada Financijske agencije za provedbu ovrhe na novčanim sredstvima, te da </w:t>
      </w:r>
      <w:r w:rsidRPr="00EA2C23">
        <w:rPr>
          <w:rFonts w:cs="Times New Roman" w:eastAsia="Times New Roman"/>
          <w:noProof/>
          <w:szCs w:val="20"/>
          <w:lang w:eastAsia="hr-HR"/>
        </w:rPr>
        <w:t>ima 1 zaposlenog.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Sud je po prijedlogu 10. svibnja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 xml:space="preserve">Zakonski zastupnik dužnika je na ročištu 7. lipnja 2016. potvrdio da je račun dužnika blokiran no, kako se ne radi o velikom iznosu blokade, zatražio je rok u kojem će dužnik </w:t>
      </w:r>
      <w:r w:rsidRPr="00EA2C23">
        <w:rPr>
          <w:rFonts w:cs="Times New Roman" w:eastAsia="Times New Roman"/>
          <w:szCs w:val="20"/>
          <w:lang w:eastAsia="hr-HR"/>
        </w:rPr>
        <w:lastRenderedPageBreak/>
        <w:t xml:space="preserve">podmiriti sva dugovanja i nastaviti normalno dalje poslovati. Istaknuo je da dužnik nema zaposlenih niti vrednije imovine. 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Zakonski zastupnik dužnika je 15. srpnja 2016. dostavio potvrdu Fine od istog dana (list 10) iz koje proizlazi da račun dužnika nije blokiran.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Kako iz navedenog proizlazi da je dužnik tijekom prethodnog postupka namirio sve tražbine koje je na temelju valjanih osnova za plaćanje trebalo naplatiti s njegovog računa, ne postoji stečajni razlog nesposobnosti za plaćanje iz čl.6. SZ-a i sud je prijedlog za otvaranje stečajnog postupka odbio (čl.128. st.6. SZ-a).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U Bjelovaru, 21. srpnja 2016.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A2C23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Rj.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2. Sc pravomoćnost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A2C23">
        <w:rPr>
          <w:rFonts w:cs="Times New Roman" w:eastAsia="Times New Roman"/>
          <w:szCs w:val="20"/>
          <w:lang w:eastAsia="hr-HR"/>
        </w:rPr>
        <w:t>Bj.21.7.2016.</w:t>
      </w:r>
    </w:p>
    <w:p w:rsidRDefault="00EA2C23" w:rsidP="00EA2C23" w:rsidR="00EA2C23" w:rsidRPr="00EA2C2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C23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39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St-270/2016-7</izvorni_sadrzaj>
    <derivirana_varijabla naziv="DomainObject.Oznaka_1">St-270/2016-7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CEGRA, društvo s ograničenom odgovornošću za proizvodnju, unutarnju i vanjsku trgovinu i usluge, Velika Pisanica zastupanog po punomoćniku Leopold Lach Carminatti; Marijan Vukadin</izvorni_sadrzaj>
    <derivirana_varijabla naziv="DomainObject.Predmet.ProtustrankaFormated_1">  GRUPA CEGRA, društvo s ograničenom odgovornošću za proizvodnju, unutarnju i vanjsku trgovinu i usluge, Velika Pisanica zastupanog po punomoćniku Leopold Lach Carminatti; Marijan Vukadin</derivirana_varijabla>
  </DomainObject.Predmet.ProtustrankaFormated>
  <DomainObject.Predmet.ProtustrankaFormatedOIB>
    <izvorni_sadrzaj>  GRUPA CEGRA, društvo s ograničenom odgovornošću za proizvodnju, unutarnju i vanjsku trgovinu i usluge, Velika Pisanica, OIB 60901643496 zastupanog po punomoćniku Leopold Lach Carminatti; Marijan Vukadin</izvorni_sadrzaj>
    <derivirana_varijabla naziv="DomainObject.Predmet.ProtustrankaFormatedOIB_1">  GRUPA CEGRA, društvo s ograničenom odgovornošću za proizvodnju, unutarnju i vanjsku trgovinu i usluge, Velika Pisanica, OIB 60901643496 zastupanog po punomoćniku Leopold Lach Carminatti; Marijan Vukadin</derivirana_varijabla>
  </DomainObject.Predmet.ProtustrankaFormatedOIB>
  <DomainObject.Predmet.ProtustrankaFormatedWithAdress>
    <izvorni_sadrzaj> GRUPA CEGRA, društvo s ograničenom odgovornošću za proizvodnju, unutarnju i vanjsku trgovinu i usluge, Velika Pisanica, Logorska 4, 43270 Velika Pisanica zastupanog po punomoćniku Leopold Lach Carminatti; Marijan Vukadin</izvorni_sadrzaj>
    <derivirana_varijabla naziv="DomainObject.Predmet.ProtustrankaFormatedWithAdress_1"> GRUPA CEGRA, društvo s ograničenom odgovornošću za proizvodnju, unutarnju i vanjsku trgovinu i usluge, Velika Pisanica, Logorska 4, 43270 Velika Pisanica zastupanog po punomoćniku Leopold Lach Carminatti; Marijan Vukadin</derivirana_varijabla>
  </DomainObject.Predmet.ProtustrankaFormatedWithAdress>
  <DomainObject.Predmet.ProtustrankaFormatedWithAdressOIB>
    <izvorni_sadrzaj> GRUPA CEGRA, društvo s ograničenom odgovornošću za proizvodnju, unutarnju i vanjsku trgovinu i usluge, Velika Pisanica, OIB 60901643496, Logorska 4, 43270 Velika Pisanica zastupanog po punomoćniku Leopold Lach Carminatti; Marijan Vukadin</izvorni_sadrzaj>
    <derivirana_varijabla naziv="DomainObject.Predmet.ProtustrankaFormatedWithAdressOIB_1"> GRUPA CEGRA, društvo s ograničenom odgovornošću za proizvodnju, unutarnju i vanjsku trgovinu i usluge, Velika Pisanica, OIB 60901643496, Logorska 4, 43270 Velika Pisanica zastupanog po punomoćniku Leopold Lach Carminatti; Marijan Vukadin</derivirana_varijabla>
  </DomainObject.Predmet.ProtustrankaFormatedWithAdressOIB>
  <DomainObject.Predmet.ProtustrankaWithAdress>
    <izvorni_sadrzaj>GRUPA CEGRA, društvo s ograničenom odgovornošću za proizvodnju, unutarnju i vanjsku trgovinu i usluge, Velika Pisanica Logorska 4, 43270 Velika Pisanica</izvorni_sadrzaj>
    <derivirana_varijabla naziv="DomainObject.Predmet.ProtustrankaWithAdress_1">GRUPA CEGRA, društvo s ograničenom odgovornošću za proizvodnju, unutarnju i vanjsku trgovinu i usluge, Velika Pisanica Logorska 4, 43270 Velika Pisanica</derivirana_varijabla>
  </DomainObject.Predmet.ProtustrankaWithAdress>
  <DomainObject.Predmet.ProtustrankaWithAdressOIB>
    <izvorni_sadrzaj>GRUPA CEGRA, društvo s ograničenom odgovornošću za proizvodnju, unutarnju i vanjsku trgovinu i usluge, Velika Pisanica, OIB 60901643496, Logorska 4, 43270 Velika Pisanica</izvorni_sadrzaj>
    <derivirana_varijabla naziv="DomainObject.Predmet.ProtustrankaWithAdressOIB_1">GRUPA CEGRA, društvo s ograničenom odgovornošću za proizvodnju, unutarnju i vanjsku trgovinu i usluge, Velika Pisanica, OIB 60901643496, Logorska 4, 43270 Velika Pisanica</derivirana_varijabla>
  </DomainObject.Predmet.ProtustrankaWithAdressOIB>
  <DomainObject.Predmet.ProtustrankaNazivFormated>
    <izvorni_sadrzaj>GRUPA CEGRA, društvo s ograničenom odgovornošću za proizvodnju, unutarnju i vanjsku trgovinu i usluge, Velika Pisanica</izvorni_sadrzaj>
    <derivirana_varijabla naziv="DomainObject.Predmet.ProtustrankaNazivFormated_1">GRUPA CEGRA, društvo s ograničenom odgovornošću za proizvodnju, unutarnju i vanjsku trgovinu i usluge, Velika Pisanica</derivirana_varijabla>
  </DomainObject.Predmet.ProtustrankaNazivFormated>
  <DomainObject.Predmet.ProtustrankaNazivFormatedOIB>
    <izvorni_sadrzaj>GRUPA CEGRA, društvo s ograničenom odgovornošću za proizvodnju, unutarnju i vanjsku trgovinu i usluge, Velika Pisanica, OIB 60901643496</izvorni_sadrzaj>
    <derivirana_varijabla naziv="DomainObject.Predmet.ProtustrankaNazivFormatedOIB_1">GRUPA CEGRA, društvo s ograničenom odgovornošću za proizvodnju, unutarnju i vanjsku trgovinu i usluge, Velika Pisanica, OIB 60901643496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GRUPA CEGRA, društvo s ograničenom odgovornošću za proizvodnju, unutarnju i vanjsku trgovinu i usluge, Velika Pisanica zastupanog po punomoćniku Leopold Lach Carminatti; Marijan Vukadin</item>
    </izvorni_sadrzaj>
    <derivirana_varijabla naziv="DomainObject.Predmet.ProtuStrankaListFormated_1">
      <item>GRUPA CEGRA, društvo s ograničenom odgovornošću za proizvodnju, unutarnju i vanjsku trgovinu i usluge, Velika Pisanica zastupanog po punomoćniku Leopold Lach Carminatti; Marijan Vukadin</item>
    </derivirana_varijabla>
  </DomainObject.Predmet.ProtuStrankaListFormated>
  <DomainObject.Predmet.ProtuStrankaListFormatedOIB>
    <izvorni_sadrzaj>
      <item>GRUPA CEGRA, društvo s ograničenom odgovornošću za proizvodnju, unutarnju i vanjsku trgovinu i usluge, Velika Pisanica, OIB 60901643496 zastupanog po punomoćniku Leopold Lach Carminatti; Marijan Vukadin</item>
    </izvorni_sadrzaj>
    <derivirana_varijabla naziv="DomainObject.Predmet.ProtuStrankaListFormatedOIB_1">
      <item>GRUPA CEGRA, društvo s ograničenom odgovornošću za proizvodnju, unutarnju i vanjsku trgovinu i usluge, Velika Pisanica, OIB 60901643496 zastupanog po punomoćniku Leopold Lach Carminatti; Marijan Vukadin</item>
    </derivirana_varijabla>
  </DomainObject.Predmet.ProtuStrankaListFormatedOIB>
  <DomainObject.Predmet.ProtuStrankaListFormatedWithAdress>
    <izvorni_sadrzaj>
      <item>GRUPA CEGRA, društvo s ograničenom odgovornošću za proizvodnju, unutarnju i vanjsku trgovinu i usluge, Velika Pisanica, Logorska 4, 43270 Velika Pisanica zastupanog po punomoćniku Leopold Lach Carminatti; Marijan Vukadin</item>
    </izvorni_sadrzaj>
    <derivirana_varijabla naziv="DomainObject.Predmet.ProtuStrankaListFormatedWithAdress_1">
      <item>GRUPA CEGRA, društvo s ograničenom odgovornošću za proizvodnju, unutarnju i vanjsku trgovinu i usluge, Velika Pisanica, Logorska 4, 43270 Velika Pisanica zastupanog po punomoćniku Leopold Lach Carminatti; Marijan Vukadin</item>
    </derivirana_varijabla>
  </DomainObject.Predmet.ProtuStrankaListFormatedWithAdress>
  <DomainObject.Predmet.ProtuStrankaListFormatedWithAdressOIB>
    <izvorni_sadrzaj>
      <item>GRUPA CEGRA, društvo s ograničenom odgovornošću za proizvodnju, unutarnju i vanjsku trgovinu i usluge, Velika Pisanica, OIB 60901643496, Logorska 4, 43270 Velika Pisanica zastupanog po punomoćniku Leopold Lach Carminatti; Marijan Vukadin</item>
    </izvorni_sadrzaj>
    <derivirana_varijabla naziv="DomainObject.Predmet.ProtuStrankaListFormatedWithAdressOIB_1">
      <item>GRUPA CEGRA, društvo s ograničenom odgovornošću za proizvodnju, unutarnju i vanjsku trgovinu i usluge, Velika Pisanica, OIB 60901643496, Logorska 4, 43270 Velika Pisanica zastupanog po punomoćniku Leopold Lach Carminatti; Marijan Vukadin</item>
    </derivirana_varijabla>
  </DomainObject.Predmet.ProtuStrankaListFormatedWithAdressOIB>
  <DomainObject.Predmet.ProtuStrankaListNazivFormated>
    <izvorni_sadrzaj>
      <item>GRUPA CEGRA, društvo s ograničenom odgovornošću za proizvodnju, unutarnju i vanjsku trgovinu i usluge, Velika Pisanica</item>
    </izvorni_sadrzaj>
    <derivirana_varijabla naziv="DomainObject.Predmet.ProtuStrankaListNazivFormated_1">
      <item>GRUPA CEGRA, društvo s ograničenom odgovornošću za proizvodnju, unutarnju i vanjsku trgovinu i usluge, Velika Pisanica</item>
    </derivirana_varijabla>
  </DomainObject.Predmet.ProtuStrankaListNazivFormated>
  <DomainObject.Predmet.ProtuStrankaListNazivFormatedOIB>
    <izvorni_sadrzaj>
      <item>GRUPA CEGRA, društvo s ograničenom odgovornošću za proizvodnju, unutarnju i vanjsku trgovinu i usluge, Velika Pisanica, OIB 60901643496</item>
    </izvorni_sadrzaj>
    <derivirana_varijabla naziv="DomainObject.Predmet.ProtuStrankaListNazivFormatedOIB_1">
      <item>GRUPA CEGRA, društvo s ograničenom odgovornošću za proizvodnju, unutarnju i vanjsku trgovinu i usluge, Velika Pisanica, OIB 60901643496</item>
    </derivirana_varijabla>
  </DomainObject.Predmet.ProtuStrankaListNazivFormatedOIB>
  <DomainObject.Predmet.OstaliListFormated>
    <izvorni_sadrzaj>
      <item>Leopold Lach Carminatti punomoćnik sudionika u postupku GRUPA CEGRA, društvo s ograničenom odgovornošću za proizvodnju, unutarnju i vanjsku trgovinu i usluge, Velika Pisanica</item>
      <item>Marijan Vukadin punomoćnik sudionika u postupku GRUPA CEGRA, društvo s ograničenom odgovornošću za proizvodnju, unutarnju i vanjsku trgovinu i usluge, Velika Pisanica</item>
    </izvorni_sadrzaj>
    <derivirana_varijabla naziv="DomainObject.Predmet.OstaliListFormated_1">
      <item>Leopold Lach Carminatti punomoćnik sudionika u postupku GRUPA CEGRA, društvo s ograničenom odgovornošću za proizvodnju, unutarnju i vanjsku trgovinu i usluge, Velika Pisanica</item>
      <item>Marijan Vukadin punomoćnik sudionika u postupku GRUPA CEGRA, društvo s ograničenom odgovornošću za proizvodnju, unutarnju i vanjsku trgovinu i usluge, Velika Pisanica</item>
    </derivirana_varijabla>
  </DomainObject.Predmet.OstaliListFormated>
  <DomainObject.Predmet.OstaliListFormatedOIB>
    <izvorni_sadrzaj>
      <item>Leopold Lach Carminatti, OIB 11211889445 punomoćnik sudionika u postupku GRUPA CEGRA, društvo s ograničenom odgovornošću za proizvodnju, unutarnju i vanjsku trgovinu i usluge, Velika Pisanica</item>
      <item>Marijan Vukadin, OIB 57052661827 punomoćnik sudionika u postupku GRUPA CEGRA, društvo s ograničenom odgovornošću za proizvodnju, unutarnju i vanjsku trgovinu i usluge, Velika Pisanica</item>
    </izvorni_sadrzaj>
    <derivirana_varijabla naziv="DomainObject.Predmet.OstaliListFormatedOIB_1">
      <item>Leopold Lach Carminatti, OIB 11211889445 punomoćnik sudionika u postupku GRUPA CEGRA, društvo s ograničenom odgovornošću za proizvodnju, unutarnju i vanjsku trgovinu i usluge, Velika Pisanica</item>
      <item>Marijan Vukadin, OIB 57052661827 punomoćnik sudionika u postupku GRUPA CEGRA, društvo s ograničenom odgovornošću za proizvodnju, unutarnju i vanjsku trgovinu i usluge, Velika Pisanica</item>
    </derivirana_varijabla>
  </DomainObject.Predmet.OstaliListFormatedOIB>
  <DomainObject.Predmet.OstaliListFormatedWithAdress>
    <izvorni_sadrzaj>
      <item>Leopold Lach Carminatti, Vlaška 68, 10000 Zagreb punomoćnik sudionika u postupku GRUPA CEGRA, društvo s ograničenom odgovornošću za proizvodnju, unutarnju i vanjsku trgovinu i usluge, Velika Pisanica</item>
      <item>Marijan Vukadin, Zadarska 65, 10000 Zagreb punomoćnik sudionika u postupku GRUPA CEGRA, društvo s ograničenom odgovornošću za proizvodnju, unutarnju i vanjsku trgovinu i usluge, Velika Pisanica</item>
    </izvorni_sadrzaj>
    <derivirana_varijabla naziv="DomainObject.Predmet.OstaliListFormatedWithAdress_1">
      <item>Leopold Lach Carminatti, Vlaška 68, 10000 Zagreb punomoćnik sudionika u postupku GRUPA CEGRA, društvo s ograničenom odgovornošću za proizvodnju, unutarnju i vanjsku trgovinu i usluge, Velika Pisanica</item>
      <item>Marijan Vukadin, Zadarska 65, 10000 Zagreb punomoćnik sudionika u postupku GRUPA CEGRA, društvo s ograničenom odgovornošću za proizvodnju, unutarnju i vanjsku trgovinu i usluge, Velika Pisanica</item>
    </derivirana_varijabla>
  </DomainObject.Predmet.OstaliListFormatedWithAdress>
  <DomainObject.Predmet.OstaliListFormatedWithAdressOIB>
    <izvorni_sadrzaj>
      <item>Leopold Lach Carminatti, OIB 11211889445, Vlaška 68, 10000 Zagreb punomoćnik sudionika u postupku GRUPA CEGRA, društvo s ograničenom odgovornošću za proizvodnju, unutarnju i vanjsku trgovinu i usluge, Velika Pisanica</item>
      <item>Marijan Vukadin, OIB 57052661827, Zadarska 65, 10000 Zagreb punomoćnik sudionika u postupku GRUPA CEGRA, društvo s ograničenom odgovornošću za proizvodnju, unutarnju i vanjsku trgovinu i usluge, Velika Pisanica</item>
    </izvorni_sadrzaj>
    <derivirana_varijabla naziv="DomainObject.Predmet.OstaliListFormatedWithAdressOIB_1">
      <item>Leopold Lach Carminatti, OIB 11211889445, Vlaška 68, 10000 Zagreb punomoćnik sudionika u postupku GRUPA CEGRA, društvo s ograničenom odgovornošću za proizvodnju, unutarnju i vanjsku trgovinu i usluge, Velika Pisanica</item>
      <item>Marijan Vukadin, OIB 57052661827, Zadarska 65, 10000 Zagreb punomoćnik sudionika u postupku GRUPA CEGRA, društvo s ograničenom odgovornošću za proizvodnju, unutarnju i vanjsku trgovinu i usluge, Velika Pisanica</item>
    </derivirana_varijabla>
  </DomainObject.Predmet.OstaliListFormatedWithAdressOIB>
  <DomainObject.Predmet.OstaliListNazivFormated>
    <izvorni_sadrzaj>
      <item>Leopold Lach Carminatti</item>
      <item>Marijan Vukadin</item>
    </izvorni_sadrzaj>
    <derivirana_varijabla naziv="DomainObject.Predmet.OstaliListNazivFormated_1">
      <item>Leopold Lach Carminatti</item>
      <item>Marijan Vukadin</item>
    </derivirana_varijabla>
  </DomainObject.Predmet.OstaliListNazivFormated>
  <DomainObject.Predmet.OstaliListNazivFormatedOIB>
    <izvorni_sadrzaj>
      <item>Leopold Lach Carminatti, OIB 11211889445</item>
      <item>Marijan Vukadin, OIB 57052661827</item>
    </izvorni_sadrzaj>
    <derivirana_varijabla naziv="DomainObject.Predmet.OstaliListNazivFormatedOIB_1">
      <item>Leopold Lach Carminatti, OIB 11211889445</item>
      <item>Marijan Vukadin, OIB 57052661827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St-270/2016-7</izvorni_sadrzaj>
    <derivirana_varijabla naziv="DomainObject.PoslovniBrojDokumenta_1">St-270/2016-7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GRUPA CEGRA, društvo s ograničenom odgovornošću za proizvodnju, unutarnju i vanjsku trgovinu i usluge, Velika Pisanica</izvorni_sadrzaj>
    <derivirana_varijabla naziv="DomainObject.Predmet.ProtustrankaIDrugi_1">GRUPA CEGRA, društvo s ograničenom odgovornošću za proizvodnju, unutarnju i vanjsku trgovinu i usluge,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GRUPA CEGRA, društvo s ograničenom odgovornošću za proizvodnju, unutarnju i vanjsku trgovinu i usluge, Velika Pisanica, OIB 60901643496, Logorska 4, 43270 Velika Pisanica</izvorni_sadrzaj>
    <derivirana_varijabla naziv="DomainObject.Predmet.ProtustrankaIDrugiAdressOIB_1">GRUPA CEGRA, društvo s ograničenom odgovornošću za proizvodnju, unutarnju i vanjsku trgovinu i usluge, Velika Pisanica, OIB 60901643496,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GRUPA CEGRA, društvo s ograničenom odgovornošću za proizvodnju, unutarnju i vanjsku trgovinu i usluge, Velika Pisanica</item>
      <item>Leopold Lach Carminatti</item>
      <item>Marijan Vukadin</item>
    </izvorni_sadrzaj>
    <derivirana_varijabla naziv="DomainObject.Predmet.SudioniciListNaziv_1">
      <item>FINA, RC ZAGREB, Podružnica Bjelovar</item>
      <item>GRUPA CEGRA, društvo s ograničenom odgovornošću za proizvodnju, unutarnju i vanjsku trgovinu i usluge, Velika Pisanica</item>
      <item>Leopold Lach Carminatti</item>
      <item>Marijan Vukadin</item>
    </derivirana_varijabla>
  </DomainObject.Predmet.SudioniciListNaziv>
  <DomainObject.Predmet.SudioniciListAdressOIB>
    <izvorni_sadrzaj>
      <item>FINA, RC ZAGREB, Podružnica Bjelovar, OIB 85821130368, F. Supila 4,43000 Bjelovar</item>
      <item>GRUPA CEGRA, društvo s ograničenom odgovornošću za proizvodnju, unutarnju i vanjsku trgovinu i usluge, Velika Pisanica, OIB 60901643496, Logorska 4,43270 Velika Pisanica</item>
      <item>Leopold Lach Carminatti, OIB 11211889445, Vlaška 68,10000 Zagreb</item>
      <item>Marijan Vukadin, OIB 57052661827, Zadarska 65,10000 Zagreb</item>
    </izvorni_sadrzaj>
    <derivirana_varijabla naziv="DomainObject.Predmet.SudioniciListAdressOIB_1">
      <item>FINA, RC ZAGREB, Podružnica Bjelovar, OIB 85821130368, F. Supila 4,43000 Bjelovar</item>
      <item>GRUPA CEGRA, društvo s ograničenom odgovornošću za proizvodnju, unutarnju i vanjsku trgovinu i usluge, Velika Pisanica, OIB 60901643496, Logorska 4,43270 Velika Pisanica</item>
      <item>Leopold Lach Carminatti, OIB 11211889445, Vlaška 68,10000 Zagreb</item>
      <item>Marijan Vukadin, OIB 57052661827, Zadarska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36FF8-0C49-4F0C-B7C6-1BC9F836C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2422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St-270/2016-7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