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f19a3" w14:paraId="32f19a3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9E0ED1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0E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ED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ED1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ED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ED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0E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ED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ED1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ED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ED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St-589/2016</izvorni_sadrzaj>
    <derivirana_varijabla naziv="DomainObject.Predmet.OznakaBroj_1">St-589/2016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VIP TRANSFERS j.d.o.o., ŠIŠAN</izvorni_sadrzaj>
    <derivirana_varijabla naziv="DomainObject.Predmet.ProtustrankaFormated_1">  VIP TRANSFERS j.d.o.o., ŠIŠAN</derivirana_varijabla>
  </DomainObject.Predmet.ProtustrankaFormated>
  <DomainObject.Predmet.ProtustrankaFormatedOIB>
    <izvorni_sadrzaj>  VIP TRANSFERS j.d.o.o., ŠIŠAN, OIB 53399011945</izvorni_sadrzaj>
    <derivirana_varijabla naziv="DomainObject.Predmet.ProtustrankaFormatedOIB_1">  VIP TRANSFERS j.d.o.o., ŠIŠAN, OIB 53399011945</derivirana_varijabla>
  </DomainObject.Predmet.ProtustrankaFormatedOIB>
  <DomainObject.Predmet.ProtustrankaFormatedWithAdress>
    <izvorni_sadrzaj> VIP TRANSFERS j.d.o.o., ŠIŠAN, Giuseppe Tromba 56 A, 52100 Šišan</izvorni_sadrzaj>
    <derivirana_varijabla naziv="DomainObject.Predmet.ProtustrankaFormatedWithAdress_1"> VIP TRANSFERS j.d.o.o., ŠIŠAN, Giuseppe Tromba 56 A, 52100 Šišan</derivirana_varijabla>
  </DomainObject.Predmet.ProtustrankaFormatedWithAdress>
  <DomainObject.Predmet.ProtustrankaFormatedWithAdressOIB>
    <izvorni_sadrzaj> VIP TRANSFERS j.d.o.o., ŠIŠAN, OIB 53399011945, Giuseppe Tromba 56 A, 52100 Šišan</izvorni_sadrzaj>
    <derivirana_varijabla naziv="DomainObject.Predmet.ProtustrankaFormatedWithAdressOIB_1"> VIP TRANSFERS j.d.o.o., ŠIŠAN, OIB 53399011945, Giuseppe Tromba 56 A, 52100 Šišan</derivirana_varijabla>
  </DomainObject.Predmet.ProtustrankaFormatedWithAdressOIB>
  <DomainObject.Predmet.ProtustrankaWithAdress>
    <izvorni_sadrzaj>VIP TRANSFERS j.d.o.o., ŠIŠAN Giuseppe Tromba 56 A, 52100 Šišan</izvorni_sadrzaj>
    <derivirana_varijabla naziv="DomainObject.Predmet.ProtustrankaWithAdress_1">VIP TRANSFERS j.d.o.o., ŠIŠAN Giuseppe Tromba 56 A, 52100 Šišan</derivirana_varijabla>
  </DomainObject.Predmet.ProtustrankaWithAdress>
  <DomainObject.Predmet.ProtustrankaWithAdressOIB>
    <izvorni_sadrzaj>VIP TRANSFERS j.d.o.o., ŠIŠAN, OIB 53399011945, Giuseppe Tromba 56 A, 52100 Šišan</izvorni_sadrzaj>
    <derivirana_varijabla naziv="DomainObject.Predmet.ProtustrankaWithAdressOIB_1">VIP TRANSFERS j.d.o.o., ŠIŠAN, OIB 53399011945, Giuseppe Tromba 56 A, 52100 Šišan</derivirana_varijabla>
  </DomainObject.Predmet.ProtustrankaWithAdressOIB>
  <DomainObject.Predmet.ProtustrankaNazivFormated>
    <izvorni_sadrzaj>VIP TRANSFERS j.d.o.o., ŠIŠAN</izvorni_sadrzaj>
    <derivirana_varijabla naziv="DomainObject.Predmet.ProtustrankaNazivFormated_1">VIP TRANSFERS j.d.o.o., ŠIŠAN</derivirana_varijabla>
  </DomainObject.Predmet.ProtustrankaNazivFormated>
  <DomainObject.Predmet.ProtustrankaNazivFormatedOIB>
    <izvorni_sadrzaj>VIP TRANSFERS j.d.o.o., ŠIŠAN, OIB 53399011945</izvorni_sadrzaj>
    <derivirana_varijabla naziv="DomainObject.Predmet.ProtustrankaNazivFormatedOIB_1">VIP TRANSFERS j.d.o.o., ŠIŠAN, OIB 53399011945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11313.37</izvorni_sadrzaj>
    <derivirana_varijabla naziv="DomainObject.Predmet.TrenutnaVrijednost_1">11313.37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VIP TRANSFERS j.d.o.o., ŠIŠAN</item>
    </izvorni_sadrzaj>
    <derivirana_varijabla naziv="DomainObject.Predmet.ProtuStrankaListFormated_1">
      <item>VIP TRANSFERS j.d.o.o., ŠIŠAN</item>
    </derivirana_varijabla>
  </DomainObject.Predmet.ProtuStrankaListFormated>
  <DomainObject.Predmet.ProtuStrankaListFormatedOIB>
    <izvorni_sadrzaj>
      <item>VIP TRANSFERS j.d.o.o., ŠIŠAN, OIB 53399011945</item>
    </izvorni_sadrzaj>
    <derivirana_varijabla naziv="DomainObject.Predmet.ProtuStrankaListFormatedOIB_1">
      <item>VIP TRANSFERS j.d.o.o., ŠIŠAN, OIB 53399011945</item>
    </derivirana_varijabla>
  </DomainObject.Predmet.ProtuStrankaListFormatedOIB>
  <DomainObject.Predmet.ProtuStrankaListFormatedWithAdress>
    <izvorni_sadrzaj>
      <item>VIP TRANSFERS j.d.o.o., ŠIŠAN, Giuseppe Tromba 56 A, 52100 Šišan</item>
    </izvorni_sadrzaj>
    <derivirana_varijabla naziv="DomainObject.Predmet.ProtuStrankaListFormatedWithAdress_1">
      <item>VIP TRANSFERS j.d.o.o., ŠIŠAN, Giuseppe Tromba 56 A, 52100 Šišan</item>
    </derivirana_varijabla>
  </DomainObject.Predmet.ProtuStrankaListFormatedWithAdress>
  <DomainObject.Predmet.ProtuStrankaListFormatedWithAdressOIB>
    <izvorni_sadrzaj>
      <item>VIP TRANSFERS j.d.o.o., ŠIŠAN, OIB 53399011945, Giuseppe Tromba 56 A, 52100 Šišan</item>
    </izvorni_sadrzaj>
    <derivirana_varijabla naziv="DomainObject.Predmet.ProtuStrankaListFormatedWithAdressOIB_1">
      <item>VIP TRANSFERS j.d.o.o., ŠIŠAN, OIB 53399011945, Giuseppe Tromba 56 A, 52100 Šišan</item>
    </derivirana_varijabla>
  </DomainObject.Predmet.ProtuStrankaListFormatedWithAdressOIB>
  <DomainObject.Predmet.ProtuStrankaListNazivFormated>
    <izvorni_sadrzaj>
      <item>VIP TRANSFERS j.d.o.o., ŠIŠAN</item>
    </izvorni_sadrzaj>
    <derivirana_varijabla naziv="DomainObject.Predmet.ProtuStrankaListNazivFormated_1">
      <item>VIP TRANSFERS j.d.o.o., ŠIŠAN</item>
    </derivirana_varijabla>
  </DomainObject.Predmet.ProtuStrankaListNazivFormated>
  <DomainObject.Predmet.ProtuStrankaListNazivFormatedOIB>
    <izvorni_sadrzaj>
      <item>VIP TRANSFERS j.d.o.o., ŠIŠAN, OIB 53399011945</item>
    </izvorni_sadrzaj>
    <derivirana_varijabla naziv="DomainObject.Predmet.ProtuStrankaListNazivFormatedOIB_1">
      <item>VIP TRANSFERS j.d.o.o., ŠIŠAN, OIB 53399011945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VIP TRANSFERS j.d.o.o., ŠIŠAN</izvorni_sadrzaj>
    <derivirana_varijabla naziv="DomainObject.Predmet.ProtustrankaIDrugi_1">VIP TRANSFERS j.d.o.o., ŠIŠAN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VIP TRANSFERS j.d.o.o., ŠIŠAN, OIB 53399011945, Giuseppe Tromba 56 A, 52100 Šišan</izvorni_sadrzaj>
    <derivirana_varijabla naziv="DomainObject.Predmet.ProtustrankaIDrugiAdressOIB_1">VIP TRANSFERS j.d.o.o., ŠIŠAN, OIB 53399011945, Giuseppe Tromba 56 A, 52100 Šišan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VIP TRANSFERS j.d.o.o., ŠIŠAN</item>
    </izvorni_sadrzaj>
    <derivirana_varijabla naziv="DomainObject.Predmet.SudioniciListNaziv_1">
      <item>FINANCIJSKA AGENCIJA, RC RIJEKA, PODRUŽNICA PULA, PULA</item>
      <item>VIP TRANSFERS j.d.o.o., ŠIŠAN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VIP TRANSFERS j.d.o.o., ŠIŠAN, OIB 53399011945, Giuseppe Tromba 56 A,52100 Šišan</item>
    </izvorni_sadrzaj>
    <derivirana_varijabla naziv="DomainObject.Predmet.SudioniciListAdressOIB_1">
      <item>FINANCIJSKA AGENCIJA, RC RIJEKA, PODRUŽNICA PULA, PULA, OIB 85821130368, Giardini 5,52100 Pula</item>
      <item>VIP TRANSFERS j.d.o.o., ŠIŠAN, OIB 53399011945, Giuseppe Tromba 56 A,52100 Šišan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53399011945</item>
    </izvorni_sadrzaj>
    <derivirana_varijabla naziv="DomainObject.Predmet.SudioniciListNazivOIB_1">
      <item>, OIB 85821130368</item>
      <item>, OIB 53399011945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2016-04-19T10:46:00Z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