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025b" w14:paraId="82f025b" w:rsidRDefault="007A4200" w:rsidP="001940FB" w:rsidR="007A420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7A4200" w:rsidR="001065A0" w:rsidRPr="007A420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4F512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22646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A4200" w:rsidP="00AA6BCF" w:rsidR="007A420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A4200" w:rsidR="007A420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A4200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A4200" w:rsidP="007A4200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A420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A420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8344E">
        <w:rPr>
          <w:rFonts w:cs="Calibri" w:eastAsia="Arial Unicode MS" w:hAnsi="Calibri" w:ascii="Calibri"/>
          <w:kern w:val="1"/>
          <w:lang w:eastAsia="ar-SA" w:val="hr-HR"/>
        </w:rPr>
        <w:t>BUKOROVIĆ ITA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3E1C2C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4F5129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8344E" w:rsidRPr="00F8344E">
        <w:rPr>
          <w:rFonts w:cs="Calibri" w:hAnsi="Calibri" w:ascii="Calibri"/>
        </w:rPr>
        <w:t>323.288,83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8344E" w:rsidRPr="00F8344E">
        <w:rPr>
          <w:rFonts w:cs="Calibri" w:hAnsi="Calibri" w:ascii="Calibri"/>
        </w:rPr>
        <w:t>295.688,83 kn</w:t>
      </w:r>
      <w:r w:rsidR="003E1C2C">
        <w:rPr>
          <w:rFonts w:cs="Calibri" w:hAnsi="Calibri" w:ascii="Calibri"/>
        </w:rPr>
        <w:t>,</w:t>
      </w:r>
      <w:r w:rsidR="00F8344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F8344E" w:rsidRPr="00F8344E">
        <w:rPr>
          <w:rFonts w:cs="Calibri" w:hAnsi="Calibri" w:ascii="Calibri"/>
        </w:rPr>
        <w:t>27.600,00 kn</w:t>
      </w:r>
      <w:r w:rsidR="00F8344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3E1C2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E1C2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E1C2C" w:rsidRPr="003E1C2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E1C2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2520CA" w:rsidP="001D182A" w:rsidR="002520C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F8344E" w:rsidP="001D182A" w:rsidR="00F8344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344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8344E">
              <w:rPr>
                <w:rFonts w:cs="Calibri" w:hAnsi="Calibri" w:ascii="Calibri"/>
              </w:rPr>
              <w:t>BUKOROVIĆ ITA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F8344E">
              <w:rPr>
                <w:rFonts w:cs="Calibri" w:hAnsi="Calibri" w:ascii="Calibri"/>
              </w:rPr>
              <w:t>Vukovarska cesta 9, Stari Grad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F8344E">
              <w:rPr>
                <w:rFonts w:cs="Calibri" w:hAnsi="Calibri" w:ascii="Calibri"/>
              </w:rPr>
              <w:t>74779911151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344E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8344E">
              <w:rPr>
                <w:rFonts w:cs="Calibri" w:hAnsi="Calibri" w:ascii="Calibri"/>
              </w:rPr>
              <w:t>Ugovor o štednom depozitu broj 81-70-80051-4,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8344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8344E">
              <w:rPr>
                <w:rFonts w:cs="Calibri" w:hAnsi="Calibri" w:ascii="Calibri"/>
              </w:rPr>
              <w:t>323.288,83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344E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8344E">
              <w:rPr>
                <w:rFonts w:cs="Calibri" w:hAnsi="Calibri" w:ascii="Calibri"/>
              </w:rPr>
              <w:t>295.688,83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8344E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8344E">
              <w:rPr>
                <w:rFonts w:cs="Calibri" w:hAnsi="Calibri" w:ascii="Calibri"/>
              </w:rPr>
              <w:t>27.600,00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06F59" w:rsidP="00C06F59" w:rsidR="00C06F59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40794" w:rsidP="00C06F59" w:rsidR="00C06F5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6F59" w:rsidP="00C06F59" w:rsidR="00C06F5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06F59" w:rsidP="00C06F59" w:rsidR="00C06F5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06F59" w:rsidP="00C06F59" w:rsidR="00C06F5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06F59" w:rsidP="00C06F59" w:rsidR="00C06F59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06F59" w:rsidP="00C06F59" w:rsidR="00C06F59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982" w:rsidR="00FA7982">
      <w:pPr>
        <w:spacing w:after="0"/>
      </w:pPr>
      <w:r>
        <w:separator/>
      </w:r>
    </w:p>
  </w:endnote>
  <w:endnote w:id="0" w:type="continuationSeparator">
    <w:p w:rsidRDefault="00FA7982" w:rsidR="00FA798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C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982" w:rsidR="00FA7982">
      <w:pPr>
        <w:spacing w:after="0"/>
      </w:pPr>
      <w:r>
        <w:separator/>
      </w:r>
    </w:p>
  </w:footnote>
  <w:footnote w:id="0" w:type="continuationSeparator">
    <w:p w:rsidRDefault="00FA7982" w:rsidR="00FA798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C8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0CA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1C2C"/>
    <w:rsid w:val="003E31E5"/>
    <w:rsid w:val="003E65FE"/>
    <w:rsid w:val="003F14E9"/>
    <w:rsid w:val="003F16FA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4DB"/>
    <w:rsid w:val="004538C6"/>
    <w:rsid w:val="00456B0E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129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0794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48F3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4200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34E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67E92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2646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03F4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06F59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2C8C"/>
    <w:rsid w:val="00F80117"/>
    <w:rsid w:val="00F80DB4"/>
    <w:rsid w:val="00F82249"/>
    <w:rsid w:val="00F8344E"/>
    <w:rsid w:val="00F841E5"/>
    <w:rsid w:val="00F934C5"/>
    <w:rsid w:val="00F94059"/>
    <w:rsid w:val="00FA41AA"/>
    <w:rsid w:val="00FA4A0D"/>
    <w:rsid w:val="00FA57A0"/>
    <w:rsid w:val="00FA7982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72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C8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C8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C8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C8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72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C8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C8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C8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C8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0BF2B-0215-4003-8870-4DD7E4955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1443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St-651/2017-85 / Podnesak - Podnesak (-85.docx)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