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64d63" w14:paraId="a864d63" w:rsidRDefault="005A40CE" w:rsidP="005D7BF8" w:rsidR="005A40CE"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A40CE" w:rsidP="005D7BF8" w:rsidR="005A40CE"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5A40CE" w:rsidP="005D7BF8" w:rsidR="005A40CE" w:rsidRPr="005D7BF8">
      <w:pPr>
        <w:pStyle w:val="Bezproreda"/>
        <w:jc w:val="both"/>
        <w:rPr>
          <w:rFonts w:hAnsi="Times New Roman" w:ascii="Times New Roman"/>
        </w:rPr>
      </w:pPr>
      <w:r w:rsidRPr="005D7BF8">
        <w:rPr>
          <w:rFonts w:eastAsia="MS Mincho" w:hAnsi="Times New Roman" w:ascii="Times New Roman"/>
        </w:rPr>
        <w:t>TRGOVAČKI SUD U RIJECI</w:t>
      </w:r>
    </w:p>
    <w:p w:rsidRDefault="005A40CE" w:rsidP="005D7BF8" w:rsidR="005A40CE"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5A40CE" w:rsidR="005A40CE"/>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3D54A7" w:rsidP="00C0124F" w:rsidR="003D54A7">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387A4D" w:rsidRPr="00387A4D">
        <w:rPr>
          <w:rFonts w:hAnsi="Times New Roman" w:ascii="Times New Roman"/>
          <w:b/>
        </w:rPr>
        <w:t>PETRA društvo s ograničenom odgovornošću za trgovinu i ugostiteljstvo, RIJEKA, Luki 14/a, OIB</w:t>
      </w:r>
      <w:r w:rsidR="00387A4D">
        <w:rPr>
          <w:rFonts w:hAnsi="Times New Roman" w:ascii="Times New Roman"/>
          <w:b/>
        </w:rPr>
        <w:t xml:space="preserve"> 43336547798</w:t>
      </w:r>
      <w:r w:rsidR="008C06B9" w:rsidRPr="008C06B9">
        <w:rPr>
          <w:rFonts w:hAnsi="Times New Roman" w:ascii="Times New Roman"/>
          <w:b/>
        </w:rPr>
        <w:t xml:space="preserve">, </w:t>
      </w:r>
      <w:r w:rsidRPr="00D34C90">
        <w:rPr>
          <w:rFonts w:hAnsi="Times New Roman" w:ascii="Times New Roman"/>
        </w:rPr>
        <w:t xml:space="preserve">dana </w:t>
      </w:r>
      <w:r w:rsidR="00AD00F1">
        <w:rPr>
          <w:rFonts w:hAnsi="Times New Roman" w:ascii="Times New Roman"/>
        </w:rPr>
        <w:t>9</w:t>
      </w:r>
      <w:r w:rsidR="000D2811">
        <w:rPr>
          <w:rFonts w:hAnsi="Times New Roman" w:ascii="Times New Roman"/>
        </w:rPr>
        <w:t>. svibnja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441BA8" w:rsidRPr="00441BA8">
        <w:rPr>
          <w:rFonts w:hAnsi="Times New Roman" w:ascii="Times New Roman"/>
          <w:b/>
        </w:rPr>
        <w:t xml:space="preserve">PETRA društvo s ograničenom odgovornošću za trgovinu i ugostiteljstvo, RIJEKA, Luki 14/a, OIB 43336547798, </w:t>
      </w:r>
      <w:r w:rsidR="008444E9">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441BA8" w:rsidRPr="00441BA8">
        <w:rPr>
          <w:rFonts w:hAnsi="Times New Roman" w:ascii="Times New Roman"/>
          <w:b/>
        </w:rPr>
        <w:t>34.600,00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444E9">
        <w:rPr>
          <w:rFonts w:hAnsi="Times New Roman" w:ascii="Times New Roman"/>
        </w:rPr>
        <w:t>trideset</w:t>
      </w:r>
      <w:r w:rsidR="008C06B9">
        <w:rPr>
          <w:rFonts w:hAnsi="Times New Roman" w:ascii="Times New Roman"/>
        </w:rPr>
        <w:t>četiritisuće</w:t>
      </w:r>
      <w:r w:rsidR="00441BA8">
        <w:rPr>
          <w:rFonts w:hAnsi="Times New Roman" w:ascii="Times New Roman"/>
        </w:rPr>
        <w:t>šest</w:t>
      </w:r>
      <w:r w:rsidR="008C06B9">
        <w:rPr>
          <w:rFonts w:hAnsi="Times New Roman" w:ascii="Times New Roman"/>
        </w:rPr>
        <w:t>tstotinaku</w:t>
      </w:r>
      <w:r w:rsidR="008B5E3A">
        <w:rPr>
          <w:rFonts w:hAnsi="Times New Roman" w:ascii="Times New Roman"/>
        </w:rPr>
        <w:t>na</w:t>
      </w:r>
      <w:r w:rsidR="000D2811">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441BA8">
        <w:rPr>
          <w:rFonts w:hAnsi="Times New Roman" w:ascii="Times New Roman"/>
        </w:rPr>
        <w:t>1107</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441BA8" w:rsidRPr="00441BA8">
        <w:rPr>
          <w:rFonts w:hAnsi="Times New Roman" w:ascii="Times New Roman"/>
          <w:b/>
        </w:rPr>
        <w:t>PETRA društvo s ograničenom odgovornošću za trgovinu i ugostiteljstvo, RIJEKA, Luki 14/a, OIB 43336547798</w:t>
      </w:r>
      <w:r w:rsidR="000D2811">
        <w:rPr>
          <w:rFonts w:hAnsi="Times New Roman" w:ascii="Times New Roman"/>
          <w:b/>
        </w:rPr>
        <w:t>.</w:t>
      </w:r>
    </w:p>
    <w:p w:rsidRDefault="000D2811" w:rsidP="00F002D4" w:rsidR="000D2811">
      <w:pPr>
        <w:jc w:val="both"/>
        <w:rPr>
          <w:rFonts w:hAnsi="Times New Roman" w:ascii="Times New Roman"/>
          <w:b/>
        </w:rPr>
      </w:pPr>
    </w:p>
    <w:p w:rsidRDefault="000D2811" w:rsidP="00F002D4" w:rsidR="000D2811">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840371" w:rsidR="00840371" w:rsidRPr="00840371">
      <w:pPr>
        <w:jc w:val="both"/>
        <w:rPr>
          <w:rFonts w:hAnsi="Times New Roman" w:ascii="Times New Roman"/>
        </w:rPr>
      </w:pPr>
      <w:r w:rsidRPr="00942165">
        <w:rPr>
          <w:rFonts w:hAnsi="Times New Roman" w:ascii="Times New Roman"/>
        </w:rPr>
        <w:tab/>
      </w:r>
      <w:r w:rsidR="00840371" w:rsidRPr="00840371">
        <w:rPr>
          <w:rFonts w:hAnsi="Times New Roman" w:ascii="Times New Roman"/>
        </w:rPr>
        <w:t xml:space="preserve">Financijska agencija, Regionalni centar Rijeka podnijela je ovome sudu </w:t>
      </w:r>
      <w:r w:rsidR="00441BA8">
        <w:rPr>
          <w:rFonts w:hAnsi="Times New Roman" w:ascii="Times New Roman"/>
        </w:rPr>
        <w:t>24. svibnja</w:t>
      </w:r>
      <w:r w:rsidR="00840371" w:rsidRPr="00840371">
        <w:rPr>
          <w:rFonts w:hAnsi="Times New Roman" w:ascii="Times New Roman"/>
        </w:rPr>
        <w:t xml:space="preserve"> 2016. godine prijedlog za otvaranje stečajnog postupka nad dužnikom </w:t>
      </w:r>
      <w:r w:rsidR="00441BA8" w:rsidRPr="00441BA8">
        <w:rPr>
          <w:rFonts w:hAnsi="Times New Roman" w:ascii="Times New Roman"/>
        </w:rPr>
        <w:t>PETRA društvo s ograničenom odgovornošću za trgovinu i ugostiteljstvo, RIJEKA, Luki 14/a, OIB 43336547798</w:t>
      </w:r>
      <w:r w:rsidR="00441BA8">
        <w:rPr>
          <w:rFonts w:hAnsi="Times New Roman" w:ascii="Times New Roman"/>
        </w:rPr>
        <w:t>,</w:t>
      </w:r>
      <w:r w:rsidR="00441BA8" w:rsidRPr="00441BA8">
        <w:rPr>
          <w:rFonts w:hAnsi="Times New Roman" w:ascii="Times New Roman"/>
        </w:rPr>
        <w:t xml:space="preserve"> </w:t>
      </w:r>
      <w:r w:rsidR="000D2811">
        <w:rPr>
          <w:rFonts w:hAnsi="Times New Roman" w:ascii="Times New Roman"/>
        </w:rPr>
        <w:t>(dalje: dužnik) temeljem čl.</w:t>
      </w:r>
      <w:r w:rsidR="00C43DCB">
        <w:rPr>
          <w:rFonts w:hAnsi="Times New Roman" w:ascii="Times New Roman"/>
        </w:rPr>
        <w:t>444</w:t>
      </w:r>
      <w:r w:rsidR="000D2811">
        <w:rPr>
          <w:rFonts w:hAnsi="Times New Roman" w:ascii="Times New Roman"/>
        </w:rPr>
        <w:t>. st.</w:t>
      </w:r>
      <w:r w:rsidR="00C43DCB">
        <w:rPr>
          <w:rFonts w:hAnsi="Times New Roman" w:ascii="Times New Roman"/>
        </w:rPr>
        <w:t>2</w:t>
      </w:r>
      <w:r w:rsidR="00840371" w:rsidRPr="00840371">
        <w:rPr>
          <w:rFonts w:hAnsi="Times New Roman" w:ascii="Times New Roman"/>
        </w:rPr>
        <w:t xml:space="preserve">. Stečajnog zakona (Narodne novine, br. 71/15, dalje: SZ-a). </w:t>
      </w:r>
    </w:p>
    <w:p w:rsidRDefault="00840371" w:rsidP="00840371" w:rsidR="000B2727">
      <w:pPr>
        <w:jc w:val="both"/>
        <w:rPr>
          <w:rFonts w:hAnsi="Times New Roman" w:ascii="Times New Roman"/>
        </w:rPr>
      </w:pPr>
      <w:r w:rsidRPr="00840371">
        <w:rPr>
          <w:rFonts w:hAnsi="Times New Roman" w:ascii="Times New Roman"/>
        </w:rPr>
        <w:lastRenderedPageBreak/>
        <w:tab/>
        <w:t xml:space="preserve">Predlagatelj je u prijedlogu </w:t>
      </w:r>
      <w:r w:rsidR="008B5E3A">
        <w:rPr>
          <w:rFonts w:hAnsi="Times New Roman" w:ascii="Times New Roman"/>
        </w:rPr>
        <w:t>naveo da dužnik na dan</w:t>
      </w:r>
      <w:r w:rsidR="00C43DCB">
        <w:rPr>
          <w:rFonts w:hAnsi="Times New Roman" w:ascii="Times New Roman"/>
        </w:rPr>
        <w:t xml:space="preserve"> 1. rujna</w:t>
      </w:r>
      <w:r w:rsidR="008B5E3A">
        <w:rPr>
          <w:rFonts w:hAnsi="Times New Roman" w:ascii="Times New Roman"/>
        </w:rPr>
        <w:t xml:space="preserve"> </w:t>
      </w:r>
      <w:r w:rsidR="00C43DCB">
        <w:rPr>
          <w:rFonts w:hAnsi="Times New Roman" w:ascii="Times New Roman"/>
        </w:rPr>
        <w:t xml:space="preserve"> 2015</w:t>
      </w:r>
      <w:r w:rsidRPr="00840371">
        <w:rPr>
          <w:rFonts w:hAnsi="Times New Roman" w:ascii="Times New Roman"/>
        </w:rPr>
        <w:t xml:space="preserve">. godine u Očevidniku redoslijeda osnova za plaćanje ima evidentirane neizvršene osnove za plaćanje u neprekinutom razdoblju od </w:t>
      </w:r>
      <w:r w:rsidR="00441BA8">
        <w:rPr>
          <w:rFonts w:hAnsi="Times New Roman" w:ascii="Times New Roman"/>
        </w:rPr>
        <w:t>253</w:t>
      </w:r>
      <w:r w:rsidRPr="00840371">
        <w:rPr>
          <w:rFonts w:hAnsi="Times New Roman" w:ascii="Times New Roman"/>
        </w:rPr>
        <w:t xml:space="preserve"> dan</w:t>
      </w:r>
      <w:r w:rsidR="000D2811">
        <w:rPr>
          <w:rFonts w:hAnsi="Times New Roman" w:ascii="Times New Roman"/>
        </w:rPr>
        <w:t>a</w:t>
      </w:r>
      <w:r w:rsidRPr="00840371">
        <w:rPr>
          <w:rFonts w:hAnsi="Times New Roman" w:ascii="Times New Roman"/>
        </w:rPr>
        <w:t xml:space="preserve"> u ukupnom iznosu od </w:t>
      </w:r>
      <w:r w:rsidR="00441BA8">
        <w:rPr>
          <w:rFonts w:hAnsi="Times New Roman" w:ascii="Times New Roman"/>
        </w:rPr>
        <w:t>12.363,51</w:t>
      </w:r>
      <w:r w:rsidR="000D2811">
        <w:rPr>
          <w:rFonts w:hAnsi="Times New Roman" w:ascii="Times New Roman"/>
        </w:rPr>
        <w:t xml:space="preserve"> kn</w:t>
      </w:r>
      <w:r w:rsidRPr="00840371">
        <w:rPr>
          <w:rFonts w:hAnsi="Times New Roman" w:ascii="Times New Roman"/>
        </w:rPr>
        <w:t xml:space="preserve"> u koji iznos je uračunata i kamata i naknada Financijske agencije za provedbe ovrhe</w:t>
      </w:r>
      <w:r w:rsidR="000D2811">
        <w:rPr>
          <w:rFonts w:hAnsi="Times New Roman" w:ascii="Times New Roman"/>
        </w:rPr>
        <w:t xml:space="preserve"> i</w:t>
      </w:r>
      <w:r w:rsidRPr="00840371">
        <w:rPr>
          <w:rFonts w:hAnsi="Times New Roman" w:ascii="Times New Roman"/>
        </w:rPr>
        <w:t xml:space="preserve"> </w:t>
      </w:r>
      <w:r w:rsidR="008C06B9">
        <w:rPr>
          <w:rFonts w:hAnsi="Times New Roman" w:ascii="Times New Roman"/>
        </w:rPr>
        <w:t xml:space="preserve">da dužnik ima </w:t>
      </w:r>
      <w:r w:rsidR="00441BA8">
        <w:rPr>
          <w:rFonts w:hAnsi="Times New Roman" w:ascii="Times New Roman"/>
        </w:rPr>
        <w:t>dvoje</w:t>
      </w:r>
      <w:r w:rsidR="00C43DCB">
        <w:rPr>
          <w:rFonts w:hAnsi="Times New Roman" w:ascii="Times New Roman"/>
        </w:rPr>
        <w:t xml:space="preserve"> </w:t>
      </w:r>
      <w:r w:rsidRPr="00840371">
        <w:rPr>
          <w:rFonts w:hAnsi="Times New Roman" w:ascii="Times New Roman"/>
        </w:rPr>
        <w:t>zaposlenika</w:t>
      </w:r>
      <w:r w:rsidR="000D2811">
        <w:rPr>
          <w:rFonts w:hAnsi="Times New Roman" w:ascii="Times New Roman"/>
        </w:rPr>
        <w:t xml:space="preserve">. </w:t>
      </w:r>
    </w:p>
    <w:p w:rsidRDefault="000B2727" w:rsidP="000B2727"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441BA8">
        <w:rPr>
          <w:rFonts w:hAnsi="Times New Roman" w:ascii="Times New Roman"/>
        </w:rPr>
        <w:t>1107/1</w:t>
      </w:r>
      <w:r w:rsidR="00BD23EB" w:rsidRPr="002B7B51">
        <w:rPr>
          <w:rFonts w:hAnsi="Times New Roman" w:ascii="Times New Roman"/>
        </w:rPr>
        <w:t>6-</w:t>
      </w:r>
      <w:r w:rsidR="00441BA8">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C43DCB">
        <w:rPr>
          <w:rFonts w:hAnsi="Times New Roman" w:ascii="Times New Roman"/>
        </w:rPr>
        <w:t>7. studenog</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ovlaštenoj za zastupanje dužnika</w:t>
      </w:r>
      <w:r w:rsidR="000D2811">
        <w:rPr>
          <w:rFonts w:hAnsi="Times New Roman" w:ascii="Times New Roman"/>
        </w:rPr>
        <w:t xml:space="preserve"> </w:t>
      </w:r>
      <w:r w:rsidR="00441BA8">
        <w:rPr>
          <w:rFonts w:hAnsi="Times New Roman" w:ascii="Times New Roman"/>
        </w:rPr>
        <w:t>Dajani Orenda iz Rijeke, Dubrovačka 2</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w:t>
      </w:r>
      <w:r w:rsidR="008B5E3A">
        <w:rPr>
          <w:rFonts w:hAnsi="Times New Roman" w:ascii="Times New Roman"/>
        </w:rPr>
        <w:t xml:space="preserve"> od </w:t>
      </w:r>
      <w:r w:rsidR="008C06B9">
        <w:rPr>
          <w:rFonts w:hAnsi="Times New Roman" w:ascii="Times New Roman"/>
        </w:rPr>
        <w:t>9. veljače</w:t>
      </w:r>
      <w:r w:rsidR="008B5E3A">
        <w:rPr>
          <w:rFonts w:hAnsi="Times New Roman" w:ascii="Times New Roman"/>
        </w:rPr>
        <w:t xml:space="preserve"> </w:t>
      </w:r>
      <w:r w:rsidR="000D2811">
        <w:rPr>
          <w:rFonts w:hAnsi="Times New Roman" w:ascii="Times New Roman"/>
        </w:rPr>
        <w:t xml:space="preserve"> 2017</w:t>
      </w:r>
      <w:r>
        <w:rPr>
          <w:rFonts w:hAnsi="Times New Roman" w:ascii="Times New Roman"/>
        </w:rPr>
        <w:t>. godine</w:t>
      </w:r>
      <w:r w:rsidR="008B5E3A">
        <w:rPr>
          <w:rFonts w:hAnsi="Times New Roman" w:ascii="Times New Roman"/>
        </w:rPr>
        <w:t xml:space="preserve"> određena je mjera osiguranja iz čl. 118. st. 2. toč. 1. SZ-a imenovanjem p</w:t>
      </w:r>
      <w:r w:rsidR="000D2811">
        <w:rPr>
          <w:rFonts w:hAnsi="Times New Roman" w:ascii="Times New Roman"/>
        </w:rPr>
        <w:t>rivremen</w:t>
      </w:r>
      <w:r w:rsidR="008B5E3A">
        <w:rPr>
          <w:rFonts w:hAnsi="Times New Roman" w:ascii="Times New Roman"/>
        </w:rPr>
        <w:t>og</w:t>
      </w:r>
      <w:r w:rsidR="000D2811">
        <w:rPr>
          <w:rFonts w:hAnsi="Times New Roman" w:ascii="Times New Roman"/>
        </w:rPr>
        <w:t xml:space="preserve"> stečajn</w:t>
      </w:r>
      <w:r w:rsidR="008B5E3A">
        <w:rPr>
          <w:rFonts w:hAnsi="Times New Roman" w:ascii="Times New Roman"/>
        </w:rPr>
        <w:t>og</w:t>
      </w:r>
      <w:r>
        <w:rPr>
          <w:rFonts w:hAnsi="Times New Roman" w:ascii="Times New Roman"/>
        </w:rPr>
        <w:t xml:space="preserve"> upravitelj</w:t>
      </w:r>
      <w:r w:rsidR="008B5E3A">
        <w:rPr>
          <w:rFonts w:hAnsi="Times New Roman" w:ascii="Times New Roman"/>
        </w:rPr>
        <w:t>a Ljubice Juranović Skočić iz Kastva, Ćikovići 26/11,</w:t>
      </w:r>
      <w:r>
        <w:rPr>
          <w:rFonts w:hAnsi="Times New Roman" w:ascii="Times New Roman"/>
        </w:rPr>
        <w:t xml:space="preserve">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AB7479" w:rsidP="00AB7479" w:rsidR="00AB7479" w:rsidRPr="00AB7479">
      <w:pPr>
        <w:jc w:val="both"/>
        <w:rPr>
          <w:rFonts w:hAnsi="Times New Roman" w:ascii="Times New Roman"/>
        </w:rPr>
      </w:pPr>
      <w:r w:rsidRPr="00AB7479">
        <w:rPr>
          <w:rFonts w:hAnsi="Times New Roman" w:ascii="Times New Roman"/>
        </w:rPr>
        <w:tab/>
        <w:t>Privremeni stečajni upravitelj u prethodnom postupku izvršio je pregled dužnikovog poslovnog prostora  Caffe bar, Zdenac“ U Rijeci  , Luki 14. A.  Dužnik je do 21.</w:t>
      </w:r>
      <w:r>
        <w:rPr>
          <w:rFonts w:hAnsi="Times New Roman" w:ascii="Times New Roman"/>
        </w:rPr>
        <w:t xml:space="preserve"> </w:t>
      </w:r>
      <w:r w:rsidRPr="00AB7479">
        <w:rPr>
          <w:rFonts w:hAnsi="Times New Roman" w:ascii="Times New Roman"/>
        </w:rPr>
        <w:t>ožujka 2017. godine, obavljao ugostiteljske usluge u iznajmljenom poslovnom prostoru  caffe bar   „ ZDEN</w:t>
      </w:r>
      <w:r>
        <w:rPr>
          <w:rFonts w:hAnsi="Times New Roman" w:ascii="Times New Roman"/>
        </w:rPr>
        <w:t>AC“  u Rijeci, Luki 14/a.  Nakon</w:t>
      </w:r>
      <w:r w:rsidRPr="00AB7479">
        <w:rPr>
          <w:rFonts w:hAnsi="Times New Roman" w:ascii="Times New Roman"/>
        </w:rPr>
        <w:t xml:space="preserve"> obavljenog  nadzora  od strane Porezne uprave dužniku je određena  zabrana  obavljanja  ugostiteljske djelatnosti  u poslovnom prostoru  cafe bar „ Zdenac“ do pravomoćnosti rješenja,  a sve radi neplaćanja doprinosa i nepolaganja utrška na žiro račun dužnika.</w:t>
      </w:r>
    </w:p>
    <w:p w:rsidRDefault="00AB7479" w:rsidP="00AB7479" w:rsidR="00AB7479" w:rsidRPr="00AB7479">
      <w:pPr>
        <w:jc w:val="both"/>
        <w:rPr>
          <w:rFonts w:hAnsi="Times New Roman" w:ascii="Times New Roman"/>
        </w:rPr>
      </w:pPr>
      <w:r w:rsidRPr="00AB7479">
        <w:rPr>
          <w:rFonts w:hAnsi="Times New Roman" w:ascii="Times New Roman"/>
        </w:rPr>
        <w:tab/>
        <w:t>Iz dostavljene bruto bilance na dan 31.12.2016. god. razvidno je isknjiženje opreme i poslovnog inventara u 2016. godine ukupne nabavne vrijednosti u iznosu od 194.821kn,  sadašnje  knjigovodstvene vrijednosti u iznosu od 47.575</w:t>
      </w:r>
      <w:r>
        <w:rPr>
          <w:rFonts w:hAnsi="Times New Roman" w:ascii="Times New Roman"/>
        </w:rPr>
        <w:t>,00</w:t>
      </w:r>
      <w:r w:rsidRPr="00AB7479">
        <w:rPr>
          <w:rFonts w:hAnsi="Times New Roman" w:ascii="Times New Roman"/>
        </w:rPr>
        <w:t xml:space="preserve"> kn.</w:t>
      </w:r>
    </w:p>
    <w:p w:rsidRDefault="00AB7479" w:rsidP="00AB7479" w:rsidR="00AB7479" w:rsidRPr="00AB7479">
      <w:pPr>
        <w:jc w:val="both"/>
        <w:rPr>
          <w:rFonts w:hAnsi="Times New Roman" w:ascii="Times New Roman"/>
        </w:rPr>
      </w:pPr>
      <w:r>
        <w:rPr>
          <w:rFonts w:hAnsi="Times New Roman" w:ascii="Times New Roman"/>
        </w:rPr>
        <w:tab/>
      </w:r>
      <w:r w:rsidRPr="00AB7479">
        <w:rPr>
          <w:rFonts w:hAnsi="Times New Roman" w:ascii="Times New Roman"/>
        </w:rPr>
        <w:t xml:space="preserve">Privremeni stečajni upravitelj izvršio je pregled dužnikovog poslovnog prostora – unajmljenog  od Grada Rijeke  u   kojem je  dužnik  obavljao djelatnost pripreme i usluživanja pića  caffe bar  „ Zdenac“,  Rijeka,  Luki 14A,  te je utvrdio da se radi o  opremi – šanku i klupama koji su ugrađeni u objekat.  Ostala ugostiteljska oprema koja se nalazi u prostoru je  i u vrlo lošem stanju  i   bez mogućnosti unovčenja. Opći dojam  opreme samog ugostiteljskog  prostora vrlo  loš. Prostor je zapečaćen  od strane Porezne uprave, dužnik je prestao sa obavljanjem  djelatnosti.   </w:t>
      </w:r>
    </w:p>
    <w:p w:rsidRDefault="00AB7479" w:rsidP="00AB7479" w:rsidR="00AB7479">
      <w:pPr>
        <w:jc w:val="both"/>
        <w:rPr>
          <w:rFonts w:hAnsi="Times New Roman" w:ascii="Times New Roman"/>
        </w:rPr>
      </w:pPr>
      <w:r w:rsidRPr="00AB7479">
        <w:rPr>
          <w:rFonts w:hAnsi="Times New Roman" w:ascii="Times New Roman"/>
        </w:rPr>
        <w:tab/>
        <w:t>Veći</w:t>
      </w:r>
      <w:r>
        <w:rPr>
          <w:rFonts w:hAnsi="Times New Roman" w:ascii="Times New Roman"/>
        </w:rPr>
        <w:t xml:space="preserve"> dio k</w:t>
      </w:r>
      <w:r w:rsidRPr="00AB7479">
        <w:rPr>
          <w:rFonts w:hAnsi="Times New Roman" w:ascii="Times New Roman"/>
        </w:rPr>
        <w:t>ratkotrajne imovine odnosi na  potraživanje prema vlasniku i prokuristi društva za nepoloženi utržak, navedeno potraživanje nije moguće naplatiti s obzirom imovinsko stanje dužnika.</w:t>
      </w:r>
    </w:p>
    <w:p w:rsidRDefault="00AB7479" w:rsidP="00AB7479" w:rsidR="00AB7479">
      <w:pPr>
        <w:jc w:val="both"/>
        <w:rPr>
          <w:rFonts w:hAnsi="Times New Roman" w:ascii="Times New Roman"/>
        </w:rPr>
      </w:pPr>
      <w:r>
        <w:rPr>
          <w:rFonts w:hAnsi="Times New Roman" w:ascii="Times New Roman"/>
        </w:rPr>
        <w:tab/>
        <w:t xml:space="preserve">Do završetka prethodnog postupka kod dužnika je utvrđeno postojanje stečajnog razloga nesposobnost za plaćanje iz čl. 5. SZ-a. </w:t>
      </w:r>
    </w:p>
    <w:p w:rsidRDefault="00AB7479" w:rsidP="00AB7479" w:rsidR="00AB7479" w:rsidRPr="00AB7479">
      <w:pPr>
        <w:jc w:val="both"/>
        <w:rPr>
          <w:rFonts w:hAnsi="Times New Roman" w:ascii="Times New Roman"/>
        </w:rPr>
      </w:pPr>
      <w:r>
        <w:rPr>
          <w:rFonts w:hAnsi="Times New Roman" w:ascii="Times New Roman"/>
        </w:rPr>
        <w:tab/>
        <w:t>Naime, p</w:t>
      </w:r>
      <w:r w:rsidRPr="00AB7479">
        <w:rPr>
          <w:rFonts w:hAnsi="Times New Roman" w:ascii="Times New Roman"/>
        </w:rPr>
        <w:t xml:space="preserve">rema  podacima FINE od 2. studenog 2016.g. dužnik u Očevidniku redoslijeda osnova za plaćanje na dan 2. studeni 2016.g. ima evidentirane neizvršene osnove za plaćanje u neprekinutom razdoblju od 680 dana. </w:t>
      </w:r>
    </w:p>
    <w:p w:rsidRDefault="00AB7479" w:rsidP="00AB7479" w:rsidR="00AB7479" w:rsidRPr="00AB7479">
      <w:pPr>
        <w:jc w:val="both"/>
        <w:rPr>
          <w:rFonts w:hAnsi="Times New Roman" w:ascii="Times New Roman"/>
        </w:rPr>
      </w:pPr>
      <w:r w:rsidRPr="00AB7479">
        <w:rPr>
          <w:rFonts w:hAnsi="Times New Roman" w:ascii="Times New Roman"/>
        </w:rPr>
        <w:lastRenderedPageBreak/>
        <w:tab/>
        <w:t>Obzirom da je do završetka prethodnog postupka kod dužnika utvrđeno postojanje stečajnog razloga sposobnost za plaćanje iz čl. 6. SZ</w:t>
      </w:r>
      <w:r>
        <w:rPr>
          <w:rFonts w:hAnsi="Times New Roman" w:ascii="Times New Roman"/>
        </w:rPr>
        <w:t>-a</w:t>
      </w:r>
      <w:r w:rsidRPr="00AB7479">
        <w:rPr>
          <w:rFonts w:hAnsi="Times New Roman" w:ascii="Times New Roman"/>
        </w:rPr>
        <w:t xml:space="preserve"> kao i činjenica nedostatnosti dužnikove imovine za namirenje troškova prethodnog i otvorenog stečajnog postupka  privremeni stečajni upravitelj je na ročištu predložio sudu da pozove vjerovnike i druge osobe koje imaju pravni interes za provedbom stečajnog postupka na uplatu predujma u visini od 34.600,00 kn za namirenje troškova prethodnog i otvorenog stečajnog postupka.</w:t>
      </w:r>
    </w:p>
    <w:p w:rsidRDefault="00AB7479" w:rsidP="00AB7479" w:rsidR="00F02BFA">
      <w:pPr>
        <w:jc w:val="both"/>
        <w:rPr>
          <w:rFonts w:hAnsi="Times New Roman" w:ascii="Times New Roman"/>
        </w:rPr>
      </w:pPr>
      <w:r w:rsidRPr="00AB7479">
        <w:rPr>
          <w:rFonts w:hAnsi="Times New Roman" w:ascii="Times New Roman"/>
        </w:rPr>
        <w:tab/>
      </w:r>
    </w:p>
    <w:p w:rsidRDefault="00F02BFA" w:rsidP="00AB7479" w:rsidR="00F02BFA">
      <w:pPr>
        <w:jc w:val="both"/>
        <w:rPr>
          <w:rFonts w:hAnsi="Times New Roman" w:ascii="Times New Roman"/>
        </w:rPr>
      </w:pPr>
    </w:p>
    <w:p w:rsidRDefault="00AB7479" w:rsidP="00AB7479" w:rsidR="00AB7479" w:rsidRPr="00AB7479">
      <w:pPr>
        <w:jc w:val="both"/>
        <w:rPr>
          <w:rFonts w:hAnsi="Times New Roman" w:ascii="Times New Roman"/>
        </w:rPr>
      </w:pPr>
      <w:r w:rsidRPr="00AB7479">
        <w:rPr>
          <w:rFonts w:hAnsi="Times New Roman" w:ascii="Times New Roman"/>
        </w:rPr>
        <w:t>Strukturu predvidivih troškova čine:</w:t>
      </w:r>
    </w:p>
    <w:p w:rsidRDefault="00F02BFA" w:rsidP="00AB7479" w:rsidR="00F02BFA">
      <w:pPr>
        <w:jc w:val="both"/>
        <w:rPr>
          <w:rFonts w:hAnsi="Times New Roman" w:ascii="Times New Roman"/>
        </w:rPr>
      </w:pPr>
    </w:p>
    <w:p w:rsidRDefault="00AB7479" w:rsidP="00AB7479" w:rsidR="00AB7479" w:rsidRPr="00AB7479">
      <w:pPr>
        <w:jc w:val="both"/>
        <w:rPr>
          <w:rFonts w:hAnsi="Times New Roman" w:ascii="Times New Roman"/>
        </w:rPr>
      </w:pPr>
      <w:r w:rsidRPr="00AB7479">
        <w:rPr>
          <w:rFonts w:hAnsi="Times New Roman" w:ascii="Times New Roman"/>
        </w:rPr>
        <w:t>1. Izrada pečata i bankovne naknade……..</w:t>
      </w:r>
      <w:r w:rsidRPr="00AB7479">
        <w:rPr>
          <w:rFonts w:hAnsi="Times New Roman" w:ascii="Times New Roman"/>
        </w:rPr>
        <w:tab/>
      </w:r>
      <w:r w:rsidRPr="00AB7479">
        <w:rPr>
          <w:rFonts w:hAnsi="Times New Roman" w:ascii="Times New Roman"/>
        </w:rPr>
        <w:tab/>
      </w:r>
      <w:r w:rsidRPr="00AB7479">
        <w:rPr>
          <w:rFonts w:hAnsi="Times New Roman" w:ascii="Times New Roman"/>
        </w:rPr>
        <w:tab/>
      </w:r>
      <w:r w:rsidRPr="00AB7479">
        <w:rPr>
          <w:rFonts w:hAnsi="Times New Roman" w:ascii="Times New Roman"/>
        </w:rPr>
        <w:tab/>
      </w:r>
      <w:r w:rsidRPr="00AB7479">
        <w:rPr>
          <w:rFonts w:hAnsi="Times New Roman" w:ascii="Times New Roman"/>
        </w:rPr>
        <w:tab/>
        <w:t xml:space="preserve">    600,00 kn</w:t>
      </w:r>
    </w:p>
    <w:p w:rsidRDefault="00AB7479" w:rsidP="00AB7479" w:rsidR="00AB7479" w:rsidRPr="00AB7479">
      <w:pPr>
        <w:jc w:val="both"/>
        <w:rPr>
          <w:rFonts w:hAnsi="Times New Roman" w:ascii="Times New Roman"/>
        </w:rPr>
      </w:pPr>
      <w:r w:rsidRPr="00AB7479">
        <w:rPr>
          <w:rFonts w:hAnsi="Times New Roman" w:ascii="Times New Roman"/>
        </w:rPr>
        <w:t xml:space="preserve">2.  Troškovi zbrinjavanja arhive ………………………           </w:t>
      </w:r>
      <w:r w:rsidRPr="00AB7479">
        <w:rPr>
          <w:rFonts w:hAnsi="Times New Roman" w:ascii="Times New Roman"/>
        </w:rPr>
        <w:tab/>
      </w:r>
      <w:r w:rsidRPr="00AB7479">
        <w:rPr>
          <w:rFonts w:hAnsi="Times New Roman" w:ascii="Times New Roman"/>
        </w:rPr>
        <w:tab/>
        <w:t xml:space="preserve"> 2.000,00 kn</w:t>
      </w:r>
    </w:p>
    <w:p w:rsidRDefault="00AB7479" w:rsidP="00AB7479" w:rsidR="00AB7479" w:rsidRPr="00AB7479">
      <w:pPr>
        <w:jc w:val="both"/>
        <w:rPr>
          <w:rFonts w:hAnsi="Times New Roman" w:ascii="Times New Roman"/>
        </w:rPr>
      </w:pPr>
      <w:r w:rsidRPr="00AB7479">
        <w:rPr>
          <w:rFonts w:hAnsi="Times New Roman" w:ascii="Times New Roman"/>
        </w:rPr>
        <w:t>3.  Naknada troškova steč. upravitelja (</w:t>
      </w:r>
      <w:r w:rsidRPr="00AB7479">
        <w:rPr>
          <w:rFonts w:hAnsi="Times New Roman" w:ascii="Times New Roman"/>
        </w:rPr>
        <w:tab/>
      </w:r>
      <w:r w:rsidRPr="00AB7479">
        <w:rPr>
          <w:rFonts w:hAnsi="Times New Roman" w:ascii="Times New Roman"/>
        </w:rPr>
        <w:tab/>
      </w:r>
      <w:r w:rsidRPr="00AB7479">
        <w:rPr>
          <w:rFonts w:hAnsi="Times New Roman" w:ascii="Times New Roman"/>
        </w:rPr>
        <w:tab/>
        <w:t xml:space="preserve">……         </w:t>
      </w:r>
      <w:r w:rsidRPr="00AB7479">
        <w:rPr>
          <w:rFonts w:hAnsi="Times New Roman" w:ascii="Times New Roman"/>
        </w:rPr>
        <w:tab/>
        <w:t xml:space="preserve"> 4.000,00 kn</w:t>
      </w:r>
    </w:p>
    <w:p w:rsidRDefault="00AB7479" w:rsidP="00AB7479" w:rsidR="00AB7479" w:rsidRPr="00AB7479">
      <w:pPr>
        <w:jc w:val="both"/>
        <w:rPr>
          <w:rFonts w:hAnsi="Times New Roman" w:ascii="Times New Roman"/>
        </w:rPr>
      </w:pPr>
      <w:r w:rsidRPr="00AB7479">
        <w:rPr>
          <w:rFonts w:hAnsi="Times New Roman" w:ascii="Times New Roman"/>
        </w:rPr>
        <w:t>4. Nagrada stečajnog upravitelju u bruto iznosu ……………………</w:t>
      </w:r>
      <w:r w:rsidRPr="00AB7479">
        <w:rPr>
          <w:rFonts w:hAnsi="Times New Roman" w:ascii="Times New Roman"/>
        </w:rPr>
        <w:tab/>
        <w:t>10.000,00 kn</w:t>
      </w:r>
    </w:p>
    <w:p w:rsidRDefault="00AB7479" w:rsidP="00AB7479" w:rsidR="00AB7479" w:rsidRPr="00AB7479">
      <w:pPr>
        <w:jc w:val="both"/>
        <w:rPr>
          <w:rFonts w:hAnsi="Times New Roman" w:ascii="Times New Roman"/>
        </w:rPr>
      </w:pPr>
      <w:r w:rsidRPr="00AB7479">
        <w:rPr>
          <w:rFonts w:hAnsi="Times New Roman" w:ascii="Times New Roman"/>
        </w:rPr>
        <w:t xml:space="preserve">5. Nagrada privremenom stečajnom upravitelju u bruto iznosu </w:t>
      </w:r>
      <w:r w:rsidRPr="00AB7479">
        <w:rPr>
          <w:rFonts w:hAnsi="Times New Roman" w:ascii="Times New Roman"/>
        </w:rPr>
        <w:tab/>
      </w:r>
      <w:r w:rsidRPr="00AB7479">
        <w:rPr>
          <w:rFonts w:hAnsi="Times New Roman" w:ascii="Times New Roman"/>
        </w:rPr>
        <w:tab/>
        <w:t xml:space="preserve">  6.000,00 kn</w:t>
      </w:r>
    </w:p>
    <w:p w:rsidRDefault="00AB7479" w:rsidP="00AB7479" w:rsidR="00441BA8">
      <w:pPr>
        <w:jc w:val="both"/>
        <w:rPr>
          <w:rFonts w:hAnsi="Times New Roman" w:ascii="Times New Roman"/>
        </w:rPr>
      </w:pPr>
      <w:r w:rsidRPr="00AB7479">
        <w:rPr>
          <w:rFonts w:hAnsi="Times New Roman" w:ascii="Times New Roman"/>
        </w:rPr>
        <w:t>6. Troškovi knjigovodstva</w:t>
      </w:r>
      <w:r w:rsidRPr="00AB7479">
        <w:rPr>
          <w:rFonts w:hAnsi="Times New Roman" w:ascii="Times New Roman"/>
        </w:rPr>
        <w:tab/>
      </w:r>
      <w:r w:rsidRPr="00AB7479">
        <w:rPr>
          <w:rFonts w:hAnsi="Times New Roman" w:ascii="Times New Roman"/>
        </w:rPr>
        <w:tab/>
      </w:r>
      <w:r w:rsidRPr="00AB7479">
        <w:rPr>
          <w:rFonts w:hAnsi="Times New Roman" w:ascii="Times New Roman"/>
        </w:rPr>
        <w:tab/>
      </w:r>
      <w:r w:rsidRPr="00AB7479">
        <w:rPr>
          <w:rFonts w:hAnsi="Times New Roman" w:ascii="Times New Roman"/>
        </w:rPr>
        <w:tab/>
      </w:r>
      <w:r w:rsidRPr="00AB7479">
        <w:rPr>
          <w:rFonts w:hAnsi="Times New Roman" w:ascii="Times New Roman"/>
        </w:rPr>
        <w:tab/>
      </w:r>
      <w:r w:rsidRPr="00AB7479">
        <w:rPr>
          <w:rFonts w:hAnsi="Times New Roman" w:ascii="Times New Roman"/>
        </w:rPr>
        <w:tab/>
      </w:r>
      <w:r w:rsidRPr="00AB7479">
        <w:rPr>
          <w:rFonts w:hAnsi="Times New Roman" w:ascii="Times New Roman"/>
        </w:rPr>
        <w:tab/>
        <w:t>12.000,00 kn</w:t>
      </w:r>
    </w:p>
    <w:p w:rsidRDefault="00441BA8" w:rsidP="00942165" w:rsidR="00441BA8">
      <w:pPr>
        <w:jc w:val="both"/>
        <w:rPr>
          <w:rFonts w:hAnsi="Times New Roman" w:ascii="Times New Roman"/>
        </w:rPr>
      </w:pPr>
    </w:p>
    <w:p w:rsidRDefault="00C31A5B" w:rsidP="0047049A" w:rsidR="00DB4C10">
      <w:pPr>
        <w:jc w:val="both"/>
        <w:rPr>
          <w:rFonts w:hAnsi="Times New Roman" w:ascii="Times New Roman"/>
        </w:rPr>
      </w:pPr>
      <w:r w:rsidRPr="00C31A5B">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w:t>
      </w:r>
      <w:r w:rsidR="00FB29F7">
        <w:rPr>
          <w:rFonts w:hAnsi="Times New Roman" w:ascii="Times New Roman"/>
        </w:rPr>
        <w:t xml:space="preserve">prethodnog i </w:t>
      </w:r>
      <w:r w:rsidR="00DB4C10" w:rsidRPr="00DB4C10">
        <w:rPr>
          <w:rFonts w:hAnsi="Times New Roman" w:ascii="Times New Roman"/>
        </w:rPr>
        <w:t xml:space="preserve">otvorenog stečajnog postupka </w:t>
      </w:r>
      <w:r w:rsidR="002B7B51">
        <w:rPr>
          <w:rFonts w:hAnsi="Times New Roman" w:ascii="Times New Roman"/>
        </w:rPr>
        <w:t xml:space="preserve">u iznosu </w:t>
      </w:r>
      <w:r w:rsidR="00C31A5B">
        <w:rPr>
          <w:rFonts w:hAnsi="Times New Roman" w:ascii="Times New Roman"/>
        </w:rPr>
        <w:t>34.</w:t>
      </w:r>
      <w:r w:rsidR="00AB7479">
        <w:rPr>
          <w:rFonts w:hAnsi="Times New Roman" w:ascii="Times New Roman"/>
        </w:rPr>
        <w:t>6</w:t>
      </w:r>
      <w:r w:rsidR="00C92D39">
        <w:rPr>
          <w:rFonts w:hAnsi="Times New Roman" w:ascii="Times New Roman"/>
        </w:rPr>
        <w:t>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31A5B"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C31A5B">
              <w:rPr>
                <w:rFonts w:hAnsi="Times New Roman" w:ascii="Times New Roman"/>
                <w:sz w:val="24"/>
              </w:rPr>
              <w:t>9.</w:t>
            </w:r>
            <w:r w:rsidR="00FB29F7">
              <w:rPr>
                <w:rFonts w:hAnsi="Times New Roman" w:ascii="Times New Roman"/>
                <w:sz w:val="24"/>
              </w:rPr>
              <w:t xml:space="preserve"> svibnja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AD4EF2" w:rsidR="00AD4EF2">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AD4EF2">
        <w:rPr>
          <w:rFonts w:hAnsi="Times New Roman" w:ascii="Times New Roman"/>
        </w:rPr>
        <w:t xml:space="preserve"> </w:t>
      </w:r>
    </w:p>
    <w:p w:rsidRDefault="00AE1938" w:rsidP="00FD2E90" w:rsidR="00AE1938">
      <w:pPr>
        <w:ind w:firstLine="708" w:left="1416"/>
        <w:jc w:val="right"/>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rsidRPr="00AD4EF2">
      <w:pPr>
        <w:jc w:val="both"/>
        <w:rPr>
          <w:rFonts w:hAnsi="Times New Roman" w:ascii="Times New Roman"/>
        </w:rPr>
      </w:pPr>
      <w:r w:rsidRPr="00AD4EF2">
        <w:rPr>
          <w:rFonts w:hAnsi="Times New Roman" w:ascii="Times New Roman"/>
        </w:rPr>
        <w:t>Protiv ovog rješenja dopuštena je žalba Visokom trgovačkom sudu Republike Hrvatske.</w:t>
      </w:r>
      <w:r w:rsidR="00CB6663" w:rsidRPr="00AD4EF2">
        <w:rPr>
          <w:rFonts w:hAnsi="Times New Roman" w:ascii="Times New Roman"/>
        </w:rPr>
        <w:t xml:space="preserve"> </w:t>
      </w:r>
      <w:r w:rsidR="00537D2C" w:rsidRPr="00AD4EF2">
        <w:rPr>
          <w:rFonts w:hAnsi="Times New Roman" w:ascii="Times New Roman"/>
        </w:rPr>
        <w:t xml:space="preserve">Žalba se podnosi istekom osmoga dana od dana objave pismena na mrežnoj stranici e-Oglasna ploča suda u dva primjerka,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r w:rsidR="00C92D39">
        <w:rPr>
          <w:rFonts w:hAnsi="Times New Roman" w:ascii="Times New Roman"/>
          <w:sz w:val="20"/>
          <w:szCs w:val="20"/>
        </w:rPr>
        <w:t xml:space="preserve">  Ljubica Juranović Skočić</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C31A5B">
        <w:rPr>
          <w:rFonts w:hAnsi="Times New Roman" w:ascii="Times New Roman"/>
          <w:sz w:val="20"/>
          <w:szCs w:val="20"/>
        </w:rPr>
        <w:t>9</w:t>
      </w:r>
      <w:r w:rsidR="00FB29F7">
        <w:rPr>
          <w:rFonts w:hAnsi="Times New Roman" w:ascii="Times New Roman"/>
          <w:sz w:val="20"/>
          <w:szCs w:val="20"/>
        </w:rPr>
        <w:t>.5</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5A40CE">
      <w:rPr>
        <w:rFonts w:hAnsi="Times New Roman" w:ascii="Times New Roman"/>
        <w:b w:val="false"/>
        <w:noProof/>
        <w:sz w:val="20"/>
        <w:szCs w:val="20"/>
      </w:rPr>
      <w:t>4</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7E5C5C">
      <w:rPr>
        <w:rFonts w:hAnsi="Times New Roman" w:ascii="Times New Roman"/>
        <w:b/>
      </w:rPr>
      <w:t>1107</w:t>
    </w:r>
    <w:r w:rsidR="00353D05">
      <w:rPr>
        <w:rFonts w:hAnsi="Times New Roman" w:ascii="Times New Roman"/>
        <w:b/>
      </w:rPr>
      <w:t>/16-</w:t>
    </w:r>
    <w:r w:rsidR="007E5C5C">
      <w:rPr>
        <w:rFonts w:hAnsi="Times New Roman" w:ascii="Times New Roman"/>
        <w:b/>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0D5E"/>
    <w:rsid w:val="000815B1"/>
    <w:rsid w:val="00086140"/>
    <w:rsid w:val="000950FC"/>
    <w:rsid w:val="000956C5"/>
    <w:rsid w:val="00096116"/>
    <w:rsid w:val="000A743D"/>
    <w:rsid w:val="000B2727"/>
    <w:rsid w:val="000C0B5D"/>
    <w:rsid w:val="000D172F"/>
    <w:rsid w:val="000D2811"/>
    <w:rsid w:val="000D76AD"/>
    <w:rsid w:val="000E018A"/>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5219"/>
    <w:rsid w:val="002B7B51"/>
    <w:rsid w:val="002C01C1"/>
    <w:rsid w:val="002E21F0"/>
    <w:rsid w:val="002E721B"/>
    <w:rsid w:val="00302E70"/>
    <w:rsid w:val="003063CA"/>
    <w:rsid w:val="00316F3D"/>
    <w:rsid w:val="003310E4"/>
    <w:rsid w:val="00346EB8"/>
    <w:rsid w:val="00353D05"/>
    <w:rsid w:val="00363FA7"/>
    <w:rsid w:val="00366779"/>
    <w:rsid w:val="00387A4D"/>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41BA8"/>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0CE"/>
    <w:rsid w:val="005A4452"/>
    <w:rsid w:val="005B57CD"/>
    <w:rsid w:val="005C296E"/>
    <w:rsid w:val="005D1C21"/>
    <w:rsid w:val="005D5CBD"/>
    <w:rsid w:val="006016BC"/>
    <w:rsid w:val="0060647B"/>
    <w:rsid w:val="006100E1"/>
    <w:rsid w:val="006142E0"/>
    <w:rsid w:val="00616765"/>
    <w:rsid w:val="00627842"/>
    <w:rsid w:val="00633760"/>
    <w:rsid w:val="00634CF1"/>
    <w:rsid w:val="006418D0"/>
    <w:rsid w:val="00644DD2"/>
    <w:rsid w:val="00645938"/>
    <w:rsid w:val="006501BF"/>
    <w:rsid w:val="0065185D"/>
    <w:rsid w:val="0066246D"/>
    <w:rsid w:val="00662475"/>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66999"/>
    <w:rsid w:val="00784A2E"/>
    <w:rsid w:val="007878E7"/>
    <w:rsid w:val="00791D59"/>
    <w:rsid w:val="007A070F"/>
    <w:rsid w:val="007A23CD"/>
    <w:rsid w:val="007B0FDC"/>
    <w:rsid w:val="007D4BF6"/>
    <w:rsid w:val="007E0C1B"/>
    <w:rsid w:val="007E1313"/>
    <w:rsid w:val="007E4D5B"/>
    <w:rsid w:val="007E5AB9"/>
    <w:rsid w:val="007E5C5C"/>
    <w:rsid w:val="007F57A8"/>
    <w:rsid w:val="008209E5"/>
    <w:rsid w:val="00825790"/>
    <w:rsid w:val="00825C11"/>
    <w:rsid w:val="008272FA"/>
    <w:rsid w:val="00836928"/>
    <w:rsid w:val="00840371"/>
    <w:rsid w:val="00843182"/>
    <w:rsid w:val="008440DF"/>
    <w:rsid w:val="008444E9"/>
    <w:rsid w:val="00855C3C"/>
    <w:rsid w:val="0085747B"/>
    <w:rsid w:val="00871630"/>
    <w:rsid w:val="00882E2A"/>
    <w:rsid w:val="00883ABB"/>
    <w:rsid w:val="008872B1"/>
    <w:rsid w:val="008B0711"/>
    <w:rsid w:val="008B3A73"/>
    <w:rsid w:val="008B5E3A"/>
    <w:rsid w:val="008B5FA4"/>
    <w:rsid w:val="008C06B9"/>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230D"/>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B7479"/>
    <w:rsid w:val="00AC3281"/>
    <w:rsid w:val="00AC5A01"/>
    <w:rsid w:val="00AC6A2D"/>
    <w:rsid w:val="00AD00F1"/>
    <w:rsid w:val="00AD4EF2"/>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1A5B"/>
    <w:rsid w:val="00C34CDF"/>
    <w:rsid w:val="00C36650"/>
    <w:rsid w:val="00C43DCB"/>
    <w:rsid w:val="00C4502E"/>
    <w:rsid w:val="00C5009A"/>
    <w:rsid w:val="00C53CC1"/>
    <w:rsid w:val="00C574F8"/>
    <w:rsid w:val="00C70C44"/>
    <w:rsid w:val="00C743AB"/>
    <w:rsid w:val="00C77365"/>
    <w:rsid w:val="00C837E1"/>
    <w:rsid w:val="00C84246"/>
    <w:rsid w:val="00C92D39"/>
    <w:rsid w:val="00C95D7D"/>
    <w:rsid w:val="00CA756A"/>
    <w:rsid w:val="00CB38BD"/>
    <w:rsid w:val="00CB6663"/>
    <w:rsid w:val="00CD51DF"/>
    <w:rsid w:val="00CD527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49D6"/>
    <w:rsid w:val="00D879F1"/>
    <w:rsid w:val="00D9508B"/>
    <w:rsid w:val="00DA695D"/>
    <w:rsid w:val="00DA729E"/>
    <w:rsid w:val="00DB4C10"/>
    <w:rsid w:val="00DC371F"/>
    <w:rsid w:val="00DD002B"/>
    <w:rsid w:val="00DD429D"/>
    <w:rsid w:val="00DE2E3E"/>
    <w:rsid w:val="00DE3197"/>
    <w:rsid w:val="00DF7F98"/>
    <w:rsid w:val="00E144BE"/>
    <w:rsid w:val="00E16057"/>
    <w:rsid w:val="00E304E3"/>
    <w:rsid w:val="00E322A7"/>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D75FD"/>
    <w:rsid w:val="00EE5FB1"/>
    <w:rsid w:val="00EF2314"/>
    <w:rsid w:val="00EF417D"/>
    <w:rsid w:val="00EF6274"/>
    <w:rsid w:val="00EF636F"/>
    <w:rsid w:val="00F002D4"/>
    <w:rsid w:val="00F02101"/>
    <w:rsid w:val="00F02BFA"/>
    <w:rsid w:val="00F05076"/>
    <w:rsid w:val="00F073CB"/>
    <w:rsid w:val="00F53886"/>
    <w:rsid w:val="00F61836"/>
    <w:rsid w:val="00F642A6"/>
    <w:rsid w:val="00F731C0"/>
    <w:rsid w:val="00F8372D"/>
    <w:rsid w:val="00FB29F7"/>
    <w:rsid w:val="00FB2A16"/>
    <w:rsid w:val="00FC4253"/>
    <w:rsid w:val="00FD2E9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5A40CE"/>
    <w:rPr>
      <w:color w:val="808080"/>
      <w:bdr w:space="0" w:sz="0" w:color="auto" w:val="none"/>
      <w:shd w:fill="auto" w:color="auto" w:val="clear"/>
    </w:rPr>
  </w:style>
  <w:style w:customStyle="true" w:styleId="eSPISCCParagraphDefaultFont" w:type="character">
    <w:name w:val="eSPIS_CC_Paragraph Default Font"/>
    <w:basedOn w:val="Zadanifontodlomka"/>
    <w:rsid w:val="005A40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40C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A40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40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5A40CE"/>
    <w:rPr>
      <w:color w:val="808080"/>
      <w:bdr w:color="auto" w:space="0" w:sz="0" w:val="none"/>
      <w:shd w:color="auto" w:fill="auto" w:val="clear"/>
    </w:rPr>
  </w:style>
  <w:style w:customStyle="1" w:styleId="eSPISCCParagraphDefaultFont" w:type="character">
    <w:name w:val="eSPIS_CC_Paragraph Default Font"/>
    <w:basedOn w:val="Zadanifontodlomka"/>
    <w:rsid w:val="005A40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40C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A40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40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1107</izvorni_sadrzaj>
    <derivirana_varijabla naziv="DomainObject.Predmet.Broj_1">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St-1107/2016</izvorni_sadrzaj>
    <derivirana_varijabla naziv="DomainObject.Predmet.OznakaBroj_1">St-1107/2016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PETRA d.o.o.</izvorni_sadrzaj>
    <derivirana_varijabla naziv="DomainObject.Predmet.ProtustrankaFormated_1">  PETRA d.o.o.</derivirana_varijabla>
  </DomainObject.Predmet.ProtustrankaFormated>
  <DomainObject.Predmet.ProtustrankaFormatedOIB>
    <izvorni_sadrzaj>  PETRA d.o.o., OIB 43336547798</izvorni_sadrzaj>
    <derivirana_varijabla naziv="DomainObject.Predmet.ProtustrankaFormatedOIB_1">  PETRA d.o.o., OIB 43336547798</derivirana_varijabla>
  </DomainObject.Predmet.ProtustrankaFormatedOIB>
  <DomainObject.Predmet.ProtustrankaFormatedWithAdress>
    <izvorni_sadrzaj> PETRA d.o.o., Luki 14a, 51000 Rijeka</izvorni_sadrzaj>
    <derivirana_varijabla naziv="DomainObject.Predmet.ProtustrankaFormatedWithAdress_1"> PETRA d.o.o., Luki 14a, 51000 Rijeka</derivirana_varijabla>
  </DomainObject.Predmet.ProtustrankaFormatedWithAdress>
  <DomainObject.Predmet.ProtustrankaFormatedWithAdressOIB>
    <izvorni_sadrzaj> PETRA d.o.o., OIB 43336547798, Luki 14a, 51000 Rijeka</izvorni_sadrzaj>
    <derivirana_varijabla naziv="DomainObject.Predmet.ProtustrankaFormatedWithAdressOIB_1"> PETRA d.o.o., OIB 43336547798, Luki 14a, 51000 Rijeka</derivirana_varijabla>
  </DomainObject.Predmet.ProtustrankaFormatedWithAdressOIB>
  <DomainObject.Predmet.ProtustrankaWithAdress>
    <izvorni_sadrzaj>PETRA d.o.o. Luki 14a, 51000 Rijeka</izvorni_sadrzaj>
    <derivirana_varijabla naziv="DomainObject.Predmet.ProtustrankaWithAdress_1">PETRA d.o.o. Luki 14a, 51000 Rijeka</derivirana_varijabla>
  </DomainObject.Predmet.ProtustrankaWithAdress>
  <DomainObject.Predmet.ProtustrankaWithAdressOIB>
    <izvorni_sadrzaj>PETRA d.o.o., OIB 43336547798, Luki 14a, 51000 Rijeka</izvorni_sadrzaj>
    <derivirana_varijabla naziv="DomainObject.Predmet.ProtustrankaWithAdressOIB_1">PETRA d.o.o., OIB 43336547798, Luki 14a, 51000 Rijeka</derivirana_varijabla>
  </DomainObject.Predmet.ProtustrankaWithAdressOIB>
  <DomainObject.Predmet.ProtustrankaNazivFormated>
    <izvorni_sadrzaj>PETRA d.o.o.</izvorni_sadrzaj>
    <derivirana_varijabla naziv="DomainObject.Predmet.ProtustrankaNazivFormated_1">PETRA d.o.o.</derivirana_varijabla>
  </DomainObject.Predmet.ProtustrankaNazivFormated>
  <DomainObject.Predmet.ProtustrankaNazivFormatedOIB>
    <izvorni_sadrzaj>PETRA d.o.o., OIB 43336547798</izvorni_sadrzaj>
    <derivirana_varijabla naziv="DomainObject.Predmet.ProtustrankaNazivFormatedOIB_1">PETRA d.o.o., OIB 43336547798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PETRA d.o.o.</item>
    </izvorni_sadrzaj>
    <derivirana_varijabla naziv="DomainObject.Predmet.ProtuStrankaListFormated_1">
      <item>PETRA d.o.o.</item>
    </derivirana_varijabla>
  </DomainObject.Predmet.ProtuStrankaListFormated>
  <DomainObject.Predmet.ProtuStrankaListFormatedOIB>
    <izvorni_sadrzaj>
      <item>PETRA d.o.o., OIB 43336547798</item>
    </izvorni_sadrzaj>
    <derivirana_varijabla naziv="DomainObject.Predmet.ProtuStrankaListFormatedOIB_1">
      <item>PETRA d.o.o., OIB 43336547798</item>
    </derivirana_varijabla>
  </DomainObject.Predmet.ProtuStrankaListFormatedOIB>
  <DomainObject.Predmet.ProtuStrankaListFormatedWithAdress>
    <izvorni_sadrzaj>
      <item>PETRA d.o.o., Luki 14a, 51000 Rijeka</item>
    </izvorni_sadrzaj>
    <derivirana_varijabla naziv="DomainObject.Predmet.ProtuStrankaListFormatedWithAdress_1">
      <item>PETRA d.o.o., Luki 14a, 51000 Rijeka</item>
    </derivirana_varijabla>
  </DomainObject.Predmet.ProtuStrankaListFormatedWithAdress>
  <DomainObject.Predmet.ProtuStrankaListFormatedWithAdressOIB>
    <izvorni_sadrzaj>
      <item>PETRA d.o.o., OIB 43336547798, Luki 14a, 51000 Rijeka</item>
    </izvorni_sadrzaj>
    <derivirana_varijabla naziv="DomainObject.Predmet.ProtuStrankaListFormatedWithAdressOIB_1">
      <item>PETRA d.o.o., OIB 43336547798, Luki 14a, 51000 Rijeka</item>
    </derivirana_varijabla>
  </DomainObject.Predmet.ProtuStrankaListFormatedWithAdressOIB>
  <DomainObject.Predmet.ProtuStrankaListNazivFormated>
    <izvorni_sadrzaj>
      <item>PETRA d.o.o.</item>
    </izvorni_sadrzaj>
    <derivirana_varijabla naziv="DomainObject.Predmet.ProtuStrankaListNazivFormated_1">
      <item>PETRA d.o.o.</item>
    </derivirana_varijabla>
  </DomainObject.Predmet.ProtuStrankaListNazivFormated>
  <DomainObject.Predmet.ProtuStrankaListNazivFormatedOIB>
    <izvorni_sadrzaj>
      <item>PETRA d.o.o., OIB 43336547798</item>
    </izvorni_sadrzaj>
    <derivirana_varijabla naziv="DomainObject.Predmet.ProtuStrankaListNazivFormatedOIB_1">
      <item>PETRA d.o.o., OIB 43336547798</item>
    </derivirana_varijabla>
  </DomainObject.Predmet.ProtuStrankaListNazivFormatedOIB>
  <DomainObject.Predmet.OstaliListFormated>
    <izvorni_sadrzaj>
      <item>Dajana Orenda</item>
    </izvorni_sadrzaj>
    <derivirana_varijabla naziv="DomainObject.Predmet.OstaliListFormated_1">
      <item>Dajana Orenda</item>
    </derivirana_varijabla>
  </DomainObject.Predmet.OstaliListFormated>
  <DomainObject.Predmet.OstaliListFormatedOIB>
    <izvorni_sadrzaj>
      <item>Dajana Orenda, OIB 32190257062</item>
    </izvorni_sadrzaj>
    <derivirana_varijabla naziv="DomainObject.Predmet.OstaliListFormatedOIB_1">
      <item>Dajana Orenda, OIB 32190257062</item>
    </derivirana_varijabla>
  </DomainObject.Predmet.OstaliListFormatedOIB>
  <DomainObject.Predmet.OstaliListFormatedWithAdress>
    <izvorni_sadrzaj>
      <item>Dajana Orenda, Dubrovačka 2, 51000 Rijeka</item>
    </izvorni_sadrzaj>
    <derivirana_varijabla naziv="DomainObject.Predmet.OstaliListFormatedWithAdress_1">
      <item>Dajana Orenda, Dubrovačka 2, 51000 Rijeka</item>
    </derivirana_varijabla>
  </DomainObject.Predmet.OstaliListFormatedWithAdress>
  <DomainObject.Predmet.OstaliListFormatedWithAdressOIB>
    <izvorni_sadrzaj>
      <item>Dajana Orenda, OIB 32190257062, Dubrovačka 2, 51000 Rijeka</item>
    </izvorni_sadrzaj>
    <derivirana_varijabla naziv="DomainObject.Predmet.OstaliListFormatedWithAdressOIB_1">
      <item>Dajana Orenda, OIB 32190257062, Dubrovačka 2, 51000 Rijeka</item>
    </derivirana_varijabla>
  </DomainObject.Predmet.OstaliListFormatedWithAdressOIB>
  <DomainObject.Predmet.OstaliListNazivFormated>
    <izvorni_sadrzaj>
      <item>Dajana Orenda</item>
    </izvorni_sadrzaj>
    <derivirana_varijabla naziv="DomainObject.Predmet.OstaliListNazivFormated_1">
      <item>Dajana Orenda</item>
    </derivirana_varijabla>
  </DomainObject.Predmet.OstaliListNazivFormated>
  <DomainObject.Predmet.OstaliListNazivFormatedOIB>
    <izvorni_sadrzaj>
      <item>Dajana Orenda, OIB 32190257062</item>
    </izvorni_sadrzaj>
    <derivirana_varijabla naziv="DomainObject.Predmet.OstaliListNazivFormatedOIB_1">
      <item>Dajana Orenda, OIB 32190257062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PETRA d.o.o.</izvorni_sadrzaj>
    <derivirana_varijabla naziv="DomainObject.Predmet.ProtustrankaIDrugi_1">PETRA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PETRA d.o.o., OIB 43336547798, Luki 14a, 51000 Rijeka</izvorni_sadrzaj>
    <derivirana_varijabla naziv="DomainObject.Predmet.ProtustrankaIDrugiAdressOIB_1">PETRA d.o.o., OIB 43336547798, Luki 14a,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PETRA d.o.o.</item>
      <item>Dajana Orenda</item>
    </izvorni_sadrzaj>
    <derivirana_varijabla naziv="DomainObject.Predmet.SudioniciListNaziv_1">
      <item>FINA  Rijeka</item>
      <item>PETRA d.o.o.</item>
      <item>Dajana Orenda</item>
    </derivirana_varijabla>
  </DomainObject.Predmet.SudioniciListNaziv>
  <DomainObject.Predmet.SudioniciListAdressOIB>
    <izvorni_sadrzaj>
      <item>FINA  Rijeka, OIB 85821130368, Frana Kurelca 8,51000 Rijeka</item>
      <item>PETRA d.o.o., OIB 43336547798, Luki 14a,51000 Rijeka</item>
      <item>Dajana Orenda, OIB 32190257062, Dubrovačka 2,51000 Rijeka</item>
    </izvorni_sadrzaj>
    <derivirana_varijabla naziv="DomainObject.Predmet.SudioniciListAdressOIB_1">
      <item>FINA  Rijeka, OIB 85821130368, Frana Kurelca 8,51000 Rijeka</item>
      <item>PETRA d.o.o., OIB 43336547798, Luki 14a,51000 Rijeka</item>
      <item>Dajana Orenda, OIB 32190257062, Dubrovačka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43336547798</item>
      <item>, OIB 32190257062</item>
    </izvorni_sadrzaj>
    <derivirana_varijabla naziv="DomainObject.Predmet.SudioniciListNazivOIB_1">
      <item>, OIB 85821130368</item>
      <item>, OIB 43336547798</item>
      <item>, OIB 32190257062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748C28-DFCA-4B03-8B4F-C1C8FEA2B6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1132</properties:Words>
  <properties:Characters>6388</properties:Characters>
  <properties:Lines>140</properties:Lines>
  <properties:Paragraphs>44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2017-05-09T12:20:00Z</dcterms:created>
  <dc:creator>dcmelik</dc:creator>
  <cp:lastModifiedBy>Jasna Radulović</cp:lastModifiedBy>
  <cp:lastPrinted>2017-05-09T12:15:00Z</cp:lastPrinted>
  <dcterms:modified xmlns:xsi="http://www.w3.org/2001/XMLSchema-instance" xsi:type="dcterms:W3CDTF">2017-05-09T12:32:00Z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