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2fa4ed" w14:paraId="82fa4ed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824FD4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244243">
              <w:t>41</w:t>
            </w:r>
            <w:r w:rsidR="00824FD4">
              <w:t>7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824FD4" w:rsidRPr="00824FD4">
        <w:rPr>
          <w:rFonts w:eastAsia="Times New Roman" w:hAnsi="Times New Roman" w:ascii="Times New Roman"/>
          <w:color w:val="000000"/>
          <w:sz w:val="24"/>
          <w:szCs w:val="24"/>
        </w:rPr>
        <w:t>NOSTRO d.o.o., Čakovec, Slemenice, Slemenice 23, OIB: 50087006510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D75D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22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</w:t>
      </w:r>
      <w:r w:rsidR="00824FD4">
        <w:rPr>
          <w:rFonts w:hAnsi="Times New Roman" w:ascii="Times New Roman"/>
          <w:sz w:val="24"/>
          <w:szCs w:val="24"/>
        </w:rPr>
        <w:t>članovima uprave</w:t>
      </w:r>
      <w:r w:rsidRPr="00590343">
        <w:rPr>
          <w:rFonts w:hAnsi="Times New Roman" w:ascii="Times New Roman"/>
          <w:sz w:val="24"/>
          <w:szCs w:val="24"/>
        </w:rPr>
        <w:t xml:space="preserve"> dužnika </w:t>
      </w:r>
      <w:r w:rsidR="00824FD4" w:rsidRPr="00824FD4">
        <w:rPr>
          <w:rFonts w:eastAsia="Times New Roman" w:hAnsi="Times New Roman" w:ascii="Times New Roman"/>
          <w:color w:val="000000"/>
          <w:sz w:val="24"/>
          <w:szCs w:val="24"/>
        </w:rPr>
        <w:t xml:space="preserve">NOSTRO d.o.o., Čakovec, Slemenice, </w:t>
      </w:r>
      <w:r w:rsidR="00824FD4" w:rsidRPr="00824FD4">
        <w:rPr>
          <w:rFonts w:eastAsia="Times New Roman" w:hAnsi="Times New Roman" w:ascii="Times New Roman"/>
          <w:sz w:val="24"/>
          <w:szCs w:val="24"/>
          <w:lang w:eastAsia="hr-HR"/>
        </w:rPr>
        <w:t>Silviu Novaku iz Slemenica, Slemenice 23, OIB: 04255376775 i Nataši Ilić iz Varaždina, Stjepana Vukovića 4, OIB: 80513306753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dostave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624A45">
        <w:rPr>
          <w:rFonts w:hAnsi="Times New Roman" w:ascii="Times New Roman"/>
          <w:sz w:val="24"/>
          <w:szCs w:val="24"/>
        </w:rPr>
        <w:t xml:space="preserve">Direktor </w:t>
      </w:r>
      <w:r w:rsidRPr="00590343">
        <w:rPr>
          <w:rFonts w:hAnsi="Times New Roman" w:ascii="Times New Roman"/>
          <w:sz w:val="24"/>
          <w:szCs w:val="24"/>
        </w:rPr>
        <w:t>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Upozorava se </w:t>
      </w:r>
      <w:r w:rsidRPr="00624A45">
        <w:rPr>
          <w:rFonts w:hAnsi="Times New Roman" w:ascii="Times New Roman"/>
          <w:sz w:val="24"/>
          <w:szCs w:val="24"/>
        </w:rPr>
        <w:t xml:space="preserve">direktor </w:t>
      </w:r>
      <w:r w:rsidRPr="00590343">
        <w:rPr>
          <w:rFonts w:hAnsi="Times New Roman" w:ascii="Times New Roman"/>
          <w:sz w:val="24"/>
          <w:szCs w:val="24"/>
        </w:rPr>
        <w:t>dužnika da za davanje neistinitoga ili nepotpunoga popisa imovine i obveza, odgovara kao za davanje lažnoga iskaza u postupku pred sudom.</w:t>
      </w: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24FD4" w:rsidP="00590343" w:rsid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24FD4">
        <w:rPr>
          <w:rFonts w:eastAsia="Times New Roman" w:hAnsi="Times New Roman" w:ascii="Times New Roman"/>
          <w:sz w:val="24"/>
          <w:szCs w:val="24"/>
          <w:lang w:eastAsia="hr-HR"/>
        </w:rPr>
        <w:tab/>
        <w:t>Predlagatelj je podnio ovome sudu prijedlog za otvaranje stečajnog postupka nad dužnikom navodeći da dužnik na dan 17. listopada 2018. u Očevidniku redoslijeda osnova za plaćanje ima evidentirane neizvršene osnove za plaćanje u neprekinutom razdoblju od 120 dana u ukupnom iznosu od 869.142,12 kn te da dužnik ima 20 zaposlenih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24FD4" w:rsidP="00590343" w:rsidR="00824FD4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D75DEF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624A45" w:rsidR="00624A45" w:rsidRPr="00624A4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624A45" w:rsidRPr="00624A45">
        <w:rPr>
          <w:rFonts w:eastAsia="Times New Roman" w:hAnsi="Times New Roman" w:ascii="Times New Roman"/>
          <w:sz w:val="24"/>
          <w:szCs w:val="24"/>
          <w:lang w:eastAsia="hr-HR"/>
        </w:rPr>
        <w:t>član uprave dužnika: Silvio Novak, Slemenice, Slemenice 23</w:t>
      </w:r>
    </w:p>
    <w:p w:rsidRDefault="00624A45" w:rsidP="00624A45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624A45">
        <w:rPr>
          <w:rFonts w:eastAsia="Times New Roman" w:hAnsi="Times New Roman" w:ascii="Times New Roman"/>
          <w:sz w:val="24"/>
          <w:szCs w:val="24"/>
          <w:lang w:eastAsia="hr-HR"/>
        </w:rPr>
        <w:t>član uprave dužnika: Nataša Ilić, Varaždin, Stjepana Vukovića 4</w:t>
      </w:r>
    </w:p>
    <w:p w:rsidRDefault="00B06EFD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590343" w:rsidRPr="00590343">
        <w:rPr>
          <w:rFonts w:hAnsi="Times New Roman" w:ascii="Times New Roman"/>
          <w:sz w:val="24"/>
          <w:szCs w:val="24"/>
        </w:rPr>
        <w:t>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507779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B06EFD" w:rsidRPr="00B06EFD">
      <w:rPr>
        <w:rFonts w:hAnsi="Times New Roman" w:ascii="Times New Roman"/>
        <w:bCs/>
        <w:noProof/>
        <w:sz w:val="24"/>
        <w:szCs w:val="24"/>
      </w:rPr>
      <w:t>Poslovni broj: 10 St-417/2018-4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06EF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633B"/>
    <w:rsid w:val="00624A45"/>
    <w:rsid w:val="00685195"/>
    <w:rsid w:val="006F7BE7"/>
    <w:rsid w:val="00711D03"/>
    <w:rsid w:val="00725558"/>
    <w:rsid w:val="00741600"/>
    <w:rsid w:val="00757A30"/>
    <w:rsid w:val="007802E2"/>
    <w:rsid w:val="0078483D"/>
    <w:rsid w:val="0078776D"/>
    <w:rsid w:val="007A409A"/>
    <w:rsid w:val="007B18F5"/>
    <w:rsid w:val="00804A7D"/>
    <w:rsid w:val="00824FD4"/>
    <w:rsid w:val="008659E3"/>
    <w:rsid w:val="0089457C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06EFD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75DEF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6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E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E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E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E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6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E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E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E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E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St-309/17-17 od 22. siječnja 2018. 
potvrđen predst. sporazum</izvorni_sadrzaj>
    <derivirana_varijabla naziv="DomainObject.Predmet.PrimjedbaSuca_1">5 St-309/17-17 od 22. siječnja 2018. 
potvrđen predst. sporazum</derivirana_varijabla>
  </DomainObject.Predmet.PrimjedbaSuca>
  <DomainObject.Predmet.ProtustrankaFormated>
    <izvorni_sadrzaj>  NOSTRO društvo s ograničenom odgovornošću za tekstilnu proizvodnju, turistička agencija zastupanog po punomoćniku Silvio Novak; Nataša Ilić</izvorni_sadrzaj>
    <derivirana_varijabla naziv="DomainObject.Predmet.ProtustrankaFormated_1">  NOSTRO društvo s ograničenom odgovornošću za tekstilnu proizvodnju, turistička agencija zastupanog po punomoćniku Silvio Novak; Nataša Ilić</derivirana_varijabla>
  </DomainObject.Predmet.ProtustrankaFormated>
  <DomainObject.Predmet.ProtustrankaFormatedOIB>
    <izvorni_sadrzaj>  NOSTRO društvo s ograničenom odgovornošću za tekstilnu proizvodnju, turistička agencija, OIB 50087006510 zastupanog po punomoćniku Silvio Novak; Nataša Ilić</izvorni_sadrzaj>
    <derivirana_varijabla naziv="DomainObject.Predmet.ProtustrankaFormatedOIB_1">  NOSTRO društvo s ograničenom odgovornošću za tekstilnu proizvodnju, turistička agencija, OIB 50087006510 zastupanog po punomoćniku Silvio Novak; Nataša Ilić</derivirana_varijabla>
  </DomainObject.Predmet.ProtustrankaFormatedOIB>
  <DomainObject.Predmet.ProtustrankaFormatedWithAdress>
    <izvorni_sadrzaj> NOSTRO društvo s ograničenom odgovornošću za tekstilnu proizvodnju, turistička agencija, Slemenice 23, 40000 Slemenice zastupanog po punomoćniku Silvio Novak; Nataša Ilić</izvorni_sadrzaj>
    <derivirana_varijabla naziv="DomainObject.Predmet.ProtustrankaFormatedWithAdress_1"> NOSTRO društvo s ograničenom odgovornošću za tekstilnu proizvodnju, turistička agencija, Slemenice 23, 40000 Slemenice zastupanog po punomoćniku Silvio Novak; Nataša Ilić</derivirana_varijabla>
  </DomainObject.Predmet.ProtustrankaFormatedWithAdress>
  <DomainObject.Predmet.ProtustrankaFormatedWithAdressOIB>
    <izvorni_sadrzaj> NOSTRO društvo s ograničenom odgovornošću za tekstilnu proizvodnju, turistička agencija, OIB 50087006510, Slemenice 23, 40000 Slemenice zastupanog po punomoćniku Silvio Novak; Nataša Ilić</izvorni_sadrzaj>
    <derivirana_varijabla naziv="DomainObject.Predmet.ProtustrankaFormatedWithAdressOIB_1"> NOSTRO društvo s ograničenom odgovornošću za tekstilnu proizvodnju, turistička agencija, OIB 50087006510, Slemenice 23, 40000 Slemenice zastupanog po punomoćniku Silvio Novak; Nataša Ilić</derivirana_varijabla>
  </DomainObject.Predmet.ProtustrankaFormatedWithAdressOIB>
  <DomainObject.Predmet.ProtustrankaWithAdress>
    <izvorni_sadrzaj>NOSTRO društvo s ograničenom odgovornošću za tekstilnu proizvodnju, turistička agencija Slemenice 23, 40000 Slemenice</izvorni_sadrzaj>
    <derivirana_varijabla naziv="DomainObject.Predmet.ProtustrankaWithAdress_1">NOSTRO društvo s ograničenom odgovornošću za tekstilnu proizvodnju, turistička agencija Slemenice 23, 40000 Slemenice</derivirana_varijabla>
  </DomainObject.Predmet.ProtustrankaWithAdress>
  <DomainObject.Predmet.ProtustrankaWithAdressOIB>
    <izvorni_sadrzaj>NOSTRO društvo s ograničenom odgovornošću za tekstilnu proizvodnju, turistička agencija, OIB 50087006510, Slemenice 23, 40000 Slemenice</izvorni_sadrzaj>
    <derivirana_varijabla naziv="DomainObject.Predmet.ProtustrankaWithAdressOIB_1">NOSTRO društvo s ograničenom odgovornošću za tekstilnu proizvodnju, turistička agencija, OIB 50087006510, Slemenice 23, 40000 Slemenice</derivirana_varijabla>
  </DomainObject.Predmet.ProtustrankaWithAdressOIB>
  <DomainObject.Predmet.ProtustrankaNazivFormated>
    <izvorni_sadrzaj>NOSTRO društvo s ograničenom odgovornošću za tekstilnu proizvodnju, turistička agencija</izvorni_sadrzaj>
    <derivirana_varijabla naziv="DomainObject.Predmet.ProtustrankaNazivFormated_1">NOSTRO društvo s ograničenom odgovornošću za tekstilnu proizvodnju, turistička agencija</derivirana_varijabla>
  </DomainObject.Predmet.ProtustrankaNazivFormated>
  <DomainObject.Predmet.ProtustrankaNazivFormatedOIB>
    <izvorni_sadrzaj>NOSTRO društvo s ograničenom odgovornošću za tekstilnu proizvodnju, turistička agencija, OIB 50087006510</izvorni_sadrzaj>
    <derivirana_varijabla naziv="DomainObject.Predmet.ProtustrankaNazivFormatedOIB_1">NOSTRO društvo s ograničenom odgovornošću za tekstilnu proizvodnju, turistička agencija, OIB 50087006510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869142.12</izvorni_sadrzaj>
    <derivirana_varijabla naziv="DomainObject.Predmet.TrenutnaVrijednost_1">869142.12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NOSTRO društvo s ograničenom odgovornošću za tekstilnu proizvodnju, turistička agencija zastupanog po punomoćniku Silvio Novak; Nataša Ilić</item>
    </izvorni_sadrzaj>
    <derivirana_varijabla naziv="DomainObject.Predmet.ProtuStrankaListFormated_1">
      <item>NOSTRO društvo s ograničenom odgovornošću za tekstilnu proizvodnju, turistička agencija zastupanog po punomoćniku Silvio Novak; Nataša Ilić</item>
    </derivirana_varijabla>
  </DomainObject.Predmet.ProtuStrankaListFormated>
  <DomainObject.Predmet.ProtuStrankaListFormatedOIB>
    <izvorni_sadrzaj>
      <item>NOSTRO društvo s ograničenom odgovornošću za tekstilnu proizvodnju, turistička agencija, OIB 50087006510 zastupanog po punomoćniku Silvio Novak; Nataša Ilić</item>
    </izvorni_sadrzaj>
    <derivirana_varijabla naziv="DomainObject.Predmet.ProtuStrankaListFormatedOIB_1">
      <item>NOSTRO društvo s ograničenom odgovornošću za tekstilnu proizvodnju, turistička agencija, OIB 50087006510 zastupanog po punomoćniku Silvio Novak; Nataša Ilić</item>
    </derivirana_varijabla>
  </DomainObject.Predmet.ProtuStrankaListFormatedOIB>
  <DomainObject.Predmet.ProtuStrankaListFormatedWithAdress>
    <izvorni_sadrzaj>
      <item>NOSTRO društvo s ograničenom odgovornošću za tekstilnu proizvodnju, turistička agencija, Slemenice 23, 40000 Slemenice zastupanog po punomoćniku Silvio Novak; Nataša Ilić</item>
    </izvorni_sadrzaj>
    <derivirana_varijabla naziv="DomainObject.Predmet.ProtuStrankaListFormatedWithAdress_1">
      <item>NOSTRO društvo s ograničenom odgovornošću za tekstilnu proizvodnju, turistička agencija, Slemenice 23, 40000 Slemenice zastupanog po punomoćniku Silvio Novak; Nataša Ilić</item>
    </derivirana_varijabla>
  </DomainObject.Predmet.ProtuStrankaListFormatedWithAdress>
  <DomainObject.Predmet.ProtuStrankaListFormatedWithAdressOIB>
    <izvorni_sadrzaj>
      <item>NOSTRO društvo s ograničenom odgovornošću za tekstilnu proizvodnju, turistička agencija, OIB 50087006510, Slemenice 23, 40000 Slemenice zastupanog po punomoćniku Silvio Novak; Nataša Ilić</item>
    </izvorni_sadrzaj>
    <derivirana_varijabla naziv="DomainObject.Predmet.ProtuStrankaListFormatedWithAdressOIB_1">
      <item>NOSTRO društvo s ograničenom odgovornošću za tekstilnu proizvodnju, turistička agencija, OIB 50087006510, Slemenice 23, 40000 Slemenice zastupanog po punomoćniku Silvio Novak; Nataša Ilić</item>
    </derivirana_varijabla>
  </DomainObject.Predmet.ProtuStrankaListFormatedWithAdressOIB>
  <DomainObject.Predmet.ProtuStrankaListNazivFormated>
    <izvorni_sadrzaj>
      <item>NOSTRO društvo s ograničenom odgovornošću za tekstilnu proizvodnju, turistička agencija</item>
    </izvorni_sadrzaj>
    <derivirana_varijabla naziv="DomainObject.Predmet.ProtuStrankaListNazivFormated_1">
      <item>NOSTRO društvo s ograničenom odgovornošću za tekstilnu proizvodnju, turistička agencija</item>
    </derivirana_varijabla>
  </DomainObject.Predmet.ProtuStrankaListNazivFormated>
  <DomainObject.Predmet.ProtuStrankaListNazivFormatedOIB>
    <izvorni_sadrzaj>
      <item>NOSTRO društvo s ograničenom odgovornošću za tekstilnu proizvodnju, turistička agencija, OIB 50087006510</item>
    </izvorni_sadrzaj>
    <derivirana_varijabla naziv="DomainObject.Predmet.ProtuStrankaListNazivFormatedOIB_1">
      <item>NOSTRO društvo s ograničenom odgovornošću za tekstilnu proizvodnju, turistička agencija, OIB 50087006510</item>
    </derivirana_varijabla>
  </DomainObject.Predmet.ProtuStrankaListNazivFormatedOIB>
  <DomainObject.Predmet.OstaliListFormated>
    <izvorni_sadrzaj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</izvorni_sadrzaj>
    <derivirana_varijabla naziv="DomainObject.Predmet.OstaliListFormated_1"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</derivirana_varijabla>
  </DomainObject.Predmet.OstaliListFormated>
  <DomainObject.Predmet.OstaliListFormatedOIB>
    <izvorni_sadrzaj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</izvorni_sadrzaj>
    <derivirana_varijabla naziv="DomainObject.Predmet.OstaliListFormatedOIB_1"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</derivirana_varijabla>
  </DomainObject.Predmet.OstaliListFormatedOIB>
  <DomainObject.Predmet.OstaliListFormatedWithAdress>
    <izvorni_sadrzaj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izvorni_sadrzaj>
    <derivirana_varijabla naziv="DomainObject.Predmet.OstaliListFormatedWithAdress_1"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izvorni_sadrzaj>
    <derivirana_varijabla naziv="DomainObject.Predmet.OstaliListFormatedWithAdressOIB_1"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Silvio Novak</item>
      <item>Nataša Ilić</item>
      <item>Županijsko državno odvjetništvo</item>
      <item>Raiffeisenbank Austria d.d.</item>
    </izvorni_sadrzaj>
    <derivirana_varijabla naziv="DomainObject.Predmet.OstaliListNazivFormated_1">
      <item>Sudski registar</item>
      <item>Silvio Novak</item>
      <item>Nataša Ilić</item>
      <item>Županijsko državno odvjetništvo</item>
      <item>Raiffeisenbank Austria d.d.</item>
    </derivirana_varijabla>
  </DomainObject.Predmet.OstaliListNazivFormated>
  <DomainObject.Predmet.OstaliListNazivFormatedOIB>
    <izvorni_sadrzaj>
      <item>Sudski registar</item>
      <item>Silvio Novak, OIB 04255376775</item>
      <item>Nataša Ilić, OIB 80513306753</item>
      <item>Županijsko državno odvjetništvo</item>
      <item>Raiffeisenbank Austria d.d.</item>
    </izvorni_sadrzaj>
    <derivirana_varijabla naziv="DomainObject.Predmet.OstaliListNazivFormatedOIB_1">
      <item>Sudski registar</item>
      <item>Silvio Novak, OIB 04255376775</item>
      <item>Nataša Ilić, OIB 80513306753</item>
      <item>Županijsko državno odvjetništvo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NOSTRO društvo s ograničenom odgovornošću za tekstilnu proizvodnju, turistička agencija</izvorni_sadrzaj>
    <derivirana_varijabla naziv="DomainObject.Predmet.ProtustrankaIDrugi_1">NOSTRO društvo s ograničenom odgovornošću za tekstilnu proizvodnju,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NOSTRO društvo s ograničenom odgovornošću za tekstilnu proizvodnju, turistička agencija, OIB 50087006510, Slemenice 23, 40000 Slemenice</izvorni_sadrzaj>
    <derivirana_varijabla naziv="DomainObject.Predmet.ProtustrankaIDrugiAdressOIB_1">NOSTRO društvo s ograničenom odgovornošću za tekstilnu proizvodnju, turistička agencija, OIB 50087006510, Slemenice 23, 40000 Slemenice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</izvorni_sadrzaj>
    <derivirana_varijabla naziv="DomainObject.Predmet.SudioniciListNaziv_1"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50087006510</item>
      <item>, OIB null</item>
      <item>, OIB 04255376775</item>
      <item>, OIB 80513306753</item>
      <item>, OIB null</item>
      <item>, OIB null</item>
    </izvorni_sadrzaj>
    <derivirana_varijabla naziv="DomainObject.Predmet.SudioniciListNazivOIB_1">
      <item>, OIB 85821130368</item>
      <item>, OIB 50087006510</item>
      <item>, OIB null</item>
      <item>, OIB 04255376775</item>
      <item>, OIB 80513306753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35E60-E9BB-4A31-8401-A8537E4E7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2330</properties:Characters>
  <properties:Lines>79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2018-10-19T12:22:00Z</dcterms:created>
  <dc:creator>Mirjana Mlinarić</dc:creator>
  <cp:lastModifiedBy>Nevenka Vuković</cp:lastModifiedBy>
  <cp:lastPrinted>2018-10-17T06:20:00Z</cp:lastPrinted>
  <dcterms:modified xmlns:xsi="http://www.w3.org/2001/XMLSchema-instance" xsi:type="dcterms:W3CDTF">2018-10-22T06:04:00Z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(St-417-18-4 Zaključak - nalog direktorima da dostave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