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633c" w14:paraId="ddf633c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FB07F3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4B44C2" w:rsidP="004B44C2" w:rsidR="004B44C2">
      <w:pPr>
        <w:ind w:firstLine="720"/>
      </w:pPr>
      <w:r w:rsidRPr="005364F8">
        <w:t>Pazin</w:t>
      </w:r>
      <w:r w:rsidR="00C701B8" w:rsidRPr="005364F8">
        <w:t xml:space="preserve">, Dršćevka 1 </w:t>
      </w:r>
      <w:r w:rsidR="00C701B8" w:rsidRPr="005364F8">
        <w:tab/>
      </w:r>
    </w:p>
    <w:p w:rsidRDefault="00C701B8" w:rsidP="004B44C2" w:rsidR="00C701B8" w:rsidRPr="005364F8">
      <w:pPr>
        <w:ind w:firstLine="720"/>
      </w:pP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9B5E3F" w:rsidR="00C701B8">
      <w:pPr>
        <w:jc w:val="center"/>
      </w:pPr>
      <w:r>
        <w:t>R E P U B L I K A  H R V A T S K A</w:t>
      </w:r>
    </w:p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261455" w:rsidRPr="00261455">
        <w:t xml:space="preserve">Trgovački sud u Pazinu, po stečajnom sucu Ivanu Dujiću, u postupku po prijedlogu </w:t>
      </w:r>
      <w:r w:rsidR="00AB1448" w:rsidRPr="00AB1448">
        <w:t>po prijedlogu predlagatelja FINE, OIB: 85821130368, RC Rijeka, Podružnica Pula, Giardini 5</w:t>
      </w:r>
      <w:r w:rsidR="00261455" w:rsidRPr="00261455">
        <w:t xml:space="preserve">, radi otvaranja stečajnog postupka nad trgovačkim društvom </w:t>
      </w:r>
      <w:r w:rsidR="00823CB4" w:rsidRPr="002F0BCA">
        <w:t>EURO BRIST d.o.o. Novigrad, Dajla 37, OIB 86842413125</w:t>
      </w:r>
      <w:r w:rsidR="006042F4">
        <w:t xml:space="preserve">, </w:t>
      </w:r>
      <w:r w:rsidR="00823CB4">
        <w:t>03</w:t>
      </w:r>
      <w:r w:rsidRPr="00DF28E8">
        <w:t xml:space="preserve">. </w:t>
      </w:r>
      <w:r w:rsidR="00823CB4">
        <w:t xml:space="preserve">listopada </w:t>
      </w:r>
      <w:r w:rsidRPr="00DF28E8">
        <w:t>201</w:t>
      </w:r>
      <w:r w:rsidR="00EE14E8">
        <w:t>6</w:t>
      </w:r>
      <w:r w:rsidRPr="00DF28E8">
        <w:t>.</w:t>
      </w:r>
    </w:p>
    <w:p w:rsidRDefault="00326CC0" w:rsidP="00C701B8" w:rsidR="00326CC0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823CB4" w:rsidRPr="002F0BCA">
        <w:t>EURO BRIST d.o.o. Novigrad, Dajla 37, OIB 86842413125</w:t>
      </w:r>
      <w:r>
        <w:t>.</w:t>
      </w:r>
    </w:p>
    <w:p w:rsidRDefault="00020463" w:rsidP="00020463" w:rsidR="00020463">
      <w:pPr>
        <w:jc w:val="both"/>
      </w:pPr>
    </w:p>
    <w:p w:rsidRDefault="00020463" w:rsidP="00326CC0" w:rsidR="00326CC0">
      <w:pPr>
        <w:jc w:val="both"/>
      </w:pPr>
      <w:r>
        <w:t>II</w:t>
      </w:r>
      <w:r>
        <w:tab/>
        <w:t xml:space="preserve">Za stečajnog upravitelja imenuje se </w:t>
      </w:r>
      <w:r w:rsidR="00823CB4">
        <w:rPr>
          <w:szCs w:val="20"/>
        </w:rPr>
        <w:t>Jelenko Lehki iz Zagreba, Pavla Hatza 10, OIB 96068307857</w:t>
      </w:r>
      <w:r w:rsidR="00AB1448" w:rsidRPr="00AB1448">
        <w:t>.</w:t>
      </w:r>
    </w:p>
    <w:p w:rsidRDefault="006042F4" w:rsidP="00020463" w:rsidR="006042F4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823CB4" w:rsidRPr="002F0BCA">
        <w:t>EURO BRIST d.o.o. Novigrad, Dajla 37, OIB 86842413125</w:t>
      </w:r>
      <w:r w:rsidR="00823CB4"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55713A" w:rsidP="0055713A" w:rsidR="0055713A">
      <w:pPr>
        <w:ind w:firstLine="708"/>
        <w:jc w:val="both"/>
      </w:pPr>
      <w:r>
        <w:t>Rješenjem ovog suda posl.br. St-</w:t>
      </w:r>
      <w:r w:rsidR="00823CB4">
        <w:t>865</w:t>
      </w:r>
      <w:r>
        <w:t>/16-</w:t>
      </w:r>
      <w:r w:rsidR="00823CB4">
        <w:t>5</w:t>
      </w:r>
      <w:r>
        <w:t xml:space="preserve"> od </w:t>
      </w:r>
      <w:r w:rsidR="00823CB4">
        <w:t>20</w:t>
      </w:r>
      <w:r>
        <w:t xml:space="preserve">. </w:t>
      </w:r>
      <w:r w:rsidR="00823CB4">
        <w:t xml:space="preserve">lipnja </w:t>
      </w:r>
      <w:r>
        <w:t>2016. odlučeno je:</w:t>
      </w:r>
    </w:p>
    <w:p w:rsidRDefault="0055713A" w:rsidP="00823CB4" w:rsidR="00823CB4" w:rsidRPr="00042A52">
      <w:pPr>
        <w:ind w:firstLine="708" w:right="-2"/>
        <w:jc w:val="both"/>
      </w:pPr>
      <w:r>
        <w:t>„</w:t>
      </w:r>
      <w:r w:rsidR="00823CB4" w:rsidRPr="00042A52">
        <w:t>I.</w:t>
      </w:r>
      <w:r w:rsidR="00823CB4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823CB4" w:rsidRPr="00EB6C6F">
        <w:t xml:space="preserve">društvom </w:t>
      </w:r>
      <w:r w:rsidR="00823CB4" w:rsidRPr="002F0BCA">
        <w:t>EURO BRIST d.o.o. Novigrad, Dajla 37, OIB 86842413125</w:t>
      </w:r>
      <w:r w:rsidR="00823CB4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823CB4" w:rsidP="00823CB4" w:rsidR="00823CB4" w:rsidRPr="00042A52">
      <w:pPr>
        <w:ind w:right="-2"/>
        <w:jc w:val="both"/>
      </w:pPr>
      <w:r>
        <w:tab/>
        <w:t>01</w:t>
      </w:r>
      <w:r w:rsidRPr="00042A52">
        <w:t xml:space="preserve">. </w:t>
      </w:r>
      <w:r>
        <w:t>rujna 2016. u 09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823CB4" w:rsidP="00823CB4" w:rsidR="00823CB4">
      <w:pPr>
        <w:ind w:right="-2"/>
        <w:jc w:val="both"/>
      </w:pPr>
      <w:r w:rsidRPr="00042A52">
        <w:t>na koje se pozivaju:</w:t>
      </w:r>
    </w:p>
    <w:p w:rsidRDefault="00823CB4" w:rsidP="00823CB4" w:rsidR="00823CB4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823CB4" w:rsidP="00823CB4" w:rsidR="00823CB4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823CB4" w:rsidP="00823CB4" w:rsidR="00823CB4">
      <w:pPr>
        <w:ind w:right="-2"/>
        <w:jc w:val="both"/>
      </w:pPr>
      <w:r w:rsidRPr="003B1FC8">
        <w:tab/>
      </w:r>
      <w:r w:rsidRPr="003B1FC8">
        <w:tab/>
        <w:t>- zakonski zastupni</w:t>
      </w:r>
      <w:r>
        <w:t>ci</w:t>
      </w:r>
      <w:r w:rsidRPr="003B1FC8">
        <w:t xml:space="preserve"> dužnika </w:t>
      </w:r>
      <w:r w:rsidRPr="002F0BCA">
        <w:t>Damir Starić iz Novigrada, Dajla 37</w:t>
      </w:r>
      <w:r>
        <w:t xml:space="preserve"> i Željko Valenta</w:t>
      </w:r>
      <w:r w:rsidRPr="005462E9">
        <w:t xml:space="preserve"> iz </w:t>
      </w:r>
      <w:r>
        <w:t>Novigrada, Dajla 29.</w:t>
      </w:r>
    </w:p>
    <w:p w:rsidRDefault="00823CB4" w:rsidP="00823CB4" w:rsidR="00823CB4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823CB4" w:rsidP="00823CB4" w:rsidR="0055713A">
      <w:pPr>
        <w:ind w:firstLine="708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</w:t>
      </w:r>
      <w:r w:rsidR="0055713A">
        <w:t>“.</w:t>
      </w:r>
    </w:p>
    <w:p w:rsidRDefault="0055713A" w:rsidP="0055713A" w:rsidR="0055713A">
      <w:pPr>
        <w:ind w:firstLine="708"/>
        <w:jc w:val="both"/>
      </w:pPr>
    </w:p>
    <w:p w:rsidRDefault="0055713A" w:rsidP="00823CB4" w:rsidR="0055713A">
      <w:pPr>
        <w:ind w:firstLine="708"/>
        <w:jc w:val="both"/>
      </w:pPr>
      <w:r>
        <w:t>To je rješenje objavljeno na mrežnoj stranici e-oglasna ploča sudova 2</w:t>
      </w:r>
      <w:r w:rsidR="00823CB4">
        <w:t>0</w:t>
      </w:r>
      <w:r>
        <w:t xml:space="preserve">. </w:t>
      </w:r>
      <w:r w:rsidR="00823CB4">
        <w:t xml:space="preserve">lipnja </w:t>
      </w:r>
      <w:r>
        <w:t xml:space="preserve">2016. godine, te se dostava smatra obavljenom istekom osmog dana od dana objave, sukladno čl. 12. st. 1. Stečajnog zakona. </w:t>
      </w:r>
    </w:p>
    <w:p w:rsidRDefault="0083096B" w:rsidP="0055713A" w:rsidR="0083096B">
      <w:pPr>
        <w:ind w:firstLine="708"/>
        <w:jc w:val="both"/>
      </w:pPr>
      <w:r>
        <w:lastRenderedPageBreak/>
        <w:t xml:space="preserve">29. kolovoza 2016. </w:t>
      </w:r>
      <w:r w:rsidR="00E86BD8">
        <w:t xml:space="preserve">dužnik je dostavio podnesak u kojem navodi da se ne protivi otvaranju stečajnog postupka. Uz podnesak je dostavio i popis imovine iz kojeg proizlazi da je dužnik vlasnik </w:t>
      </w:r>
      <w:r w:rsidR="00E10BD9">
        <w:t>teretnog automobila Fiat Iveco, proizvedenog 1990. godine.</w:t>
      </w:r>
    </w:p>
    <w:p w:rsidRDefault="0083096B" w:rsidP="0055713A" w:rsidR="0083096B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 xml:space="preserve">Na ročište od </w:t>
      </w:r>
      <w:r w:rsidR="00823CB4">
        <w:t>01</w:t>
      </w:r>
      <w:r>
        <w:t xml:space="preserve">. </w:t>
      </w:r>
      <w:r w:rsidR="00823CB4">
        <w:t xml:space="preserve">rujna </w:t>
      </w:r>
      <w:r>
        <w:t>2016.</w:t>
      </w:r>
      <w:r w:rsidR="00823CB4">
        <w:t xml:space="preserve"> </w:t>
      </w:r>
      <w:r>
        <w:t>nitko nije pristupio.</w:t>
      </w:r>
    </w:p>
    <w:p w:rsidRDefault="0055713A" w:rsidP="0055713A" w:rsidR="0055713A">
      <w:pPr>
        <w:ind w:firstLine="708"/>
        <w:jc w:val="both"/>
      </w:pPr>
    </w:p>
    <w:p w:rsidRDefault="0055713A" w:rsidP="0055713A" w:rsidR="0055713A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55713A" w:rsidP="0055713A" w:rsidR="0083096B">
      <w:pPr>
        <w:ind w:firstLine="708"/>
        <w:jc w:val="both"/>
      </w:pPr>
      <w:r>
        <w:tab/>
      </w:r>
    </w:p>
    <w:p w:rsidRDefault="00E10BD9" w:rsidP="0055713A" w:rsidR="00E10BD9">
      <w:pPr>
        <w:ind w:firstLine="708"/>
        <w:jc w:val="both"/>
      </w:pPr>
      <w:r>
        <w:t xml:space="preserve">U postupku je utvrđeno da </w:t>
      </w:r>
      <w:r w:rsidRPr="00E10BD9">
        <w:t>je dužnik vlasnik teretnog automobila Fiat Iveco, proizvedenog 1990. godine</w:t>
      </w:r>
      <w:r>
        <w:t>, dakle starog 26 godina. Stoga je s</w:t>
      </w:r>
      <w:r w:rsidR="0083096B">
        <w:t>ud utvrdi da imovina dužnika koja bi ušla u stečajnu masu nije dovoljna ni za namirenje troškova postupka</w:t>
      </w:r>
      <w:r>
        <w:t>.</w:t>
      </w:r>
    </w:p>
    <w:p w:rsidRDefault="00E10BD9" w:rsidP="0055713A" w:rsidR="00E10BD9">
      <w:pPr>
        <w:ind w:firstLine="708"/>
        <w:jc w:val="both"/>
      </w:pPr>
    </w:p>
    <w:p w:rsidRDefault="00E10BD9" w:rsidP="0055713A" w:rsidR="00B11E72">
      <w:pPr>
        <w:ind w:firstLine="708"/>
        <w:jc w:val="both"/>
      </w:pPr>
      <w:r>
        <w:t xml:space="preserve"> </w:t>
      </w:r>
      <w:r w:rsidR="0055713A">
        <w:t xml:space="preserve">Budući da nije </w:t>
      </w:r>
      <w:r w:rsidR="00346F3B">
        <w:t>utvrđeno da dužnik ima imovinu</w:t>
      </w:r>
      <w:r>
        <w:t xml:space="preserve"> koja bi bila dovoljna za namirenje troškova postupka</w:t>
      </w:r>
      <w:r w:rsidR="00346F3B">
        <w:t>,</w:t>
      </w:r>
      <w:r w:rsidR="00856DA7">
        <w:t xml:space="preserve"> </w:t>
      </w:r>
      <w:r w:rsidR="0055713A">
        <w:t>temeljem čl. 132. SZ-a,</w:t>
      </w:r>
      <w:r w:rsidR="00D852DC">
        <w:t xml:space="preserve"> </w:t>
      </w:r>
      <w:r w:rsidR="00B11E72">
        <w:t>r</w:t>
      </w:r>
      <w:r w:rsidR="00B11E72" w:rsidRPr="00B11E72">
        <w:t>ješenjem ovog suda posl.br. St-</w:t>
      </w:r>
      <w:r w:rsidR="00823CB4">
        <w:t>865</w:t>
      </w:r>
      <w:r w:rsidR="009B5E3F" w:rsidRPr="009B5E3F">
        <w:t>/16</w:t>
      </w:r>
      <w:r w:rsidR="00B11E72" w:rsidRPr="00B11E72">
        <w:t>-</w:t>
      </w:r>
      <w:r w:rsidR="00823CB4">
        <w:t>12</w:t>
      </w:r>
      <w:r w:rsidR="00B11E72" w:rsidRPr="00B11E72">
        <w:t xml:space="preserve"> od </w:t>
      </w:r>
      <w:r w:rsidR="00823CB4">
        <w:t>01</w:t>
      </w:r>
      <w:r w:rsidR="00B11E72">
        <w:t xml:space="preserve">. </w:t>
      </w:r>
      <w:r w:rsidR="00823CB4">
        <w:t xml:space="preserve">rujna </w:t>
      </w:r>
      <w:r w:rsidR="00B11E72">
        <w:t xml:space="preserve">2016. odlučeno je kako slijedi: </w:t>
      </w:r>
    </w:p>
    <w:p w:rsidRDefault="00B11E72" w:rsidP="00823CB4" w:rsidR="00823CB4" w:rsidRPr="00063D7A">
      <w:pPr>
        <w:jc w:val="both"/>
      </w:pPr>
      <w:r>
        <w:t>„</w:t>
      </w:r>
      <w:r w:rsidR="00823CB4" w:rsidRPr="00063D7A">
        <w:t>I</w:t>
      </w:r>
      <w:r w:rsidR="00823CB4" w:rsidRPr="00063D7A">
        <w:tab/>
        <w:t xml:space="preserve">Pozivaju se osobe koje imaju pravni interes za provedbom stečajnog postupka nad dužnikom </w:t>
      </w:r>
      <w:r w:rsidR="00823CB4" w:rsidRPr="001D52C2">
        <w:t>EURO BRIST d.o.o. Novigrad, Dajla 37, OIB 86842413125</w:t>
      </w:r>
      <w:r w:rsidR="00823CB4" w:rsidRPr="00063D7A">
        <w:t>, da u roku od 15 dana uplate predujam za namirenje troškova prethodnoga i otvorenoga stečajnog postupka iznos od 10.000,00 kuna za pokriće troškova prethodnog postupka te stečajnog postupka, na depozit ovog suda broj: HR43 2390001 1300029763, poziv na broj 020-</w:t>
      </w:r>
      <w:r w:rsidR="00823CB4">
        <w:t>865</w:t>
      </w:r>
      <w:r w:rsidR="00823CB4" w:rsidRPr="00063D7A">
        <w:t>-16</w:t>
      </w:r>
      <w:r w:rsidR="00823CB4" w:rsidRPr="00063D7A">
        <w:rPr>
          <w:bCs/>
        </w:rPr>
        <w:t xml:space="preserve">.  </w:t>
      </w:r>
    </w:p>
    <w:p w:rsidRDefault="00823CB4" w:rsidP="00823CB4" w:rsidR="009B5E3F">
      <w:pPr>
        <w:jc w:val="both"/>
        <w:rPr>
          <w:bCs/>
        </w:rPr>
      </w:pPr>
      <w:r w:rsidRPr="00063D7A">
        <w:t>II</w:t>
      </w:r>
      <w:r w:rsidRPr="00063D7A">
        <w:tab/>
      </w:r>
      <w:r w:rsidRPr="00063D7A">
        <w:rPr>
          <w:bCs/>
        </w:rPr>
        <w:t>Ako osobe iz točke I ovoga rješenja ne predujme traženi iznos, sud će donijeti rješenje o otvaranju i zaključenju stečajnoga postupka.</w:t>
      </w:r>
      <w:r w:rsidR="009B5E3F">
        <w:rPr>
          <w:bCs/>
        </w:rPr>
        <w:t>“.</w:t>
      </w:r>
    </w:p>
    <w:p w:rsidRDefault="00EE14E8" w:rsidP="009B5E3F" w:rsidR="00EE14E8">
      <w:pPr>
        <w:jc w:val="both"/>
      </w:pPr>
      <w:r>
        <w:tab/>
        <w:t xml:space="preserve">To je rješenje </w:t>
      </w:r>
      <w:r w:rsidR="00326CC0" w:rsidRPr="00326CC0">
        <w:t>objav</w:t>
      </w:r>
      <w:r w:rsidR="00326CC0">
        <w:t xml:space="preserve">ljeno </w:t>
      </w:r>
      <w:r w:rsidR="00326CC0" w:rsidRPr="00326CC0">
        <w:t xml:space="preserve">na mrežnoj stranici e-Oglasna ploča sudova </w:t>
      </w:r>
      <w:r w:rsidR="00823CB4">
        <w:t>01</w:t>
      </w:r>
      <w:r w:rsidR="00326CC0">
        <w:t xml:space="preserve">. </w:t>
      </w:r>
      <w:r w:rsidR="00823CB4">
        <w:t xml:space="preserve">rujna </w:t>
      </w:r>
      <w:r w:rsidR="00326CC0">
        <w:t>2016.</w:t>
      </w:r>
      <w:r w:rsidR="00326CC0" w:rsidRPr="00326CC0">
        <w:t>, a dostava se smatra obavljenom istekom osmoga dana od dana objave pismena na mrežnoj stranici e-Oglasna ploča sudova (čl. 12. SZ-a).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823CB4">
        <w:t>03</w:t>
      </w:r>
      <w:r w:rsidR="00FE408C">
        <w:t xml:space="preserve">. </w:t>
      </w:r>
      <w:r w:rsidR="00823CB4">
        <w:t xml:space="preserve">listopada </w:t>
      </w:r>
      <w:r w:rsidR="009C71BB" w:rsidRPr="001B1D09">
        <w:t>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</w:t>
      </w:r>
      <w:r w:rsidR="00732744">
        <w:t xml:space="preserve"> </w:t>
      </w:r>
      <w:r w:rsidRPr="001B1D09">
        <w:t xml:space="preserve">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Ivan Dujić</w:t>
      </w:r>
      <w:r w:rsidR="003613EA">
        <w:t>, v.r.</w:t>
      </w:r>
    </w:p>
    <w:p w:rsidRDefault="002D2F98" w:rsidP="00CC5545" w:rsidR="002D2F98">
      <w:pPr>
        <w:jc w:val="both"/>
      </w:pPr>
    </w:p>
    <w:p w:rsidRDefault="00261455" w:rsidP="00CC5545" w:rsidR="00261455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823CB4" w:rsidP="00AB1448" w:rsidR="00823CB4">
      <w:pPr>
        <w:jc w:val="both"/>
      </w:pPr>
    </w:p>
    <w:p w:rsidRDefault="00AB1448" w:rsidP="00AB1448" w:rsidR="00AB1448" w:rsidRPr="00346F3B">
      <w:pPr>
        <w:jc w:val="both"/>
      </w:pPr>
      <w:r w:rsidRPr="00346F3B">
        <w:lastRenderedPageBreak/>
        <w:t>DNA:</w:t>
      </w:r>
    </w:p>
    <w:p w:rsidRDefault="00AB1448" w:rsidP="00AB1448" w:rsidR="00AB1448" w:rsidRPr="00346F3B">
      <w:pPr>
        <w:jc w:val="both"/>
      </w:pPr>
      <w:r w:rsidRPr="00346F3B">
        <w:t xml:space="preserve">          - e-oglasna ploča suda – osam dana (čl. 12. SZ-a)</w:t>
      </w:r>
    </w:p>
    <w:p w:rsidRDefault="00AB1448" w:rsidP="00AB1448" w:rsidR="00AB1448" w:rsidRPr="00346F3B">
      <w:pPr>
        <w:jc w:val="both"/>
      </w:pPr>
      <w:r w:rsidRPr="00346F3B">
        <w:t xml:space="preserve">          -  predlagatelju</w:t>
      </w:r>
    </w:p>
    <w:p w:rsidRDefault="00AB1448" w:rsidP="00AB1448" w:rsidR="00AB1448" w:rsidRPr="00346F3B">
      <w:pPr>
        <w:jc w:val="both"/>
      </w:pPr>
      <w:r w:rsidRPr="00346F3B">
        <w:t xml:space="preserve">          -  dužniku</w:t>
      </w:r>
      <w:r w:rsidR="00215103">
        <w:t xml:space="preserve"> po pun.</w:t>
      </w:r>
    </w:p>
    <w:p w:rsidRDefault="00AB1448" w:rsidP="00AB1448" w:rsidR="00AB1448" w:rsidRPr="00346F3B">
      <w:pPr>
        <w:jc w:val="both"/>
      </w:pPr>
      <w:r w:rsidRPr="00346F3B">
        <w:t xml:space="preserve">          - stečajnom upravitelju</w:t>
      </w:r>
      <w:r w:rsidR="00E10BD9">
        <w:t>, uz popis imovine (list 16-17 spisa)</w:t>
      </w:r>
    </w:p>
    <w:p w:rsidRDefault="00AB1448" w:rsidP="00AB1448" w:rsidR="00AB1448" w:rsidRPr="00346F3B">
      <w:pPr>
        <w:jc w:val="both"/>
      </w:pPr>
      <w:r w:rsidRPr="00346F3B">
        <w:t xml:space="preserve">          - ŽDO Pula</w:t>
      </w:r>
    </w:p>
    <w:p w:rsidRDefault="00AB1448" w:rsidP="00AB1448" w:rsidR="00AB1448" w:rsidRPr="00346F3B">
      <w:pPr>
        <w:jc w:val="both"/>
      </w:pPr>
      <w:r w:rsidRPr="00346F3B">
        <w:t xml:space="preserve">          - Porezna uprava, Područni ured u Pazinu</w:t>
      </w:r>
    </w:p>
    <w:p w:rsidRDefault="00AB1448" w:rsidP="00AB1448" w:rsidR="00AB1448" w:rsidRPr="00346F3B">
      <w:pPr>
        <w:jc w:val="both"/>
      </w:pPr>
      <w:r w:rsidRPr="00346F3B">
        <w:t xml:space="preserve">          - sudskom registru              </w:t>
      </w:r>
    </w:p>
    <w:p w:rsidRDefault="00AB1448" w:rsidP="00AB1448" w:rsidR="00057E97" w:rsidRPr="00346F3B">
      <w:pPr>
        <w:jc w:val="both"/>
      </w:pPr>
      <w:r w:rsidRPr="00346F3B">
        <w:t xml:space="preserve">          - po pravomoćnosti: sudski registar, sa klauzulom pravomoćnosti         </w:t>
      </w:r>
    </w:p>
    <w:sectPr w:rsidSect="00823CB4" w:rsidR="00057E97" w:rsidRPr="00346F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6EED" w:rsidR="00746EED">
      <w:r>
        <w:separator/>
      </w:r>
    </w:p>
  </w:endnote>
  <w:endnote w:id="0" w:type="continuationSeparator">
    <w:p w:rsidRDefault="00746EED" w:rsidR="00746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6EED" w:rsidR="00746EED">
      <w:r>
        <w:separator/>
      </w:r>
    </w:p>
  </w:footnote>
  <w:footnote w:id="0" w:type="continuationSeparator">
    <w:p w:rsidRDefault="00746EED" w:rsidR="00746E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5103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5713A" w:rsidRPr="0055713A">
      <w:rPr>
        <w:sz w:val="23"/>
        <w:szCs w:val="23"/>
      </w:rPr>
      <w:t>Poslovni broj 10 St-</w:t>
    </w:r>
    <w:r w:rsidR="00823CB4">
      <w:rPr>
        <w:sz w:val="23"/>
        <w:szCs w:val="23"/>
      </w:rPr>
      <w:t>865</w:t>
    </w:r>
    <w:r w:rsidR="0055713A" w:rsidRPr="0055713A">
      <w:rPr>
        <w:sz w:val="23"/>
        <w:szCs w:val="23"/>
      </w:rPr>
      <w:t>/16-1</w:t>
    </w:r>
    <w:r w:rsidR="00823CB4">
      <w:rPr>
        <w:sz w:val="23"/>
        <w:szCs w:val="23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823CB4">
      <w:rPr>
        <w:sz w:val="23"/>
        <w:szCs w:val="23"/>
      </w:rPr>
      <w:t>865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261455">
      <w:rPr>
        <w:sz w:val="23"/>
        <w:szCs w:val="23"/>
      </w:rPr>
      <w:t>1</w:t>
    </w:r>
    <w:r w:rsidR="00823CB4">
      <w:rPr>
        <w:sz w:val="23"/>
        <w:szCs w:val="23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15103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66CA"/>
    <w:rsid w:val="002B4327"/>
    <w:rsid w:val="002B4DB1"/>
    <w:rsid w:val="002D2F98"/>
    <w:rsid w:val="00316DD3"/>
    <w:rsid w:val="00326CC0"/>
    <w:rsid w:val="003430E2"/>
    <w:rsid w:val="003465FC"/>
    <w:rsid w:val="00346F3B"/>
    <w:rsid w:val="003473FD"/>
    <w:rsid w:val="00350D95"/>
    <w:rsid w:val="003613EA"/>
    <w:rsid w:val="00372997"/>
    <w:rsid w:val="003843C6"/>
    <w:rsid w:val="003F1E0F"/>
    <w:rsid w:val="003F3DA0"/>
    <w:rsid w:val="004247E4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46ECD"/>
    <w:rsid w:val="00647B00"/>
    <w:rsid w:val="006A2881"/>
    <w:rsid w:val="006A5A22"/>
    <w:rsid w:val="006B5C14"/>
    <w:rsid w:val="00700FDC"/>
    <w:rsid w:val="0070308E"/>
    <w:rsid w:val="0071671C"/>
    <w:rsid w:val="00732744"/>
    <w:rsid w:val="00732CD7"/>
    <w:rsid w:val="00735CC0"/>
    <w:rsid w:val="00746EED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23CB4"/>
    <w:rsid w:val="00823D1F"/>
    <w:rsid w:val="008300A1"/>
    <w:rsid w:val="0083096B"/>
    <w:rsid w:val="00831A3C"/>
    <w:rsid w:val="00850CD2"/>
    <w:rsid w:val="008522E2"/>
    <w:rsid w:val="00856DA7"/>
    <w:rsid w:val="008A2706"/>
    <w:rsid w:val="008C0DB2"/>
    <w:rsid w:val="008C471C"/>
    <w:rsid w:val="008D00B5"/>
    <w:rsid w:val="008F5845"/>
    <w:rsid w:val="008F5913"/>
    <w:rsid w:val="008F6B3C"/>
    <w:rsid w:val="00917651"/>
    <w:rsid w:val="009A2495"/>
    <w:rsid w:val="009B5E3F"/>
    <w:rsid w:val="009C6CD7"/>
    <w:rsid w:val="009C71BB"/>
    <w:rsid w:val="00A00ED6"/>
    <w:rsid w:val="00A06218"/>
    <w:rsid w:val="00A36732"/>
    <w:rsid w:val="00A551C4"/>
    <w:rsid w:val="00A568DC"/>
    <w:rsid w:val="00A57E85"/>
    <w:rsid w:val="00A73C4E"/>
    <w:rsid w:val="00AA1311"/>
    <w:rsid w:val="00AA3161"/>
    <w:rsid w:val="00AB1448"/>
    <w:rsid w:val="00AB2162"/>
    <w:rsid w:val="00AB4E57"/>
    <w:rsid w:val="00AB63CA"/>
    <w:rsid w:val="00AC7196"/>
    <w:rsid w:val="00B11E72"/>
    <w:rsid w:val="00B34190"/>
    <w:rsid w:val="00B4018F"/>
    <w:rsid w:val="00B412D2"/>
    <w:rsid w:val="00B950D6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852DC"/>
    <w:rsid w:val="00DA1732"/>
    <w:rsid w:val="00DA2AD3"/>
    <w:rsid w:val="00DB14A7"/>
    <w:rsid w:val="00DC7997"/>
    <w:rsid w:val="00DD1175"/>
    <w:rsid w:val="00DF45D1"/>
    <w:rsid w:val="00E10BD9"/>
    <w:rsid w:val="00E10EDE"/>
    <w:rsid w:val="00E17C47"/>
    <w:rsid w:val="00E727A8"/>
    <w:rsid w:val="00E83693"/>
    <w:rsid w:val="00E86BD8"/>
    <w:rsid w:val="00E92451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3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13EA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13EA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13EA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13EA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13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13EA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13EA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13EA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13EA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St-865/2016-13</izvorni_sadrzaj>
    <derivirana_varijabla naziv="DomainObject.Oznaka_1">St-865/2016-13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St-865/2016</izvorni_sadrzaj>
    <derivirana_varijabla naziv="DomainObject.Predmet.OznakaBroj_1">St-865/2016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BRIST d.o.o. NOVIGRAD zastupanog po punomoćniku ZOU Livio Marcan i dr.</izvorni_sadrzaj>
    <derivirana_varijabla naziv="DomainObject.Predmet.ProtustrankaFormated_1">  EURO BRIST d.o.o. NOVIGRAD zastupanog po punomoćniku ZOU Livio Marcan i dr.</derivirana_varijabla>
  </DomainObject.Predmet.ProtustrankaFormated>
  <DomainObject.Predmet.ProtustrankaFormatedOIB>
    <izvorni_sadrzaj>  EURO BRIST d.o.o. NOVIGRAD, OIB 86842413125 zastupanog po punomoćniku ZOU Livio Marcan i dr.</izvorni_sadrzaj>
    <derivirana_varijabla naziv="DomainObject.Predmet.ProtustrankaFormatedOIB_1">  EURO BRIST d.o.o. NOVIGRAD, OIB 86842413125 zastupanog po punomoćniku ZOU Livio Marcan i dr.</derivirana_varijabla>
  </DomainObject.Predmet.ProtustrankaFormatedOIB>
  <DomainObject.Predmet.ProtustrankaFormatedWithAdress>
    <izvorni_sadrzaj> EURO BRIST d.o.o. NOVIGRAD, Dajla 37, 52466 Novigrad zastupanog po punomoćniku ZOU Livio Marcan i dr.</izvorni_sadrzaj>
    <derivirana_varijabla naziv="DomainObject.Predmet.ProtustrankaFormatedWithAdress_1"> EURO BRIST d.o.o. NOVIGRAD, Dajla 37, 52466 Novigrad zastupanog po punomoćniku ZOU Livio Marcan i dr.</derivirana_varijabla>
  </DomainObject.Predmet.ProtustrankaFormatedWithAdress>
  <DomainObject.Predmet.ProtustrankaFormatedWithAdressOIB>
    <izvorni_sadrzaj> EURO BRIST d.o.o. NOVIGRAD, OIB 86842413125, Dajla 37, 52466 Novigrad zastupanog po punomoćniku ZOU Livio Marcan i dr.</izvorni_sadrzaj>
    <derivirana_varijabla naziv="DomainObject.Predmet.ProtustrankaFormatedWithAdressOIB_1"> EURO BRIST d.o.o. NOVIGRAD, OIB 86842413125, Dajla 37, 52466 Novigrad zastupanog po punomoćniku ZOU Livio Marcan i dr.</derivirana_varijabla>
  </DomainObject.Predmet.ProtustrankaFormatedWithAdressOIB>
  <DomainObject.Predmet.ProtustrankaWithAdress>
    <izvorni_sadrzaj>EURO BRIST d.o.o. NOVIGRAD Dajla 37, 52466 Novigrad</izvorni_sadrzaj>
    <derivirana_varijabla naziv="DomainObject.Predmet.ProtustrankaWithAdress_1">EURO BRIST d.o.o. NOVIGRAD Dajla 37, 52466 Novigrad</derivirana_varijabla>
  </DomainObject.Predmet.ProtustrankaWithAdress>
  <DomainObject.Predmet.ProtustrankaWithAdressOIB>
    <izvorni_sadrzaj>EURO BRIST d.o.o. NOVIGRAD, OIB 86842413125, Dajla 37, 52466 Novigrad</izvorni_sadrzaj>
    <derivirana_varijabla naziv="DomainObject.Predmet.ProtustrankaWithAdressOIB_1">EURO BRIST d.o.o. NOVIGRAD, OIB 86842413125, Dajla 37, 52466 Novigrad</derivirana_varijabla>
  </DomainObject.Predmet.ProtustrankaWithAdressOIB>
  <DomainObject.Predmet.ProtustrankaNazivFormated>
    <izvorni_sadrzaj>EURO BRIST d.o.o. NOVIGRAD</izvorni_sadrzaj>
    <derivirana_varijabla naziv="DomainObject.Predmet.ProtustrankaNazivFormated_1">EURO BRIST d.o.o. NOVIGRAD</derivirana_varijabla>
  </DomainObject.Predmet.ProtustrankaNazivFormated>
  <DomainObject.Predmet.ProtustrankaNazivFormatedOIB>
    <izvorni_sadrzaj>EURO BRIST d.o.o. NOVIGRAD, OIB 86842413125</izvorni_sadrzaj>
    <derivirana_varijabla naziv="DomainObject.Predmet.ProtustrankaNazivFormatedOIB_1">EURO BRIST d.o.o. NOVIGRAD, OIB 86842413125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30072.61</izvorni_sadrzaj>
    <derivirana_varijabla naziv="DomainObject.Predmet.TrenutnaVrijednost_1">30072.61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BRIST d.o.o. NOVIGRAD zastupanog po punomoćniku ZOU Livio Marcan i dr.</item>
    </izvorni_sadrzaj>
    <derivirana_varijabla naziv="DomainObject.Predmet.ProtuStrankaListFormated_1">
      <item>EURO BRIST d.o.o. NOVIGRAD zastupanog po punomoćniku ZOU Livio Marcan i dr.</item>
    </derivirana_varijabla>
  </DomainObject.Predmet.ProtuStrankaListFormated>
  <DomainObject.Predmet.ProtuStrankaListFormatedOIB>
    <izvorni_sadrzaj>
      <item>EURO BRIST d.o.o. NOVIGRAD, OIB 86842413125 zastupanog po punomoćniku ZOU Livio Marcan i dr.</item>
    </izvorni_sadrzaj>
    <derivirana_varijabla naziv="DomainObject.Predmet.ProtuStrankaListFormatedOIB_1">
      <item>EURO BRIST d.o.o. NOVIGRAD, OIB 86842413125 zastupanog po punomoćniku ZOU Livio Marcan i dr.</item>
    </derivirana_varijabla>
  </DomainObject.Predmet.ProtuStrankaListFormatedOIB>
  <DomainObject.Predmet.ProtuStrankaListFormatedWithAdress>
    <izvorni_sadrzaj>
      <item>EURO BRIST d.o.o. NOVIGRAD, Dajla 37, 52466 Novigrad zastupanog po punomoćniku ZOU Livio Marcan i dr.</item>
    </izvorni_sadrzaj>
    <derivirana_varijabla naziv="DomainObject.Predmet.ProtuStrankaListFormatedWithAdress_1">
      <item>EURO BRIST d.o.o. NOVIGRAD, Dajla 37, 52466 Novigrad zastupanog po punomoćniku ZOU Livio Marcan i dr.</item>
    </derivirana_varijabla>
  </DomainObject.Predmet.ProtuStrankaListFormatedWithAdress>
  <DomainObject.Predmet.ProtuStrankaListFormatedWithAdressOIB>
    <izvorni_sadrzaj>
      <item>EURO BRIST d.o.o. NOVIGRAD, OIB 86842413125, Dajla 37, 52466 Novigrad zastupanog po punomoćniku ZOU Livio Marcan i dr.</item>
    </izvorni_sadrzaj>
    <derivirana_varijabla naziv="DomainObject.Predmet.ProtuStrankaListFormatedWithAdressOIB_1">
      <item>EURO BRIST d.o.o. NOVIGRAD, OIB 86842413125, Dajla 37, 52466 Novigrad zastupanog po punomoćniku ZOU Livio Marcan i dr.</item>
    </derivirana_varijabla>
  </DomainObject.Predmet.ProtuStrankaListFormatedWithAdressOIB>
  <DomainObject.Predmet.ProtuStrankaListNazivFormated>
    <izvorni_sadrzaj>
      <item>EURO BRIST d.o.o. NOVIGRAD</item>
    </izvorni_sadrzaj>
    <derivirana_varijabla naziv="DomainObject.Predmet.ProtuStrankaListNazivFormated_1">
      <item>EURO BRIST d.o.o. NOVIGRAD</item>
    </derivirana_varijabla>
  </DomainObject.Predmet.ProtuStrankaListNazivFormated>
  <DomainObject.Predmet.ProtuStrankaListNazivFormatedOIB>
    <izvorni_sadrzaj>
      <item>EURO BRIST d.o.o. NOVIGRAD, OIB 86842413125</item>
    </izvorni_sadrzaj>
    <derivirana_varijabla naziv="DomainObject.Predmet.ProtuStrankaListNazivFormatedOIB_1">
      <item>EURO BRIST d.o.o. NOVIGRAD, OIB 86842413125</item>
    </derivirana_varijabla>
  </DomainObject.Predmet.ProtuStrankaListNazivFormatedOIB>
  <DomainObject.Predmet.OstaliListFormated>
    <izvorni_sadrzaj>
      <item>ZOU Livio Marcan i dr. punomoćnik sudionika u postupku EURO BRIST d.o.o. NOVIGRAD</item>
    </izvorni_sadrzaj>
    <derivirana_varijabla naziv="DomainObject.Predmet.OstaliListFormated_1">
      <item>ZOU Livio Marcan i dr. punomoćnik sudionika u postupku EURO BRIST d.o.o. NOVIGRAD</item>
    </derivirana_varijabla>
  </DomainObject.Predmet.OstaliListFormated>
  <DomainObject.Predmet.OstaliListFormatedOIB>
    <izvorni_sadrzaj>
      <item>ZOU Livio Marcan i dr., OIB 88005068250 punomoćnik sudionika u postupku EURO BRIST d.o.o. NOVIGRAD</item>
    </izvorni_sadrzaj>
    <derivirana_varijabla naziv="DomainObject.Predmet.OstaliListFormatedOIB_1">
      <item>ZOU Livio Marcan i dr., OIB 88005068250 punomoćnik sudionika u postupku EURO BRIST d.o.o. NOVIGRAD</item>
    </derivirana_varijabla>
  </DomainObject.Predmet.OstaliListFormatedOIB>
  <DomainObject.Predmet.OstaliListFormatedWithAdress>
    <izvorni_sadrzaj>
      <item>ZOU Livio Marcan i dr., 1.svibnja 4/I, 52470 Umag punomoćnik sudionika u postupku EURO BRIST d.o.o. NOVIGRAD</item>
    </izvorni_sadrzaj>
    <derivirana_varijabla naziv="DomainObject.Predmet.OstaliListFormatedWithAdress_1">
      <item>ZOU Livio Marcan i dr., 1.svibnja 4/I, 52470 Umag punomoćnik sudionika u postupku EURO BRIST d.o.o. NOVIGRAD</item>
    </derivirana_varijabla>
  </DomainObject.Predmet.OstaliListFormatedWithAdress>
  <DomainObject.Predmet.OstaliListFormatedWithAdressOIB>
    <izvorni_sadrzaj>
      <item>ZOU Livio Marcan i dr., OIB 88005068250, 1.svibnja 4/I, 52470 Umag punomoćnik sudionika u postupku EURO BRIST d.o.o. NOVIGRAD</item>
    </izvorni_sadrzaj>
    <derivirana_varijabla naziv="DomainObject.Predmet.OstaliListFormatedWithAdressOIB_1">
      <item>ZOU Livio Marcan i dr., OIB 88005068250, 1.svibnja 4/I, 52470 Umag punomoćnik sudionika u postupku EURO BRIST d.o.o. NOVIGRAD</item>
    </derivirana_varijabla>
  </DomainObject.Predmet.OstaliListFormatedWithAdressOIB>
  <DomainObject.Predmet.OstaliListNazivFormated>
    <izvorni_sadrzaj>
      <item>ZOU Livio Marcan i dr.</item>
    </izvorni_sadrzaj>
    <derivirana_varijabla naziv="DomainObject.Predmet.OstaliListNazivFormated_1">
      <item>ZOU Livio Marcan i dr.</item>
    </derivirana_varijabla>
  </DomainObject.Predmet.OstaliListNazivFormated>
  <DomainObject.Predmet.OstaliListNazivFormatedOIB>
    <izvorni_sadrzaj>
      <item>ZOU Livio Marcan i dr., OIB 88005068250</item>
    </izvorni_sadrzaj>
    <derivirana_varijabla naziv="DomainObject.Predmet.OstaliListNazivFormatedOIB_1">
      <item>ZOU Livio Marcan i dr., OIB 88005068250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St-865/2016-13</izvorni_sadrzaj>
    <derivirana_varijabla naziv="DomainObject.PoslovniBrojDokumenta_1">St-865/2016-13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BRIST d.o.o. NOVIGRAD</izvorni_sadrzaj>
    <derivirana_varijabla naziv="DomainObject.Predmet.ProtustrankaIDrugi_1">EURO BRIST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EURO BRIST d.o.o. NOVIGRAD, OIB 86842413125, Dajla 37, 52466 Novigrad</izvorni_sadrzaj>
    <derivirana_varijabla naziv="DomainObject.Predmet.ProtustrankaIDrugiAdressOIB_1">EURO BRIST d.o.o. NOVIGRAD, OIB 86842413125, Dajla 37,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BRIST d.o.o. NOVIGRAD</item>
      <item>ZOU Livio Marcan i dr.</item>
    </izvorni_sadrzaj>
    <derivirana_varijabla naziv="DomainObject.Predmet.SudioniciListNaziv_1">
      <item>FINANCIJSKA AGENCIJA, RC RIJEKA, PODRUŽNICA PULA, PULA</item>
      <item>EURO BRIST d.o.o. NOVIGRAD</item>
      <item>ZOU Livio Marcan i dr.</item>
    </derivirana_varijabla>
  </DomainObject.Predmet.SudioniciListNaziv>
  <DomainObject.Predmet.SudioniciListAdressOIB>
    <izvorni_sadrzaj>
      <item>FINANCIJSKA AGENCIJA, RC RIJEKA, PODRUŽNICA PULA, PULA, OIB 85821130368, Giardini 5,52100 Pula</item>
      <item>EURO BRIST d.o.o. NOVIGRAD, OIB 86842413125, Dajla 37,52466 Novigrad</item>
      <item>ZOU Livio Marcan i dr., OIB 88005068250, 1.svibnja 4/I,52470 Umag</item>
    </izvorni_sadrzaj>
    <derivirana_varijabla naziv="DomainObject.Predmet.SudioniciListAdressOIB_1">
      <item>FINANCIJSKA AGENCIJA, RC RIJEKA, PODRUŽNICA PULA, PULA, OIB 85821130368, Giardini 5,52100 Pula</item>
      <item>EURO BRIST d.o.o. NOVIGRAD, OIB 86842413125, Dajla 37,52466 Novigrad</item>
      <item>ZOU Livio Marcan i dr., OIB 88005068250, 1.svibnja 4/I,52470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86842413125</item>
      <item>, OIB 88005068250</item>
    </izvorni_sadrzaj>
    <derivirana_varijabla naziv="DomainObject.Predmet.SudioniciListNazivOIB_1">
      <item>, OIB 85821130368</item>
      <item>, OIB 86842413125</item>
      <item>, OIB 88005068250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49FFE-F22C-435B-AA5A-366466D93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881</properties:Words>
  <properties:Characters>4656</properties:Characters>
  <properties:Lines>110</properties:Lines>
  <properties:Paragraphs>44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2016-10-03T07:22:00Z</dcterms:created>
  <dc:creator>msimicic</dc:creator>
  <cp:lastModifiedBy>Sanja Lakošeljac</cp:lastModifiedBy>
  <cp:lastPrinted>2016-10-03T08:35:00Z</cp:lastPrinted>
  <dcterms:modified xmlns:xsi="http://www.w3.org/2001/XMLSchema-instance" xsi:type="dcterms:W3CDTF">2016-10-03T08:36:00Z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St-865/2016-13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