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399c" w14:paraId="458399c" w:rsidRDefault="00AE649C" w:rsidP="00FA5B5E" w:rsidR="00AE649C" w:rsidRPr="00B76F3C">
      <w:pPr>
        <w:pStyle w:val="Naslov3"/>
        <w15:collapsed w:val="false"/>
      </w:pPr>
    </w:p>
    <w:p w:rsidRDefault="006074C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074C2" w:rsidP="006074C2" w:rsidR="006074C2" w:rsidRPr="006074C2">
      <w:pPr>
        <w:pStyle w:val="SudSjedite"/>
      </w:pPr>
    </w:p>
    <w:p w:rsidRDefault="006074C2" w:rsidP="006074C2" w:rsidR="006074C2" w:rsidRPr="006074C2">
      <w:pPr>
        <w:pStyle w:val="SudSjedite"/>
      </w:pPr>
    </w:p>
    <w:p w:rsidRDefault="006074C2" w:rsidP="006074C2" w:rsidR="006074C2" w:rsidRPr="006074C2">
      <w:pPr>
        <w:pStyle w:val="SudSjedite"/>
      </w:pPr>
    </w:p>
    <w:p w:rsidRDefault="006074C2" w:rsidP="006074C2" w:rsidR="006074C2" w:rsidRPr="006074C2">
      <w:pPr>
        <w:pStyle w:val="SudSjedite"/>
      </w:pPr>
      <w:r w:rsidRPr="006074C2">
        <w:t>REPUBLIKA HRVATSKA</w:t>
      </w:r>
      <w:r w:rsidRPr="006074C2">
        <w:tab/>
        <w:t xml:space="preserve">                                      Poslovni broj: 3. St-329/2016-6</w:t>
      </w:r>
    </w:p>
    <w:p w:rsidRDefault="006074C2" w:rsidP="006074C2" w:rsidR="006074C2" w:rsidRPr="006074C2">
      <w:pPr>
        <w:pStyle w:val="SudSjedite"/>
      </w:pPr>
      <w:r w:rsidRPr="006074C2">
        <w:t>TRGOVAČKI SUD U ZADRU</w:t>
      </w:r>
    </w:p>
    <w:p w:rsidRDefault="006074C2" w:rsidP="006074C2" w:rsidR="006074C2" w:rsidRPr="006074C2">
      <w:pPr>
        <w:pStyle w:val="SudSjedite"/>
      </w:pPr>
      <w:r w:rsidRPr="006074C2">
        <w:t>Zadar, Dr. Franje Tuđmana 35</w:t>
      </w:r>
      <w:r w:rsidRPr="006074C2">
        <w:tab/>
      </w:r>
      <w:r w:rsidRPr="006074C2">
        <w:tab/>
      </w:r>
      <w:r w:rsidRPr="006074C2">
        <w:tab/>
      </w:r>
      <w:r w:rsidRPr="006074C2">
        <w:tab/>
      </w:r>
      <w:r w:rsidRPr="006074C2">
        <w:tab/>
      </w:r>
      <w:r w:rsidRPr="006074C2">
        <w:tab/>
        <w:t xml:space="preserve">        </w:t>
      </w:r>
    </w:p>
    <w:p w:rsidRDefault="006074C2" w:rsidP="006074C2" w:rsidR="006074C2" w:rsidRPr="006074C2">
      <w:pPr>
        <w:pStyle w:val="SudSjedite"/>
      </w:pPr>
    </w:p>
    <w:p w:rsidRDefault="006074C2" w:rsidP="006074C2" w:rsidR="006074C2" w:rsidRPr="006074C2">
      <w:pPr>
        <w:pStyle w:val="SudSjedite"/>
      </w:pPr>
      <w:r w:rsidRPr="006074C2">
        <w:t>Dražen Predovan</w:t>
      </w:r>
    </w:p>
    <w:p w:rsidRDefault="006074C2" w:rsidP="006074C2" w:rsidR="006074C2" w:rsidRPr="006074C2">
      <w:pPr>
        <w:pStyle w:val="SudSjedite"/>
      </w:pPr>
      <w:r w:rsidRPr="006074C2">
        <w:t>Vrsi 7</w:t>
      </w:r>
    </w:p>
    <w:p w:rsidRDefault="006074C2" w:rsidP="006074C2" w:rsidR="006074C2" w:rsidRPr="006074C2">
      <w:pPr>
        <w:pStyle w:val="SudSjedite"/>
      </w:pPr>
      <w:r w:rsidRPr="006074C2">
        <w:t>23235 Vrsi</w:t>
      </w:r>
    </w:p>
    <w:p w:rsidRDefault="006074C2" w:rsidP="006074C2" w:rsidR="006074C2" w:rsidRPr="006074C2">
      <w:pPr>
        <w:pStyle w:val="SudSjedite"/>
      </w:pPr>
    </w:p>
    <w:p w:rsidRDefault="006074C2" w:rsidP="006074C2" w:rsidR="006074C2" w:rsidRPr="006074C2">
      <w:pPr>
        <w:pStyle w:val="SudSjedite"/>
      </w:pPr>
    </w:p>
    <w:p w:rsidRDefault="006074C2" w:rsidP="006074C2" w:rsidR="006074C2" w:rsidRPr="006074C2">
      <w:pPr>
        <w:pStyle w:val="SudSjedite"/>
      </w:pPr>
      <w:r w:rsidRPr="006074C2">
        <w:t>Rješenjem ovog suda poslovni broj gornji od 17. svibnja 2016. koje se dostavlja u privitku, pozvani ste na ročišta od 1. lipnja 2016. radi očitovanja o prijedlogu i utvrđivanja pretpostavki za otvaranje stečajnog postupka nad pravnom osobom - dužnikom PREDOVAN d.o.o. sa sjedištem u Vrsima (Općina Vrsi), Vrsi 7, OIB: 06961817121.</w:t>
      </w:r>
    </w:p>
    <w:p w:rsidRDefault="006074C2" w:rsidP="006074C2" w:rsidR="006074C2" w:rsidRPr="006074C2">
      <w:pPr>
        <w:pStyle w:val="SudSjedite"/>
        <w:rPr>
          <w:b/>
        </w:rPr>
      </w:pPr>
    </w:p>
    <w:p w:rsidRDefault="006074C2" w:rsidP="006074C2" w:rsidR="006074C2" w:rsidRPr="006074C2">
      <w:pPr>
        <w:pStyle w:val="SudSjedite"/>
      </w:pPr>
      <w:r w:rsidRPr="006074C2">
        <w:t>Budući ste kao osoba ovlaštena za zastupanje dužnika po zakonu dužni na navedenim ročištim</w:t>
      </w:r>
      <w:bookmarkStart w:name="_GoBack" w:id="0"/>
      <w:bookmarkEnd w:id="0"/>
      <w:r w:rsidRPr="006074C2">
        <w:t xml:space="preserve">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6074C2" w:rsidP="006074C2" w:rsidR="006074C2" w:rsidRPr="006074C2">
      <w:pPr>
        <w:pStyle w:val="SudSjedite"/>
      </w:pPr>
    </w:p>
    <w:p w:rsidRDefault="006074C2" w:rsidP="006074C2" w:rsidR="006074C2" w:rsidRPr="006074C2">
      <w:pPr>
        <w:pStyle w:val="SudSjedite"/>
      </w:pPr>
    </w:p>
    <w:p w:rsidRDefault="006074C2" w:rsidP="006074C2" w:rsidR="006074C2" w:rsidRPr="006074C2">
      <w:pPr>
        <w:pStyle w:val="SudSjedite"/>
      </w:pPr>
      <w:r w:rsidRPr="006074C2">
        <w:t>U Zadru 17. svibnja 2016.</w:t>
      </w:r>
    </w:p>
    <w:p w:rsidRDefault="006074C2" w:rsidP="006074C2" w:rsidR="006074C2" w:rsidRPr="006074C2">
      <w:pPr>
        <w:pStyle w:val="SudSjedite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4C2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758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St-329/2016-5</izvorni_sadrzaj>
    <derivirana_varijabla naziv="DomainObject.Oznaka_1">St-329/2016-5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PREDOVAN društvo s ograničenom odgovornošću za trgovinu i poslovne usluge</izvorni_sadrzaj>
    <derivirana_varijabla naziv="DomainObject.Predmet.ProtustrankaFormated_1">  PREDOVAN društvo s ograničenom odgovornošću za trgovinu i poslovne usluge</derivirana_varijabla>
  </DomainObject.Predmet.ProtustrankaFormated>
  <DomainObject.Predmet.ProtustrankaFormatedOIB>
    <izvorni_sadrzaj>  PREDOVAN društvo s ograničenom odgovornošću za trgovinu i poslovne usluge, OIB 06961817121</izvorni_sadrzaj>
    <derivirana_varijabla naziv="DomainObject.Predmet.ProtustrankaFormatedOIB_1">  PREDOVAN društvo s ograničenom odgovornošću za trgovinu i poslovne usluge, OIB 06961817121</derivirana_varijabla>
  </DomainObject.Predmet.ProtustrankaFormatedOIB>
  <DomainObject.Predmet.ProtustrankaFormatedWithAdress>
    <izvorni_sadrzaj> PREDOVAN društvo s ograničenom odgovornošću za trgovinu i poslovne usluge, Vrsi 7, 23235 Vrsi</izvorni_sadrzaj>
    <derivirana_varijabla naziv="DomainObject.Predmet.ProtustrankaFormatedWithAdress_1"> PREDOVAN društvo s ograničenom odgovornošću za trgovinu i poslovne usluge, Vrsi 7, 23235 Vrsi</derivirana_varijabla>
  </DomainObject.Predmet.ProtustrankaFormatedWithAdress>
  <DomainObject.Predmet.ProtustrankaFormatedWithAdressOIB>
    <izvorni_sadrzaj> PREDOVAN društvo s ograničenom odgovornošću za trgovinu i poslovne usluge, OIB 06961817121, Vrsi 7, 23235 Vrsi</izvorni_sadrzaj>
    <derivirana_varijabla naziv="DomainObject.Predmet.ProtustrankaFormatedWithAdressOIB_1"> PREDOVAN društvo s ograničenom odgovornošću za trgovinu i poslovne usluge, OIB 06961817121, Vrsi 7, 23235 Vrsi</derivirana_varijabla>
  </DomainObject.Predmet.ProtustrankaFormatedWithAdressOIB>
  <DomainObject.Predmet.ProtustrankaWithAdress>
    <izvorni_sadrzaj>PREDOVAN društvo s ograničenom odgovornošću za trgovinu i poslovne usluge Vrsi 7, 23235 Vrsi</izvorni_sadrzaj>
    <derivirana_varijabla naziv="DomainObject.Predmet.ProtustrankaWithAdress_1">PREDOVAN društvo s ograničenom odgovornošću za trgovinu i poslovne usluge Vrsi 7, 23235 Vrsi</derivirana_varijabla>
  </DomainObject.Predmet.ProtustrankaWithAdress>
  <DomainObject.Predmet.ProtustrankaWithAdressOIB>
    <izvorni_sadrzaj>PREDOVAN društvo s ograničenom odgovornošću za trgovinu i poslovne usluge, OIB 06961817121, Vrsi 7, 23235 Vrsi</izvorni_sadrzaj>
    <derivirana_varijabla naziv="DomainObject.Predmet.ProtustrankaWithAdressOIB_1">PREDOVAN društvo s ograničenom odgovornošću za trgovinu i poslovne usluge, OIB 06961817121, Vrsi 7, 23235 Vrsi</derivirana_varijabla>
  </DomainObject.Predmet.ProtustrankaWithAdressOIB>
  <DomainObject.Predmet.ProtustrankaNazivFormated>
    <izvorni_sadrzaj>PREDOVAN društvo s ograničenom odgovornošću za trgovinu i poslovne usluge</izvorni_sadrzaj>
    <derivirana_varijabla naziv="DomainObject.Predmet.ProtustrankaNazivFormated_1">PREDOVAN društvo s ograničenom odgovornošću za trgovinu i poslovne usluge</derivirana_varijabla>
  </DomainObject.Predmet.ProtustrankaNazivFormated>
  <DomainObject.Predmet.ProtustrankaNazivFormatedOIB>
    <izvorni_sadrzaj>PREDOVAN društvo s ograničenom odgovornošću za trgovinu i poslovne usluge, OIB 06961817121</izvorni_sadrzaj>
    <derivirana_varijabla naziv="DomainObject.Predmet.ProtustrankaNazivFormatedOIB_1">PREDOVAN društvo s ograničenom odgovornošću za trgovinu i poslovne usluge, OIB 06961817121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66421.08</izvorni_sadrzaj>
    <derivirana_varijabla naziv="DomainObject.Predmet.TrenutnaVrijednost_1">66421.08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PREDOVAN društvo s ograničenom odgovornošću za trgovinu i poslovne usluge</item>
    </izvorni_sadrzaj>
    <derivirana_varijabla naziv="DomainObject.Predmet.ProtuStrankaListFormated_1">
      <item>PREDOVAN društvo s ograničenom odgovornošću za trgovinu i poslovne usluge</item>
    </derivirana_varijabla>
  </DomainObject.Predmet.ProtuStrankaListFormated>
  <DomainObject.Predmet.ProtuStrankaListFormatedOIB>
    <izvorni_sadrzaj>
      <item>PREDOVAN društvo s ograničenom odgovornošću za trgovinu i poslovne usluge, OIB 06961817121</item>
    </izvorni_sadrzaj>
    <derivirana_varijabla naziv="DomainObject.Predmet.ProtuStrankaListFormatedOIB_1">
      <item>PREDOVAN društvo s ograničenom odgovornošću za trgovinu i poslovne usluge, OIB 06961817121</item>
    </derivirana_varijabla>
  </DomainObject.Predmet.ProtuStrankaListFormatedOIB>
  <DomainObject.Predmet.ProtuStrankaListFormatedWithAdress>
    <izvorni_sadrzaj>
      <item>PREDOVAN društvo s ograničenom odgovornošću za trgovinu i poslovne usluge, Vrsi 7, 23235 Vrsi</item>
    </izvorni_sadrzaj>
    <derivirana_varijabla naziv="DomainObject.Predmet.ProtuStrankaListFormatedWithAdress_1">
      <item>PREDOVAN društvo s ograničenom odgovornošću za trgovinu i poslovne usluge, Vrsi 7, 23235 Vrsi</item>
    </derivirana_varijabla>
  </DomainObject.Predmet.ProtuStrankaListFormatedWithAdress>
  <DomainObject.Predmet.ProtuStrankaListFormatedWithAdressOIB>
    <izvorni_sadrzaj>
      <item>PREDOVAN društvo s ograničenom odgovornošću za trgovinu i poslovne usluge, OIB 06961817121, Vrsi 7, 23235 Vrsi</item>
    </izvorni_sadrzaj>
    <derivirana_varijabla naziv="DomainObject.Predmet.ProtuStrankaListFormatedWithAdressOIB_1">
      <item>PREDOVAN društvo s ograničenom odgovornošću za trgovinu i poslovne usluge, OIB 06961817121, Vrsi 7, 23235 Vrsi</item>
    </derivirana_varijabla>
  </DomainObject.Predmet.ProtuStrankaListFormatedWithAdressOIB>
  <DomainObject.Predmet.ProtuStrankaListNazivFormated>
    <izvorni_sadrzaj>
      <item>PREDOVAN društvo s ograničenom odgovornošću za trgovinu i poslovne usluge</item>
    </izvorni_sadrzaj>
    <derivirana_varijabla naziv="DomainObject.Predmet.ProtuStrankaListNazivFormated_1">
      <item>PREDOVAN društvo s ograničenom odgovornošću za trgovinu i poslovne usluge</item>
    </derivirana_varijabla>
  </DomainObject.Predmet.ProtuStrankaListNazivFormated>
  <DomainObject.Predmet.ProtuStrankaListNazivFormatedOIB>
    <izvorni_sadrzaj>
      <item>PREDOVAN društvo s ograničenom odgovornošću za trgovinu i poslovne usluge, OIB 06961817121</item>
    </izvorni_sadrzaj>
    <derivirana_varijabla naziv="DomainObject.Predmet.ProtuStrankaListNazivFormatedOIB_1">
      <item>PREDOVAN društvo s ograničenom odgovornošću za trgovinu i poslovne usluge, OIB 06961817121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St-329/2016-5</izvorni_sadrzaj>
    <derivirana_varijabla naziv="DomainObject.PoslovniBrojDokumenta_1">St-329/2016-5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PREDOVAN društvo s ograničenom odgovornošću za trgovinu i poslovne usluge</izvorni_sadrzaj>
    <derivirana_varijabla naziv="DomainObject.Predmet.ProtustrankaIDrugi_1">PREDOVAN društvo s ograničenom odgovornošću za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PREDOVAN društvo s ograničenom odgovornošću za trgovinu i poslovne usluge, OIB 06961817121, Vrsi 7, 23235 Vrsi</izvorni_sadrzaj>
    <derivirana_varijabla naziv="DomainObject.Predmet.ProtustrankaIDrugiAdressOIB_1">PREDOVAN društvo s ograničenom odgovornošću za trgovinu i poslovne usluge, OIB 06961817121, Vrsi 7,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PREDOVAN društvo s ograničenom odgovornošću za trgovinu i poslovne usluge</item>
    </izvorni_sadrzaj>
    <derivirana_varijabla naziv="DomainObject.Predmet.SudioniciListNaziv_1">
      <item>Financijska agencija</item>
      <item>PREDOVAN društvo s ograničenom odgovornošću za trgovinu i poslovne usluge</item>
    </derivirana_varijabla>
  </DomainObject.Predmet.SudioniciListNaziv>
  <DomainObject.Predmet.SudioniciListAdressOIB>
    <izvorni_sadrzaj>
      <item>Financijska agencija, OIB 85821130368, Ivana Danila 4,23000 Zadar</item>
      <item>PREDOVAN društvo s ograničenom odgovornošću za trgovinu i poslovne usluge, OIB 06961817121, Vrsi 7,23235 Vrsi</item>
    </izvorni_sadrzaj>
    <derivirana_varijabla naziv="DomainObject.Predmet.SudioniciListAdressOIB_1">
      <item>Financijska agencija, OIB 85821130368, Ivana Danila 4,23000 Zadar</item>
      <item>PREDOVAN društvo s ograničenom odgovornošću za trgovinu i poslovne usluge, OIB 06961817121, Vrsi 7,23235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D5E6D-3866-4092-B542-08B21A9A1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744</properties:Characters>
  <properties:Lines>34</properties:Lines>
  <properties:Paragraphs>9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2016-05-18T07:25:00Z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St-329/2016-5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