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3d596" w14:paraId="cf3d596" w:rsidRDefault="00A93974" w:rsidP="00A93974" w:rsidR="00A93974" w:rsidRPr="0078359D">
      <w:pPr>
        <w:jc w:val="right"/>
        <w15:collapsed w:val="false"/>
      </w:pPr>
      <w:bookmarkStart w:name="_GoBack" w:id="0"/>
      <w:bookmarkEnd w:id="0"/>
      <w:r w:rsidRPr="0078359D">
        <w:t>Posl.br. 2 St-832/16-</w:t>
      </w:r>
      <w:r w:rsidR="0078359D" w:rsidRPr="0078359D">
        <w:t>27</w:t>
      </w:r>
    </w:p>
    <w:p w:rsidRDefault="00A93974" w:rsidP="00A93974" w:rsidR="00A93974" w:rsidRPr="0078359D">
      <w:pPr>
        <w:jc w:val="right"/>
        <w:rPr>
          <w:b/>
        </w:rPr>
      </w:pPr>
    </w:p>
    <w:p w:rsidRDefault="00A93974" w:rsidP="00A93974" w:rsidR="00A93974" w:rsidRPr="0078359D">
      <w:pPr>
        <w:jc w:val="right"/>
        <w:rPr>
          <w:b/>
          <w:color w:val="FF0000"/>
        </w:rPr>
      </w:pPr>
    </w:p>
    <w:p w:rsidRDefault="00A93974" w:rsidP="00A93974" w:rsidR="00A93974" w:rsidRPr="0078359D">
      <w:pPr>
        <w:jc w:val="right"/>
        <w:rPr>
          <w:b/>
          <w:color w:val="FF0000"/>
        </w:rPr>
      </w:pPr>
    </w:p>
    <w:p w:rsidRDefault="00A93974" w:rsidP="00A93974" w:rsidR="00A93974" w:rsidRPr="0078359D">
      <w:pPr>
        <w:jc w:val="center"/>
      </w:pPr>
    </w:p>
    <w:p w:rsidRDefault="00A93974" w:rsidP="00A93974" w:rsidR="00A93974" w:rsidRPr="0078359D">
      <w:pPr>
        <w:jc w:val="center"/>
      </w:pPr>
      <w:r w:rsidRPr="0078359D">
        <w:t>TABLICA ISPITANIH TRAŽBINA</w:t>
      </w:r>
    </w:p>
    <w:p w:rsidRDefault="00A93974" w:rsidP="00A93974" w:rsidR="00A93974" w:rsidRPr="0078359D">
      <w:pPr>
        <w:jc w:val="center"/>
      </w:pPr>
      <w:r w:rsidRPr="0078359D">
        <w:t xml:space="preserve">Po čl. 264. Stečajnog zakona </w:t>
      </w:r>
    </w:p>
    <w:p w:rsidRDefault="00A93974" w:rsidP="00A93974" w:rsidR="00A93974" w:rsidRPr="0078359D">
      <w:pPr>
        <w:jc w:val="center"/>
      </w:pPr>
      <w:r w:rsidRPr="0078359D">
        <w:t xml:space="preserve">(Ispitno ročište od 11. travnja 2017. u stečajnom postupku nad </w:t>
      </w:r>
    </w:p>
    <w:p w:rsidRDefault="00A93974" w:rsidP="00A93974" w:rsidR="00A93974" w:rsidRPr="0078359D">
      <w:pPr>
        <w:jc w:val="center"/>
      </w:pPr>
      <w:r w:rsidRPr="0078359D">
        <w:t>stečajnim dužnikom ČEGRANE d.o.o., Vrsar, Marina Vrsar bb, OIB</w:t>
      </w:r>
      <w:r w:rsidR="00123548" w:rsidRPr="0078359D">
        <w:t>:</w:t>
      </w:r>
      <w:r w:rsidRPr="0078359D">
        <w:t xml:space="preserve"> 69540119809)</w:t>
      </w:r>
    </w:p>
    <w:p w:rsidRDefault="00A93974" w:rsidP="00A93974" w:rsidR="00A93974" w:rsidRPr="0078359D">
      <w:pPr>
        <w:jc w:val="center"/>
      </w:pPr>
    </w:p>
    <w:p w:rsidRDefault="00A93974" w:rsidP="00A93974" w:rsidR="00A93974" w:rsidRPr="0078359D">
      <w:pPr>
        <w:tabs>
          <w:tab w:pos="3686" w:val="left"/>
        </w:tabs>
        <w:jc w:val="center"/>
      </w:pPr>
    </w:p>
    <w:p w:rsidRDefault="00A93974" w:rsidP="00A93974" w:rsidR="00A93974" w:rsidRPr="0078359D">
      <w:pPr>
        <w:tabs>
          <w:tab w:pos="3686" w:val="left"/>
        </w:tabs>
        <w:jc w:val="center"/>
      </w:pPr>
    </w:p>
    <w:p w:rsidRDefault="00A93974" w:rsidP="00A93974" w:rsidR="00A93974" w:rsidRPr="0078359D">
      <w:pPr>
        <w:tabs>
          <w:tab w:pos="3686" w:val="left"/>
        </w:tabs>
      </w:pPr>
    </w:p>
    <w:tbl>
      <w:tblPr>
        <w:tblW w:type="dxa" w:w="1432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1008"/>
        <w:gridCol w:w="4374"/>
        <w:gridCol w:w="2103"/>
        <w:gridCol w:w="2121"/>
        <w:gridCol w:w="1478"/>
        <w:gridCol w:w="1624"/>
        <w:gridCol w:w="1615"/>
      </w:tblGrid>
      <w:tr w:rsidTr="00CC491B" w:rsidR="00A93974" w:rsidRPr="0078359D">
        <w:tc>
          <w:tcPr>
            <w:tcW w:type="dxa" w:w="1008"/>
            <w:vAlign w:val="center"/>
          </w:tcPr>
          <w:p w:rsidRDefault="00A93974" w:rsidP="00CC491B" w:rsidR="00A93974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Redni broj / broj prijave</w:t>
            </w:r>
          </w:p>
        </w:tc>
        <w:tc>
          <w:tcPr>
            <w:tcW w:type="dxa" w:w="4374"/>
            <w:vAlign w:val="center"/>
          </w:tcPr>
          <w:p w:rsidRDefault="00A93974" w:rsidP="00CC491B" w:rsidR="00A93974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Vjerovnik</w:t>
            </w:r>
          </w:p>
        </w:tc>
        <w:tc>
          <w:tcPr>
            <w:tcW w:type="dxa" w:w="2103"/>
            <w:vAlign w:val="center"/>
          </w:tcPr>
          <w:p w:rsidRDefault="00A93974" w:rsidP="00CC491B" w:rsidR="00A93974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Iznos prijavljene</w:t>
            </w:r>
          </w:p>
          <w:p w:rsidRDefault="00A93974" w:rsidP="00CC491B" w:rsidR="00A93974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tražbine (kn)</w:t>
            </w:r>
          </w:p>
        </w:tc>
        <w:tc>
          <w:tcPr>
            <w:tcW w:type="dxa" w:w="2121"/>
            <w:vAlign w:val="center"/>
          </w:tcPr>
          <w:p w:rsidRDefault="00A93974" w:rsidP="00CC491B" w:rsidR="00A93974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Iznos utvrđene tražbine (kn)</w:t>
            </w:r>
          </w:p>
        </w:tc>
        <w:tc>
          <w:tcPr>
            <w:tcW w:type="dxa" w:w="1478"/>
            <w:vAlign w:val="center"/>
          </w:tcPr>
          <w:p w:rsidRDefault="00A93974" w:rsidP="00CC491B" w:rsidR="00A93974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Iznos osporene tražbine (kn)</w:t>
            </w:r>
          </w:p>
        </w:tc>
        <w:tc>
          <w:tcPr>
            <w:tcW w:type="dxa" w:w="1624"/>
            <w:vAlign w:val="center"/>
          </w:tcPr>
          <w:p w:rsidRDefault="00A93974" w:rsidP="00CC491B" w:rsidR="00A93974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Osporavatelj</w:t>
            </w:r>
          </w:p>
        </w:tc>
        <w:tc>
          <w:tcPr>
            <w:tcW w:type="dxa" w:w="1615"/>
            <w:vAlign w:val="center"/>
          </w:tcPr>
          <w:p w:rsidRDefault="00A93974" w:rsidP="00CC491B" w:rsidR="00A93974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t>Isplatni red</w:t>
            </w:r>
          </w:p>
        </w:tc>
      </w:tr>
      <w:tr w:rsidTr="00CC491B" w:rsidR="00A93974" w:rsidRPr="0078359D">
        <w:trPr>
          <w:trHeight w:val="1181"/>
        </w:trPr>
        <w:tc>
          <w:tcPr>
            <w:tcW w:type="dxa" w:w="1008"/>
            <w:vAlign w:val="center"/>
          </w:tcPr>
          <w:p w:rsidRDefault="00A93974" w:rsidP="00CC491B" w:rsidR="00A93974" w:rsidRPr="0078359D">
            <w:pPr>
              <w:tabs>
                <w:tab w:pos="3686" w:val="left"/>
              </w:tabs>
              <w:jc w:val="center"/>
            </w:pPr>
            <w:r w:rsidRPr="0078359D">
              <w:t>1.</w:t>
            </w:r>
          </w:p>
        </w:tc>
        <w:tc>
          <w:tcPr>
            <w:tcW w:type="dxa" w:w="4374"/>
            <w:vAlign w:val="center"/>
          </w:tcPr>
          <w:p w:rsidRDefault="00A93974" w:rsidP="00CC491B" w:rsidR="00A93974" w:rsidRPr="0078359D">
            <w:pPr>
              <w:tabs>
                <w:tab w:pos="3686" w:val="left"/>
              </w:tabs>
              <w:jc w:val="center"/>
            </w:pPr>
            <w:r w:rsidRPr="0078359D">
              <w:t>REPUBLIKA HRVATSKA, Ministarstvo financija, Porezna uprava, Područni ured Istra, Primorje i Lika, Rovinjska 2a, Pula, OIB: 52634238587</w:t>
            </w:r>
          </w:p>
        </w:tc>
        <w:tc>
          <w:tcPr>
            <w:tcW w:type="dxa" w:w="2103"/>
            <w:vAlign w:val="center"/>
          </w:tcPr>
          <w:p w:rsidRDefault="00A93974" w:rsidP="00CC491B" w:rsidR="00A93974" w:rsidRPr="0078359D">
            <w:pPr>
              <w:tabs>
                <w:tab w:pos="3686" w:val="left"/>
              </w:tabs>
              <w:jc w:val="center"/>
            </w:pPr>
            <w:r w:rsidRPr="0078359D">
              <w:t>32.100,89</w:t>
            </w:r>
          </w:p>
        </w:tc>
        <w:tc>
          <w:tcPr>
            <w:tcW w:type="dxa" w:w="2121"/>
            <w:vAlign w:val="center"/>
          </w:tcPr>
          <w:p w:rsidRDefault="00A93974" w:rsidP="00CC491B" w:rsidR="00A93974" w:rsidRPr="0078359D">
            <w:pPr>
              <w:tabs>
                <w:tab w:pos="3686" w:val="left"/>
              </w:tabs>
              <w:jc w:val="center"/>
            </w:pPr>
            <w:r w:rsidRPr="0078359D">
              <w:t>32.100,89</w:t>
            </w:r>
          </w:p>
        </w:tc>
        <w:tc>
          <w:tcPr>
            <w:tcW w:type="dxa" w:w="1478"/>
            <w:vAlign w:val="center"/>
          </w:tcPr>
          <w:p w:rsidRDefault="00A93974" w:rsidP="00CC491B" w:rsidR="00A93974" w:rsidRPr="0078359D">
            <w:pPr>
              <w:tabs>
                <w:tab w:pos="3686" w:val="left"/>
              </w:tabs>
              <w:jc w:val="center"/>
            </w:pPr>
            <w:r w:rsidRPr="0078359D">
              <w:t>-</w:t>
            </w:r>
          </w:p>
        </w:tc>
        <w:tc>
          <w:tcPr>
            <w:tcW w:type="dxa" w:w="1624"/>
            <w:vAlign w:val="center"/>
          </w:tcPr>
          <w:p w:rsidRDefault="00A93974" w:rsidP="00CC491B" w:rsidR="00A93974" w:rsidRPr="0078359D">
            <w:pPr>
              <w:tabs>
                <w:tab w:pos="3686" w:val="left"/>
              </w:tabs>
              <w:jc w:val="center"/>
            </w:pPr>
            <w:r w:rsidRPr="0078359D">
              <w:t>-</w:t>
            </w:r>
          </w:p>
        </w:tc>
        <w:tc>
          <w:tcPr>
            <w:tcW w:type="dxa" w:w="1615"/>
            <w:vAlign w:val="center"/>
          </w:tcPr>
          <w:p w:rsidRDefault="00A93974" w:rsidP="00CC491B" w:rsidR="00A93974" w:rsidRPr="0078359D">
            <w:pPr>
              <w:tabs>
                <w:tab w:pos="3686" w:val="left"/>
              </w:tabs>
              <w:jc w:val="center"/>
            </w:pPr>
            <w:r w:rsidRPr="0078359D">
              <w:t>I viši</w:t>
            </w:r>
          </w:p>
        </w:tc>
      </w:tr>
      <w:tr w:rsidTr="00CC491B" w:rsidR="00A93974" w:rsidRPr="0078359D">
        <w:trPr>
          <w:trHeight w:val="1181"/>
        </w:trPr>
        <w:tc>
          <w:tcPr>
            <w:tcW w:type="dxa" w:w="1008"/>
            <w:vAlign w:val="center"/>
          </w:tcPr>
          <w:p w:rsidRDefault="00A93974" w:rsidP="00CC491B" w:rsidR="00A93974" w:rsidRPr="0078359D">
            <w:pPr>
              <w:tabs>
                <w:tab w:pos="3686" w:val="left"/>
              </w:tabs>
              <w:jc w:val="center"/>
            </w:pPr>
            <w:r w:rsidRPr="0078359D">
              <w:t>2.</w:t>
            </w:r>
          </w:p>
        </w:tc>
        <w:tc>
          <w:tcPr>
            <w:tcW w:type="dxa" w:w="4374"/>
            <w:vAlign w:val="center"/>
          </w:tcPr>
          <w:p w:rsidRDefault="0078359D" w:rsidP="00CC491B" w:rsidR="00A93974" w:rsidRPr="0078359D">
            <w:pPr>
              <w:tabs>
                <w:tab w:pos="3686" w:val="left"/>
              </w:tabs>
              <w:jc w:val="center"/>
            </w:pPr>
            <w:r w:rsidRPr="0078359D">
              <w:t>RAIFFEISENBANK BAD RADKERSBOURG-KLOCHE EGEN</w:t>
            </w:r>
            <w:r w:rsidR="00A93974" w:rsidRPr="0078359D">
              <w:t>, Halbenrainer Strasse 2, 8490 Bad Radkersburg, Republika Austrija, OIB: 42678741814</w:t>
            </w:r>
          </w:p>
        </w:tc>
        <w:tc>
          <w:tcPr>
            <w:tcW w:type="dxa" w:w="2103"/>
            <w:vAlign w:val="center"/>
          </w:tcPr>
          <w:p w:rsidRDefault="00A93974" w:rsidP="00CC491B" w:rsidR="00A93974" w:rsidRPr="0078359D">
            <w:pPr>
              <w:tabs>
                <w:tab w:pos="3686" w:val="left"/>
              </w:tabs>
              <w:jc w:val="center"/>
            </w:pPr>
            <w:r w:rsidRPr="0078359D">
              <w:t>200.593,45</w:t>
            </w:r>
          </w:p>
        </w:tc>
        <w:tc>
          <w:tcPr>
            <w:tcW w:type="dxa" w:w="2121"/>
            <w:vAlign w:val="center"/>
          </w:tcPr>
          <w:p w:rsidRDefault="00A93974" w:rsidP="00CC491B" w:rsidR="00A93974" w:rsidRPr="0078359D">
            <w:pPr>
              <w:tabs>
                <w:tab w:pos="3686" w:val="left"/>
              </w:tabs>
              <w:jc w:val="center"/>
            </w:pPr>
            <w:r w:rsidRPr="0078359D">
              <w:t>200.593,45</w:t>
            </w:r>
          </w:p>
        </w:tc>
        <w:tc>
          <w:tcPr>
            <w:tcW w:type="dxa" w:w="1478"/>
            <w:vAlign w:val="center"/>
          </w:tcPr>
          <w:p w:rsidRDefault="00A93974" w:rsidP="00CC491B" w:rsidR="00A93974" w:rsidRPr="0078359D">
            <w:pPr>
              <w:tabs>
                <w:tab w:pos="3686" w:val="left"/>
              </w:tabs>
              <w:jc w:val="center"/>
            </w:pPr>
            <w:r w:rsidRPr="0078359D">
              <w:t>-</w:t>
            </w:r>
          </w:p>
        </w:tc>
        <w:tc>
          <w:tcPr>
            <w:tcW w:type="dxa" w:w="1624"/>
            <w:vAlign w:val="center"/>
          </w:tcPr>
          <w:p w:rsidRDefault="00A93974" w:rsidP="00CC491B" w:rsidR="00A93974" w:rsidRPr="0078359D">
            <w:pPr>
              <w:tabs>
                <w:tab w:pos="3686" w:val="left"/>
              </w:tabs>
              <w:jc w:val="center"/>
            </w:pPr>
            <w:r w:rsidRPr="0078359D">
              <w:t>-</w:t>
            </w:r>
          </w:p>
        </w:tc>
        <w:tc>
          <w:tcPr>
            <w:tcW w:type="dxa" w:w="1615"/>
            <w:vAlign w:val="center"/>
          </w:tcPr>
          <w:p w:rsidRDefault="00A93974" w:rsidP="00CC491B" w:rsidR="00A93974" w:rsidRPr="0078359D">
            <w:pPr>
              <w:tabs>
                <w:tab w:pos="3686" w:val="left"/>
              </w:tabs>
              <w:jc w:val="center"/>
            </w:pPr>
            <w:r w:rsidRPr="0078359D">
              <w:t>II viši</w:t>
            </w:r>
          </w:p>
        </w:tc>
      </w:tr>
      <w:tr w:rsidTr="00CC491B" w:rsidR="00A93974" w:rsidRPr="0078359D">
        <w:trPr>
          <w:trHeight w:val="1181"/>
        </w:trPr>
        <w:tc>
          <w:tcPr>
            <w:tcW w:type="dxa" w:w="1008"/>
            <w:vAlign w:val="center"/>
          </w:tcPr>
          <w:p w:rsidRDefault="00A93974" w:rsidP="00CC491B" w:rsidR="00A93974" w:rsidRPr="0078359D">
            <w:pPr>
              <w:tabs>
                <w:tab w:pos="3686" w:val="left"/>
              </w:tabs>
              <w:jc w:val="center"/>
            </w:pPr>
            <w:r w:rsidRPr="0078359D">
              <w:t>3.</w:t>
            </w:r>
          </w:p>
        </w:tc>
        <w:tc>
          <w:tcPr>
            <w:tcW w:type="dxa" w:w="4374"/>
            <w:vAlign w:val="center"/>
          </w:tcPr>
          <w:p w:rsidRDefault="0078359D" w:rsidP="00A93974" w:rsidR="00A93974" w:rsidRPr="0078359D">
            <w:pPr>
              <w:tabs>
                <w:tab w:pos="3686" w:val="left"/>
              </w:tabs>
              <w:jc w:val="center"/>
            </w:pPr>
            <w:r w:rsidRPr="0078359D">
              <w:t>HRVATSKO DRUŠTVO SKLADATELJA</w:t>
            </w:r>
            <w:r w:rsidR="00A93974" w:rsidRPr="0078359D">
              <w:t>, Berislavićeva 9, Zagreb, OIB: 56668956985</w:t>
            </w:r>
          </w:p>
        </w:tc>
        <w:tc>
          <w:tcPr>
            <w:tcW w:type="dxa" w:w="2103"/>
            <w:vAlign w:val="center"/>
          </w:tcPr>
          <w:p w:rsidRDefault="00A93974" w:rsidP="00CC491B" w:rsidR="00A93974" w:rsidRPr="0078359D">
            <w:pPr>
              <w:tabs>
                <w:tab w:pos="3686" w:val="left"/>
              </w:tabs>
              <w:jc w:val="center"/>
            </w:pPr>
            <w:r w:rsidRPr="0078359D">
              <w:t>5.113,64</w:t>
            </w:r>
          </w:p>
        </w:tc>
        <w:tc>
          <w:tcPr>
            <w:tcW w:type="dxa" w:w="2121"/>
            <w:vAlign w:val="center"/>
          </w:tcPr>
          <w:p w:rsidRDefault="00A93974" w:rsidP="00CC491B" w:rsidR="00A93974" w:rsidRPr="0078359D">
            <w:pPr>
              <w:tabs>
                <w:tab w:pos="3686" w:val="left"/>
              </w:tabs>
              <w:jc w:val="center"/>
            </w:pPr>
            <w:r w:rsidRPr="0078359D">
              <w:t>5.113,64</w:t>
            </w:r>
          </w:p>
        </w:tc>
        <w:tc>
          <w:tcPr>
            <w:tcW w:type="dxa" w:w="1478"/>
            <w:vAlign w:val="center"/>
          </w:tcPr>
          <w:p w:rsidRDefault="00A93974" w:rsidP="00CC491B" w:rsidR="00A93974" w:rsidRPr="0078359D">
            <w:pPr>
              <w:tabs>
                <w:tab w:pos="3686" w:val="left"/>
              </w:tabs>
              <w:jc w:val="center"/>
            </w:pPr>
            <w:r w:rsidRPr="0078359D">
              <w:t>-</w:t>
            </w:r>
          </w:p>
        </w:tc>
        <w:tc>
          <w:tcPr>
            <w:tcW w:type="dxa" w:w="1624"/>
            <w:vAlign w:val="center"/>
          </w:tcPr>
          <w:p w:rsidRDefault="00A93974" w:rsidP="00CC491B" w:rsidR="00A93974" w:rsidRPr="0078359D">
            <w:pPr>
              <w:tabs>
                <w:tab w:pos="3686" w:val="left"/>
              </w:tabs>
              <w:jc w:val="center"/>
            </w:pPr>
            <w:r w:rsidRPr="0078359D">
              <w:t>-</w:t>
            </w:r>
          </w:p>
        </w:tc>
        <w:tc>
          <w:tcPr>
            <w:tcW w:type="dxa" w:w="1615"/>
            <w:vAlign w:val="center"/>
          </w:tcPr>
          <w:p w:rsidRDefault="00A93974" w:rsidP="00CC491B" w:rsidR="00A93974" w:rsidRPr="0078359D">
            <w:pPr>
              <w:tabs>
                <w:tab w:pos="3686" w:val="left"/>
              </w:tabs>
              <w:jc w:val="center"/>
            </w:pPr>
            <w:r w:rsidRPr="0078359D">
              <w:t>II viši</w:t>
            </w:r>
          </w:p>
        </w:tc>
      </w:tr>
      <w:tr w:rsidTr="00CC491B" w:rsidR="00A93974" w:rsidRPr="0078359D">
        <w:trPr>
          <w:trHeight w:val="1181"/>
        </w:trPr>
        <w:tc>
          <w:tcPr>
            <w:tcW w:type="dxa" w:w="1008"/>
            <w:vAlign w:val="center"/>
          </w:tcPr>
          <w:p w:rsidRDefault="00A93974" w:rsidP="00CC491B" w:rsidR="00A93974" w:rsidRPr="0078359D">
            <w:pPr>
              <w:tabs>
                <w:tab w:pos="3686" w:val="left"/>
              </w:tabs>
              <w:jc w:val="center"/>
            </w:pPr>
            <w:r w:rsidRPr="0078359D">
              <w:lastRenderedPageBreak/>
              <w:t>4.</w:t>
            </w:r>
          </w:p>
        </w:tc>
        <w:tc>
          <w:tcPr>
            <w:tcW w:type="dxa" w:w="4374"/>
            <w:vAlign w:val="center"/>
          </w:tcPr>
          <w:p w:rsidRDefault="00A93974" w:rsidP="00CC491B" w:rsidR="00A93974" w:rsidRPr="0078359D">
            <w:pPr>
              <w:tabs>
                <w:tab w:pos="3686" w:val="left"/>
              </w:tabs>
              <w:jc w:val="center"/>
            </w:pPr>
            <w:r w:rsidRPr="0078359D">
              <w:t>REPUBLIKA HRVATSKA, Ministarstvo financija, Porezna uprava, Područni ured Istra, Primorje i Lika, Rovinjska 2a, Pula, OIB: 52634238587</w:t>
            </w:r>
          </w:p>
        </w:tc>
        <w:tc>
          <w:tcPr>
            <w:tcW w:type="dxa" w:w="2103"/>
            <w:vAlign w:val="center"/>
          </w:tcPr>
          <w:p w:rsidRDefault="00A93974" w:rsidP="00CC491B" w:rsidR="00A93974" w:rsidRPr="0078359D">
            <w:pPr>
              <w:tabs>
                <w:tab w:pos="3686" w:val="left"/>
              </w:tabs>
              <w:jc w:val="center"/>
            </w:pPr>
            <w:r w:rsidRPr="0078359D">
              <w:t>75.134,05</w:t>
            </w:r>
          </w:p>
        </w:tc>
        <w:tc>
          <w:tcPr>
            <w:tcW w:type="dxa" w:w="2121"/>
            <w:vAlign w:val="center"/>
          </w:tcPr>
          <w:p w:rsidRDefault="00A93974" w:rsidP="00CC491B" w:rsidR="00A93974" w:rsidRPr="0078359D">
            <w:pPr>
              <w:tabs>
                <w:tab w:pos="3686" w:val="left"/>
              </w:tabs>
              <w:jc w:val="center"/>
            </w:pPr>
            <w:r w:rsidRPr="0078359D">
              <w:t>75.134,05</w:t>
            </w:r>
          </w:p>
        </w:tc>
        <w:tc>
          <w:tcPr>
            <w:tcW w:type="dxa" w:w="1478"/>
            <w:vAlign w:val="center"/>
          </w:tcPr>
          <w:p w:rsidRDefault="00A93974" w:rsidP="00CC491B" w:rsidR="00A93974" w:rsidRPr="0078359D">
            <w:pPr>
              <w:tabs>
                <w:tab w:pos="3686" w:val="left"/>
              </w:tabs>
              <w:jc w:val="center"/>
            </w:pPr>
            <w:r w:rsidRPr="0078359D">
              <w:t>-</w:t>
            </w:r>
          </w:p>
        </w:tc>
        <w:tc>
          <w:tcPr>
            <w:tcW w:type="dxa" w:w="1624"/>
            <w:vAlign w:val="center"/>
          </w:tcPr>
          <w:p w:rsidRDefault="00A93974" w:rsidP="00CC491B" w:rsidR="00A93974" w:rsidRPr="0078359D">
            <w:pPr>
              <w:tabs>
                <w:tab w:pos="3686" w:val="left"/>
              </w:tabs>
              <w:jc w:val="center"/>
            </w:pPr>
            <w:r w:rsidRPr="0078359D">
              <w:t>-</w:t>
            </w:r>
          </w:p>
        </w:tc>
        <w:tc>
          <w:tcPr>
            <w:tcW w:type="dxa" w:w="1615"/>
            <w:vAlign w:val="center"/>
          </w:tcPr>
          <w:p w:rsidRDefault="00A93974" w:rsidP="00CC491B" w:rsidR="00A93974" w:rsidRPr="0078359D">
            <w:pPr>
              <w:tabs>
                <w:tab w:pos="3686" w:val="left"/>
              </w:tabs>
              <w:jc w:val="center"/>
            </w:pPr>
            <w:r w:rsidRPr="0078359D">
              <w:t>II viši</w:t>
            </w:r>
          </w:p>
        </w:tc>
      </w:tr>
      <w:tr w:rsidTr="00CC491B" w:rsidR="00A93974" w:rsidRPr="0078359D">
        <w:trPr>
          <w:trHeight w:val="1181"/>
        </w:trPr>
        <w:tc>
          <w:tcPr>
            <w:tcW w:type="dxa" w:w="1008"/>
            <w:vAlign w:val="center"/>
          </w:tcPr>
          <w:p w:rsidRDefault="00A93974" w:rsidP="00CC491B" w:rsidR="00A93974" w:rsidRPr="0078359D">
            <w:pPr>
              <w:tabs>
                <w:tab w:pos="3686" w:val="left"/>
              </w:tabs>
              <w:jc w:val="center"/>
            </w:pPr>
            <w:r w:rsidRPr="0078359D">
              <w:t>5.</w:t>
            </w:r>
          </w:p>
        </w:tc>
        <w:tc>
          <w:tcPr>
            <w:tcW w:type="dxa" w:w="4374"/>
            <w:vAlign w:val="center"/>
          </w:tcPr>
          <w:p w:rsidRDefault="0078359D" w:rsidP="00CC491B" w:rsidR="00A93974" w:rsidRPr="0078359D">
            <w:pPr>
              <w:tabs>
                <w:tab w:pos="3686" w:val="left"/>
              </w:tabs>
              <w:jc w:val="center"/>
            </w:pPr>
            <w:r w:rsidRPr="0078359D">
              <w:t>CAPRICORNO</w:t>
            </w:r>
            <w:r w:rsidR="00A93974" w:rsidRPr="0078359D">
              <w:t xml:space="preserve"> d.o.o., Hercegovačka 57a, 21000 Split, OIB: 09517317411</w:t>
            </w:r>
          </w:p>
        </w:tc>
        <w:tc>
          <w:tcPr>
            <w:tcW w:type="dxa" w:w="2103"/>
            <w:vAlign w:val="center"/>
          </w:tcPr>
          <w:p w:rsidRDefault="00A93974" w:rsidP="00CC491B" w:rsidR="00A93974" w:rsidRPr="0078359D">
            <w:pPr>
              <w:tabs>
                <w:tab w:pos="3686" w:val="left"/>
              </w:tabs>
              <w:jc w:val="center"/>
            </w:pPr>
            <w:r w:rsidRPr="0078359D">
              <w:t>2.022,46</w:t>
            </w:r>
          </w:p>
        </w:tc>
        <w:tc>
          <w:tcPr>
            <w:tcW w:type="dxa" w:w="2121"/>
            <w:vAlign w:val="center"/>
          </w:tcPr>
          <w:p w:rsidRDefault="00A93974" w:rsidP="00CC491B" w:rsidR="00A93974" w:rsidRPr="0078359D">
            <w:pPr>
              <w:tabs>
                <w:tab w:pos="3686" w:val="left"/>
              </w:tabs>
              <w:jc w:val="center"/>
            </w:pPr>
            <w:r w:rsidRPr="0078359D">
              <w:t>2.022,46</w:t>
            </w:r>
          </w:p>
        </w:tc>
        <w:tc>
          <w:tcPr>
            <w:tcW w:type="dxa" w:w="1478"/>
            <w:vAlign w:val="center"/>
          </w:tcPr>
          <w:p w:rsidRDefault="00A93974" w:rsidP="00CC491B" w:rsidR="00A93974" w:rsidRPr="0078359D">
            <w:pPr>
              <w:tabs>
                <w:tab w:pos="3686" w:val="left"/>
              </w:tabs>
              <w:jc w:val="center"/>
            </w:pPr>
            <w:r w:rsidRPr="0078359D">
              <w:t>-</w:t>
            </w:r>
          </w:p>
        </w:tc>
        <w:tc>
          <w:tcPr>
            <w:tcW w:type="dxa" w:w="1624"/>
            <w:vAlign w:val="center"/>
          </w:tcPr>
          <w:p w:rsidRDefault="00A93974" w:rsidP="00CC491B" w:rsidR="00A93974" w:rsidRPr="0078359D">
            <w:pPr>
              <w:tabs>
                <w:tab w:pos="3686" w:val="left"/>
              </w:tabs>
              <w:jc w:val="center"/>
            </w:pPr>
            <w:r w:rsidRPr="0078359D">
              <w:t>-</w:t>
            </w:r>
          </w:p>
        </w:tc>
        <w:tc>
          <w:tcPr>
            <w:tcW w:type="dxa" w:w="1615"/>
            <w:vAlign w:val="center"/>
          </w:tcPr>
          <w:p w:rsidRDefault="00A93974" w:rsidP="00CC491B" w:rsidR="00A93974" w:rsidRPr="0078359D">
            <w:pPr>
              <w:tabs>
                <w:tab w:pos="3686" w:val="left"/>
              </w:tabs>
              <w:jc w:val="center"/>
            </w:pPr>
            <w:r w:rsidRPr="0078359D">
              <w:t>II viši</w:t>
            </w:r>
          </w:p>
        </w:tc>
      </w:tr>
      <w:tr w:rsidTr="00CC491B" w:rsidR="00A93974" w:rsidRPr="0078359D">
        <w:trPr>
          <w:trHeight w:val="1181"/>
        </w:trPr>
        <w:tc>
          <w:tcPr>
            <w:tcW w:type="dxa" w:w="1008"/>
            <w:vAlign w:val="center"/>
          </w:tcPr>
          <w:p w:rsidRDefault="00A93974" w:rsidP="00CC491B" w:rsidR="00A93974" w:rsidRPr="0078359D">
            <w:pPr>
              <w:tabs>
                <w:tab w:pos="3686" w:val="left"/>
              </w:tabs>
              <w:jc w:val="center"/>
            </w:pPr>
            <w:r w:rsidRPr="0078359D">
              <w:t>6.</w:t>
            </w:r>
          </w:p>
        </w:tc>
        <w:tc>
          <w:tcPr>
            <w:tcW w:type="dxa" w:w="4374"/>
            <w:vAlign w:val="center"/>
          </w:tcPr>
          <w:p w:rsidRDefault="00A93974" w:rsidP="00CC491B" w:rsidR="00A93974" w:rsidRPr="0078359D">
            <w:pPr>
              <w:tabs>
                <w:tab w:pos="3686" w:val="left"/>
              </w:tabs>
              <w:jc w:val="center"/>
            </w:pPr>
            <w:r w:rsidRPr="0078359D">
              <w:t>VIPnet d.o.o., Vrtni put 1, Zagreb, OIB: 29524210204</w:t>
            </w:r>
          </w:p>
        </w:tc>
        <w:tc>
          <w:tcPr>
            <w:tcW w:type="dxa" w:w="2103"/>
            <w:vAlign w:val="center"/>
          </w:tcPr>
          <w:p w:rsidRDefault="00A93974" w:rsidP="00CC491B" w:rsidR="00A93974" w:rsidRPr="0078359D">
            <w:pPr>
              <w:tabs>
                <w:tab w:pos="3686" w:val="left"/>
              </w:tabs>
              <w:jc w:val="center"/>
            </w:pPr>
            <w:r w:rsidRPr="0078359D">
              <w:t>7.780,08</w:t>
            </w:r>
          </w:p>
        </w:tc>
        <w:tc>
          <w:tcPr>
            <w:tcW w:type="dxa" w:w="2121"/>
            <w:vAlign w:val="center"/>
          </w:tcPr>
          <w:p w:rsidRDefault="00A93974" w:rsidP="00CC491B" w:rsidR="00A93974" w:rsidRPr="0078359D">
            <w:pPr>
              <w:tabs>
                <w:tab w:pos="3686" w:val="left"/>
              </w:tabs>
              <w:jc w:val="center"/>
            </w:pPr>
            <w:r w:rsidRPr="0078359D">
              <w:t>7.780,08</w:t>
            </w:r>
          </w:p>
        </w:tc>
        <w:tc>
          <w:tcPr>
            <w:tcW w:type="dxa" w:w="1478"/>
            <w:vAlign w:val="center"/>
          </w:tcPr>
          <w:p w:rsidRDefault="00A93974" w:rsidP="00CC491B" w:rsidR="00A93974" w:rsidRPr="0078359D">
            <w:pPr>
              <w:tabs>
                <w:tab w:pos="3686" w:val="left"/>
              </w:tabs>
              <w:jc w:val="center"/>
            </w:pPr>
            <w:r w:rsidRPr="0078359D">
              <w:t>-</w:t>
            </w:r>
          </w:p>
        </w:tc>
        <w:tc>
          <w:tcPr>
            <w:tcW w:type="dxa" w:w="1624"/>
            <w:vAlign w:val="center"/>
          </w:tcPr>
          <w:p w:rsidRDefault="00A93974" w:rsidP="00CC491B" w:rsidR="00A93974" w:rsidRPr="0078359D">
            <w:pPr>
              <w:tabs>
                <w:tab w:pos="3686" w:val="left"/>
              </w:tabs>
              <w:jc w:val="center"/>
            </w:pPr>
            <w:r w:rsidRPr="0078359D">
              <w:t>-</w:t>
            </w:r>
          </w:p>
        </w:tc>
        <w:tc>
          <w:tcPr>
            <w:tcW w:type="dxa" w:w="1615"/>
            <w:vAlign w:val="center"/>
          </w:tcPr>
          <w:p w:rsidRDefault="00A93974" w:rsidP="00CC491B" w:rsidR="00A93974" w:rsidRPr="0078359D">
            <w:pPr>
              <w:tabs>
                <w:tab w:pos="3686" w:val="left"/>
              </w:tabs>
              <w:jc w:val="center"/>
            </w:pPr>
            <w:r w:rsidRPr="0078359D">
              <w:t>II viši</w:t>
            </w:r>
          </w:p>
        </w:tc>
      </w:tr>
      <w:tr w:rsidTr="00CC491B" w:rsidR="00A93974" w:rsidRPr="0078359D">
        <w:trPr>
          <w:trHeight w:val="1181"/>
        </w:trPr>
        <w:tc>
          <w:tcPr>
            <w:tcW w:type="dxa" w:w="1008"/>
            <w:vAlign w:val="center"/>
          </w:tcPr>
          <w:p w:rsidRDefault="00A93974" w:rsidP="00CC491B" w:rsidR="00A93974" w:rsidRPr="0078359D">
            <w:pPr>
              <w:tabs>
                <w:tab w:pos="3686" w:val="left"/>
              </w:tabs>
              <w:jc w:val="center"/>
            </w:pPr>
            <w:r w:rsidRPr="0078359D">
              <w:t>7.</w:t>
            </w:r>
          </w:p>
        </w:tc>
        <w:tc>
          <w:tcPr>
            <w:tcW w:type="dxa" w:w="4374"/>
            <w:vAlign w:val="center"/>
          </w:tcPr>
          <w:p w:rsidRDefault="0078359D" w:rsidP="00CC491B" w:rsidR="00A93974" w:rsidRPr="0078359D">
            <w:pPr>
              <w:tabs>
                <w:tab w:pos="3686" w:val="left"/>
              </w:tabs>
              <w:jc w:val="center"/>
            </w:pPr>
            <w:r w:rsidRPr="0078359D">
              <w:t>HRVATSKA RADIOTELEVIZIJA</w:t>
            </w:r>
            <w:r w:rsidR="00A93974" w:rsidRPr="0078359D">
              <w:t>, javna ustanova, Prisavlje 3, 10000 Zagreb, OIB: 68419124305</w:t>
            </w:r>
          </w:p>
        </w:tc>
        <w:tc>
          <w:tcPr>
            <w:tcW w:type="dxa" w:w="2103"/>
            <w:vAlign w:val="center"/>
          </w:tcPr>
          <w:p w:rsidRDefault="00A93974" w:rsidP="00CC491B" w:rsidR="00A93974" w:rsidRPr="0078359D">
            <w:pPr>
              <w:tabs>
                <w:tab w:pos="3686" w:val="left"/>
              </w:tabs>
              <w:jc w:val="center"/>
            </w:pPr>
            <w:r w:rsidRPr="0078359D">
              <w:t>15.441,12</w:t>
            </w:r>
          </w:p>
        </w:tc>
        <w:tc>
          <w:tcPr>
            <w:tcW w:type="dxa" w:w="2121"/>
            <w:vAlign w:val="center"/>
          </w:tcPr>
          <w:p w:rsidRDefault="00A93974" w:rsidP="00CC491B" w:rsidR="00A93974" w:rsidRPr="0078359D">
            <w:pPr>
              <w:tabs>
                <w:tab w:pos="3686" w:val="left"/>
              </w:tabs>
              <w:jc w:val="center"/>
            </w:pPr>
            <w:r w:rsidRPr="0078359D">
              <w:t>15.441,12</w:t>
            </w:r>
          </w:p>
        </w:tc>
        <w:tc>
          <w:tcPr>
            <w:tcW w:type="dxa" w:w="1478"/>
            <w:vAlign w:val="center"/>
          </w:tcPr>
          <w:p w:rsidRDefault="00A93974" w:rsidP="00CC491B" w:rsidR="00A93974" w:rsidRPr="0078359D">
            <w:pPr>
              <w:tabs>
                <w:tab w:pos="3686" w:val="left"/>
              </w:tabs>
              <w:jc w:val="center"/>
            </w:pPr>
            <w:r w:rsidRPr="0078359D">
              <w:t>-</w:t>
            </w:r>
          </w:p>
        </w:tc>
        <w:tc>
          <w:tcPr>
            <w:tcW w:type="dxa" w:w="1624"/>
            <w:vAlign w:val="center"/>
          </w:tcPr>
          <w:p w:rsidRDefault="00A93974" w:rsidP="00CC491B" w:rsidR="00A93974" w:rsidRPr="0078359D">
            <w:pPr>
              <w:tabs>
                <w:tab w:pos="3686" w:val="left"/>
              </w:tabs>
              <w:jc w:val="center"/>
            </w:pPr>
            <w:r w:rsidRPr="0078359D">
              <w:t>-</w:t>
            </w:r>
          </w:p>
        </w:tc>
        <w:tc>
          <w:tcPr>
            <w:tcW w:type="dxa" w:w="1615"/>
            <w:vAlign w:val="center"/>
          </w:tcPr>
          <w:p w:rsidRDefault="00A93974" w:rsidP="00CC491B" w:rsidR="00A93974" w:rsidRPr="0078359D">
            <w:pPr>
              <w:tabs>
                <w:tab w:pos="3686" w:val="left"/>
              </w:tabs>
              <w:jc w:val="center"/>
            </w:pPr>
            <w:r w:rsidRPr="0078359D">
              <w:t>II viši</w:t>
            </w:r>
          </w:p>
        </w:tc>
      </w:tr>
    </w:tbl>
    <w:p w:rsidRDefault="00A93974" w:rsidP="00A93974" w:rsidR="00A93974" w:rsidRPr="0078359D">
      <w:pPr>
        <w:tabs>
          <w:tab w:pos="3686" w:val="left"/>
        </w:tabs>
        <w:jc w:val="center"/>
      </w:pPr>
    </w:p>
    <w:p w:rsidRDefault="00A93974" w:rsidP="00A93974" w:rsidR="00A93974" w:rsidRPr="0078359D">
      <w:pPr>
        <w:tabs>
          <w:tab w:pos="3686" w:val="left"/>
        </w:tabs>
        <w:jc w:val="center"/>
      </w:pPr>
    </w:p>
    <w:p w:rsidRDefault="00A93974" w:rsidP="00A93974" w:rsidR="00A93974" w:rsidRPr="0078359D">
      <w:pPr>
        <w:tabs>
          <w:tab w:pos="3686" w:val="left"/>
        </w:tabs>
        <w:jc w:val="center"/>
      </w:pPr>
      <w:r w:rsidRPr="0078359D">
        <w:t>U Pazinu 11. travnja 2017.</w:t>
      </w:r>
    </w:p>
    <w:p w:rsidRDefault="00A93974" w:rsidP="00A93974" w:rsidR="00A93974" w:rsidRPr="0078359D">
      <w:pPr>
        <w:tabs>
          <w:tab w:pos="3686" w:val="left"/>
        </w:tabs>
        <w:jc w:val="center"/>
      </w:pPr>
    </w:p>
    <w:p w:rsidRDefault="00A93974" w:rsidP="00A93974" w:rsidR="00A93974" w:rsidRPr="0078359D">
      <w:pPr>
        <w:tabs>
          <w:tab w:pos="3686" w:val="left"/>
        </w:tabs>
        <w:jc w:val="center"/>
      </w:pPr>
    </w:p>
    <w:p w:rsidRDefault="00A93974" w:rsidP="00A93974" w:rsidR="00A93974" w:rsidRPr="0078359D">
      <w:pPr>
        <w:tabs>
          <w:tab w:pos="3686" w:val="left"/>
        </w:tabs>
        <w:jc w:val="center"/>
      </w:pPr>
      <w:r w:rsidRPr="0078359D">
        <w:tab/>
      </w:r>
      <w:r w:rsidRPr="0078359D">
        <w:tab/>
      </w:r>
      <w:r w:rsidRPr="0078359D">
        <w:tab/>
      </w:r>
      <w:r w:rsidRPr="0078359D">
        <w:tab/>
      </w:r>
      <w:r w:rsidRPr="0078359D">
        <w:tab/>
      </w:r>
      <w:r w:rsidRPr="0078359D">
        <w:tab/>
      </w:r>
      <w:r w:rsidRPr="0078359D">
        <w:tab/>
      </w:r>
      <w:r w:rsidRPr="0078359D">
        <w:tab/>
        <w:t xml:space="preserve">     Stečajni sudac:</w:t>
      </w:r>
    </w:p>
    <w:p w:rsidRDefault="00A93974" w:rsidP="00A93974" w:rsidR="00A93974" w:rsidRPr="0078359D">
      <w:pPr>
        <w:tabs>
          <w:tab w:pos="3686" w:val="left"/>
        </w:tabs>
        <w:ind w:firstLine="708" w:left="4956"/>
        <w:jc w:val="center"/>
      </w:pPr>
      <w:r w:rsidRPr="0078359D">
        <w:tab/>
      </w:r>
      <w:r w:rsidRPr="0078359D">
        <w:tab/>
      </w:r>
      <w:r w:rsidRPr="0078359D">
        <w:tab/>
        <w:t xml:space="preserve">              Adrijana Labinjan Skok</w:t>
      </w:r>
    </w:p>
    <w:p w:rsidRDefault="00A93974" w:rsidP="00A93974" w:rsidR="00A93974" w:rsidRPr="0078359D"/>
    <w:p w:rsidRDefault="00A93974" w:rsidP="00A93974" w:rsidR="00A93974" w:rsidRPr="0078359D"/>
    <w:p w:rsidRDefault="00A93974" w:rsidP="00A93974" w:rsidR="00A93974" w:rsidRPr="0078359D"/>
    <w:p w:rsidRDefault="003C26AF" w:rsidR="00500701" w:rsidRPr="0078359D"/>
    <w:sectPr w:rsidSect="00A93974" w:rsidR="00500701" w:rsidRPr="0078359D">
      <w:headerReference w:type="even" r:id="rId8"/>
      <w:headerReference w:type="default" r:id="rId9"/>
      <w:pgSz w:code="9" w:orient="landscape" w:h="11906" w:w="16838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3974" w:rsidP="00A93974" w:rsidR="00A93974">
      <w:r>
        <w:separator/>
      </w:r>
    </w:p>
  </w:endnote>
  <w:endnote w:id="0" w:type="continuationSeparator">
    <w:p w:rsidRDefault="00A93974" w:rsidP="00A93974" w:rsidR="00A939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3974" w:rsidP="00A93974" w:rsidR="00A93974">
      <w:r>
        <w:separator/>
      </w:r>
    </w:p>
  </w:footnote>
  <w:footnote w:id="0" w:type="continuationSeparator">
    <w:p w:rsidRDefault="00A93974" w:rsidP="00A93974" w:rsidR="00A939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3974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C26AF" w:rsidR="00034D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3974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26A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93974" w:rsidP="00F16E5B" w:rsidR="00051919" w:rsidRPr="00985C68">
    <w:pPr>
      <w:jc w:val="right"/>
    </w:pPr>
    <w:r>
      <w:t>Posl.br. 2 St-832</w:t>
    </w:r>
    <w:r w:rsidRPr="000351A1">
      <w:t>/1</w:t>
    </w:r>
    <w:r>
      <w:t>6</w:t>
    </w:r>
    <w:r w:rsidRPr="000351A1">
      <w:t>-</w:t>
    </w:r>
    <w:r w:rsidR="0078359D">
      <w:t>27</w:t>
    </w:r>
  </w:p>
  <w:p w:rsidRDefault="003C26AF" w:rsidR="00034D8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3974"/>
    <w:rsid w:val="00123548"/>
    <w:rsid w:val="003C26AF"/>
    <w:rsid w:val="00554328"/>
    <w:rsid w:val="0078359D"/>
    <w:rsid w:val="00985388"/>
    <w:rsid w:val="00A93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9397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93974"/>
    <w:pPr>
      <w:tabs>
        <w:tab w:pos="4536" w:val="center"/>
        <w:tab w:pos="9072" w:val="right"/>
      </w:tabs>
    </w:pPr>
    <w:rPr>
      <w:bCs w:val="false"/>
    </w:rPr>
  </w:style>
  <w:style w:customStyle="true" w:styleId="ZaglavljeChar" w:type="character">
    <w:name w:val="Zaglavlje Char"/>
    <w:basedOn w:val="Zadanifontodlomka"/>
    <w:link w:val="Zaglavlje"/>
    <w:rsid w:val="00A9397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93974"/>
  </w:style>
  <w:style w:styleId="Podnoje" w:type="paragraph">
    <w:name w:val="footer"/>
    <w:basedOn w:val="Normal"/>
    <w:link w:val="PodnojeChar"/>
    <w:uiPriority w:val="99"/>
    <w:unhideWhenUsed/>
    <w:rsid w:val="00A9397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9397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26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6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6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6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6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93974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93974"/>
    <w:pPr>
      <w:tabs>
        <w:tab w:pos="4536" w:val="center"/>
        <w:tab w:pos="9072" w:val="right"/>
      </w:tabs>
    </w:pPr>
    <w:rPr>
      <w:bCs w:val="0"/>
    </w:rPr>
  </w:style>
  <w:style w:customStyle="1" w:styleId="ZaglavljeChar" w:type="character">
    <w:name w:val="Zaglavlje Char"/>
    <w:basedOn w:val="Zadanifontodlomka"/>
    <w:link w:val="Zaglavlje"/>
    <w:rsid w:val="00A9397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93974"/>
  </w:style>
  <w:style w:styleId="Podnoje" w:type="paragraph">
    <w:name w:val="footer"/>
    <w:basedOn w:val="Normal"/>
    <w:link w:val="PodnojeChar"/>
    <w:uiPriority w:val="99"/>
    <w:unhideWhenUsed/>
    <w:rsid w:val="00A9397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9397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26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6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6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6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6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832</izvorni_sadrzaj>
    <derivirana_varijabla naziv="DomainObject.Predmet.Broj_1">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St-832/2016</izvorni_sadrzaj>
    <derivirana_varijabla naziv="DomainObject.Predmet.OznakaBroj_1">St-832/2016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ČEGRANE d.o.o. Vrsar zastupanog po punomoćniku Odvj. Ante Sarić</izvorni_sadrzaj>
    <derivirana_varijabla naziv="DomainObject.Predmet.ProtustrankaFormated_1">  ČEGRANE d.o.o. Vrsar zastupanog po punomoćniku Odvj. Ante Sarić</derivirana_varijabla>
  </DomainObject.Predmet.ProtustrankaFormated>
  <DomainObject.Predmet.ProtustrankaFormatedOIB>
    <izvorni_sadrzaj>  ČEGRANE d.o.o. Vrsar, OIB 69540119809 zastupanog po punomoćniku Odvj. Ante Sarić</izvorni_sadrzaj>
    <derivirana_varijabla naziv="DomainObject.Predmet.ProtustrankaFormatedOIB_1">  ČEGRANE d.o.o. Vrsar, OIB 69540119809 zastupanog po punomoćniku Odvj. Ante Sarić</derivirana_varijabla>
  </DomainObject.Predmet.ProtustrankaFormatedOIB>
  <DomainObject.Predmet.ProtustrankaFormatedWithAdress>
    <izvorni_sadrzaj> ČEGRANE d.o.o. Vrsar, Marina Vrsar/bb, 52450 Vrsar zastupanog po punomoćniku Odvj. Ante Sarić</izvorni_sadrzaj>
    <derivirana_varijabla naziv="DomainObject.Predmet.ProtustrankaFormatedWithAdress_1"> ČEGRANE d.o.o. Vrsar, Marina Vrsar/bb, 52450 Vrsar zastupanog po punomoćniku Odvj. Ante Sarić</derivirana_varijabla>
  </DomainObject.Predmet.ProtustrankaFormatedWithAdress>
  <DomainObject.Predmet.ProtustrankaFormatedWithAdressOIB>
    <izvorni_sadrzaj> ČEGRANE d.o.o. Vrsar, OIB 69540119809, Marina Vrsar/bb, 52450 Vrsar zastupanog po punomoćniku Odvj. Ante Sarić</izvorni_sadrzaj>
    <derivirana_varijabla naziv="DomainObject.Predmet.ProtustrankaFormatedWithAdressOIB_1"> ČEGRANE d.o.o. Vrsar, OIB 69540119809, Marina Vrsar/bb, 52450 Vrsar zastupanog po punomoćniku Odvj. Ante Sarić</derivirana_varijabla>
  </DomainObject.Predmet.ProtustrankaFormatedWithAdressOIB>
  <DomainObject.Predmet.ProtustrankaWithAdress>
    <izvorni_sadrzaj>ČEGRANE d.o.o. Vrsar Marina Vrsar/bb, 52450 Vrsar</izvorni_sadrzaj>
    <derivirana_varijabla naziv="DomainObject.Predmet.ProtustrankaWithAdress_1">ČEGRANE d.o.o. Vrsar Marina Vrsar/bb, 52450 Vrsar</derivirana_varijabla>
  </DomainObject.Predmet.ProtustrankaWithAdress>
  <DomainObject.Predmet.ProtustrankaWithAdressOIB>
    <izvorni_sadrzaj>ČEGRANE d.o.o. Vrsar, OIB 69540119809, Marina Vrsar/bb, 52450 Vrsar</izvorni_sadrzaj>
    <derivirana_varijabla naziv="DomainObject.Predmet.ProtustrankaWithAdressOIB_1">ČEGRANE d.o.o. Vrsar, OIB 69540119809, Marina Vrsar/bb, 52450 Vrsar</derivirana_varijabla>
  </DomainObject.Predmet.ProtustrankaWithAdressOIB>
  <DomainObject.Predmet.ProtustrankaNazivFormated>
    <izvorni_sadrzaj>ČEGRANE d.o.o. Vrsar</izvorni_sadrzaj>
    <derivirana_varijabla naziv="DomainObject.Predmet.ProtustrankaNazivFormated_1">ČEGRANE d.o.o. Vrsar</derivirana_varijabla>
  </DomainObject.Predmet.ProtustrankaNazivFormated>
  <DomainObject.Predmet.ProtustrankaNazivFormatedOIB>
    <izvorni_sadrzaj>ČEGRANE d.o.o. Vrsar, OIB 69540119809</izvorni_sadrzaj>
    <derivirana_varijabla naziv="DomainObject.Predmet.ProtustrankaNazivFormatedOIB_1">ČEGRANE d.o.o. Vrsar, OIB 69540119809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RIJEKA, PODRUŽNICA PULA, PULA</izvorni_sadrzaj>
    <derivirana_varijabla naziv="DomainObject.Predmet.StrankaFormated_1">  FINA, RC RIJEKA, PODRUŽNICA PULA, PULA</derivirana_varijabla>
  </DomainObject.Predmet.StrankaFormated>
  <DomainObject.Predmet.StrankaFormatedOIB>
    <izvorni_sadrzaj>  FINA, RC RIJEKA, PODRUŽNICA PULA, PULA, OIB 85821130368</izvorni_sadrzaj>
    <derivirana_varijabla naziv="DomainObject.Predmet.StrankaFormatedOIB_1">  FINA, RC RIJEKA, PODRUŽNICA PULA, PULA, OIB 85821130368</derivirana_varijabla>
  </DomainObject.Predmet.StrankaFormatedOIB>
  <DomainObject.Predmet.StrankaFormatedWithAdress>
    <izvorni_sadrzaj> FINA, RC RIJEKA, PODRUŽNICA PULA, PULA, Giardini 5, 52100 Pula</izvorni_sadrzaj>
    <derivirana_varijabla naziv="DomainObject.Predmet.StrankaFormatedWithAdress_1"> FINA, RC RIJEKA, PODRUŽNICA PULA, PULA, Giardini 5, 52100 Pula</derivirana_varijabla>
  </DomainObject.Predmet.StrankaFormatedWithAdress>
  <DomainObject.Predmet.StrankaFormatedWithAdressOIB>
    <izvorni_sadrzaj> FINA, RC RIJEKA, PODRUŽNICA PULA, PULA, OIB 85821130368, Giardini 5, 52100 Pula</izvorni_sadrzaj>
    <derivirana_varijabla naziv="DomainObject.Predmet.StrankaFormatedWithAdressOIB_1"> FINA, RC RIJEKA, PODRUŽNICA PULA, PULA, OIB 85821130368, Giardini 5, 52100 Pula</derivirana_varijabla>
  </DomainObject.Predmet.StrankaFormatedWithAdressOIB>
  <DomainObject.Predmet.StrankaWithAdress>
    <izvorni_sadrzaj>FINA, RC RIJEKA, PODRUŽNICA PULA, PULA Giardini 5,52100 Pula</izvorni_sadrzaj>
    <derivirana_varijabla naziv="DomainObject.Predmet.StrankaWithAdress_1">FINA, RC RIJEKA, PODRUŽNICA PULA, PULA Giardini 5,52100 Pula</derivirana_varijabla>
  </DomainObject.Predmet.StrankaWithAdress>
  <DomainObject.Predmet.StrankaWithAdressOIB>
    <izvorni_sadrzaj>FINA, RC RIJEKA, PODRUŽNICA PULA, PULA, OIB 85821130368, Giardini 5,52100 Pula</izvorni_sadrzaj>
    <derivirana_varijabla naziv="DomainObject.Predmet.StrankaWithAdressOIB_1">FINA, RC RIJEKA, PODRUŽNICA PULA, PULA, OIB 85821130368, Giardini 5,52100 Pula</derivirana_varijabla>
  </DomainObject.Predmet.StrankaWithAdressOIB>
  <DomainObject.Predmet.StrankaNazivFormated>
    <izvorni_sadrzaj>FINA, RC RIJEKA, PODRUŽNICA PULA, PULA</izvorni_sadrzaj>
    <derivirana_varijabla naziv="DomainObject.Predmet.StrankaNazivFormated_1">FINA, RC RIJEKA, PODRUŽNICA PULA, PULA</derivirana_varijabla>
  </DomainObject.Predmet.StrankaNazivFormated>
  <DomainObject.Predmet.StrankaNazivFormatedOIB>
    <izvorni_sadrzaj>FINA, RC RIJEKA, PODRUŽNICA PULA, PULA, OIB 85821130368</izvorni_sadrzaj>
    <derivirana_varijabla naziv="DomainObject.Predmet.StrankaNazivFormatedOIB_1">FINA,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278469.00</izvorni_sadrzaj>
    <derivirana_varijabla naziv="DomainObject.Predmet.TrenutnaVrijednost_1">278469.00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FINA, RC RIJEKA, PODRUŽNICA PULA, PULA</item>
    </izvorni_sadrzaj>
    <derivirana_varijabla naziv="DomainObject.Predmet.StrankaListFormated_1">
      <item>FINA, RC RIJEKA, PODRUŽNICA PULA, PULA</item>
    </derivirana_varijabla>
  </DomainObject.Predmet.StrankaListFormated>
  <DomainObject.Predmet.StrankaListFormatedOIB>
    <izvorni_sadrzaj>
      <item>FINA, RC RIJEKA, PODRUŽNICA PULA, PULA, OIB 85821130368</item>
    </izvorni_sadrzaj>
    <derivirana_varijabla naziv="DomainObject.Predmet.StrankaListFormatedOIB_1">
      <item>FINA, RC RIJEKA, PODRUŽNICA PULA, PULA, OIB 85821130368</item>
    </derivirana_varijabla>
  </DomainObject.Predmet.StrankaListFormatedOIB>
  <DomainObject.Predmet.StrankaListFormatedWithAdress>
    <izvorni_sadrzaj>
      <item>FINA, RC RIJEKA, PODRUŽNICA PULA, PULA, Giardini 5, 52100 Pula</item>
    </izvorni_sadrzaj>
    <derivirana_varijabla naziv="DomainObject.Predmet.StrankaListFormatedWithAdress_1">
      <item>FINA, RC RIJEKA, PODRUŽNICA PULA, PULA, Giardini 5, 52100 Pula</item>
    </derivirana_varijabla>
  </DomainObject.Predmet.StrankaListFormatedWithAdress>
  <DomainObject.Predmet.StrankaListFormatedWithAdressOIB>
    <izvorni_sadrzaj>
      <item>FINA, RC RIJEKA, PODRUŽNICA PULA, PULA, OIB 85821130368, Giardini 5, 52100 Pula</item>
    </izvorni_sadrzaj>
    <derivirana_varijabla naziv="DomainObject.Predmet.StrankaListFormatedWithAdressOIB_1">
      <item>FINA, RC RIJEKA, PODRUŽNICA PULA, PULA, OIB 85821130368, Giardini 5, 52100 Pula</item>
    </derivirana_varijabla>
  </DomainObject.Predmet.StrankaListFormatedWithAdressOIB>
  <DomainObject.Predmet.StrankaListNazivFormated>
    <izvorni_sadrzaj>
      <item>FINA, RC RIJEKA, PODRUŽNICA PULA, PULA</item>
    </izvorni_sadrzaj>
    <derivirana_varijabla naziv="DomainObject.Predmet.StrankaListNazivFormated_1">
      <item>FINA, RC RIJEKA, PODRUŽNICA PULA, PULA</item>
    </derivirana_varijabla>
  </DomainObject.Predmet.StrankaListNazivFormated>
  <DomainObject.Predmet.StrankaListNazivFormatedOIB>
    <izvorni_sadrzaj>
      <item>FINA, RC RIJEKA, PODRUŽNICA PULA, PULA, OIB 85821130368</item>
    </izvorni_sadrzaj>
    <derivirana_varijabla naziv="DomainObject.Predmet.StrankaListNazivFormatedOIB_1">
      <item>FINA, RC RIJEKA, PODRUŽNICA PULA, PULA, OIB 85821130368</item>
    </derivirana_varijabla>
  </DomainObject.Predmet.StrankaListNazivFormatedOIB>
  <DomainObject.Predmet.ProtuStrankaListFormated>
    <izvorni_sadrzaj>
      <item>ČEGRANE d.o.o. Vrsar zastupanog po punomoćniku Odvj. Ante Sarić</item>
    </izvorni_sadrzaj>
    <derivirana_varijabla naziv="DomainObject.Predmet.ProtuStrankaListFormated_1">
      <item>ČEGRANE d.o.o. Vrsar zastupanog po punomoćniku Odvj. Ante Sarić</item>
    </derivirana_varijabla>
  </DomainObject.Predmet.ProtuStrankaListFormated>
  <DomainObject.Predmet.ProtuStrankaListFormatedOIB>
    <izvorni_sadrzaj>
      <item>ČEGRANE d.o.o. Vrsar, OIB 69540119809 zastupanog po punomoćniku Odvj. Ante Sarić</item>
    </izvorni_sadrzaj>
    <derivirana_varijabla naziv="DomainObject.Predmet.ProtuStrankaListFormatedOIB_1">
      <item>ČEGRANE d.o.o. Vrsar, OIB 69540119809 zastupanog po punomoćniku Odvj. Ante Sarić</item>
    </derivirana_varijabla>
  </DomainObject.Predmet.ProtuStrankaListFormatedOIB>
  <DomainObject.Predmet.ProtuStrankaListFormatedWithAdress>
    <izvorni_sadrzaj>
      <item>ČEGRANE d.o.o. Vrsar, Marina Vrsar/bb, 52450 Vrsar zastupanog po punomoćniku Odvj. Ante Sarić</item>
    </izvorni_sadrzaj>
    <derivirana_varijabla naziv="DomainObject.Predmet.ProtuStrankaListFormatedWithAdress_1">
      <item>ČEGRANE d.o.o. Vrsar, Marina Vrsar/bb, 52450 Vrsar zastupanog po punomoćniku Odvj. Ante Sarić</item>
    </derivirana_varijabla>
  </DomainObject.Predmet.ProtuStrankaListFormatedWithAdress>
  <DomainObject.Predmet.ProtuStrankaListFormatedWithAdressOIB>
    <izvorni_sadrzaj>
      <item>ČEGRANE d.o.o. Vrsar, OIB 69540119809, Marina Vrsar/bb, 52450 Vrsar zastupanog po punomoćniku Odvj. Ante Sarić</item>
    </izvorni_sadrzaj>
    <derivirana_varijabla naziv="DomainObject.Predmet.ProtuStrankaListFormatedWithAdressOIB_1">
      <item>ČEGRANE d.o.o. Vrsar, OIB 69540119809, Marina Vrsar/bb, 52450 Vrsar zastupanog po punomoćniku Odvj. Ante Sarić</item>
    </derivirana_varijabla>
  </DomainObject.Predmet.ProtuStrankaListFormatedWithAdressOIB>
  <DomainObject.Predmet.ProtuStrankaListNazivFormated>
    <izvorni_sadrzaj>
      <item>ČEGRANE d.o.o. Vrsar</item>
    </izvorni_sadrzaj>
    <derivirana_varijabla naziv="DomainObject.Predmet.ProtuStrankaListNazivFormated_1">
      <item>ČEGRANE d.o.o. Vrsar</item>
    </derivirana_varijabla>
  </DomainObject.Predmet.ProtuStrankaListNazivFormated>
  <DomainObject.Predmet.ProtuStrankaListNazivFormatedOIB>
    <izvorni_sadrzaj>
      <item>ČEGRANE d.o.o. Vrsar, OIB 69540119809</item>
    </izvorni_sadrzaj>
    <derivirana_varijabla naziv="DomainObject.Predmet.ProtuStrankaListNazivFormatedOIB_1">
      <item>ČEGRANE d.o.o. Vrsar, OIB 69540119809</item>
    </derivirana_varijabla>
  </DomainObject.Predmet.ProtuStrankaListNazivFormatedOIB>
  <DomainObject.Predmet.OstaliListFormated>
    <izvorni_sadrzaj>
      <item>Odvj. Ante Sarić punomoćnik sudionika u postupku ČEGRANE d.o.o. Vrsar</item>
    </izvorni_sadrzaj>
    <derivirana_varijabla naziv="DomainObject.Predmet.OstaliListFormated_1">
      <item>Odvj. Ante Sarić punomoćnik sudionika u postupku ČEGRANE d.o.o. Vrsar</item>
    </derivirana_varijabla>
  </DomainObject.Predmet.OstaliListFormated>
  <DomainObject.Predmet.OstaliListFormatedOIB>
    <izvorni_sadrzaj>
      <item>Odvj. Ante Sarić punomoćnik sudionika u postupku ČEGRANE d.o.o. Vrsar</item>
    </izvorni_sadrzaj>
    <derivirana_varijabla naziv="DomainObject.Predmet.OstaliListFormatedOIB_1">
      <item>Odvj. Ante Sarić punomoćnik sudionika u postupku ČEGRANE d.o.o. Vrsar</item>
    </derivirana_varijabla>
  </DomainObject.Predmet.OstaliListFormatedOIB>
  <DomainObject.Predmet.OstaliListFormatedWithAdress>
    <izvorni_sadrzaj>
      <item>Odvj. Ante Sarić, Ul. B. Milanovića 20, 52440 Poreč punomoćnik sudionika u postupku ČEGRANE d.o.o. Vrsar</item>
    </izvorni_sadrzaj>
    <derivirana_varijabla naziv="DomainObject.Predmet.OstaliListFormatedWithAdress_1">
      <item>Odvj. Ante Sarić, Ul. B. Milanovića 20, 52440 Poreč punomoćnik sudionika u postupku ČEGRANE d.o.o. Vrsar</item>
    </derivirana_varijabla>
  </DomainObject.Predmet.OstaliListFormatedWithAdress>
  <DomainObject.Predmet.OstaliListFormatedWithAdressOIB>
    <izvorni_sadrzaj>
      <item>Odvj. Ante Sarić, Ul. B. Milanovića 20, 52440 Poreč punomoćnik sudionika u postupku ČEGRANE d.o.o. Vrsar</item>
    </izvorni_sadrzaj>
    <derivirana_varijabla naziv="DomainObject.Predmet.OstaliListFormatedWithAdressOIB_1">
      <item>Odvj. Ante Sarić, Ul. B. Milanovića 20, 52440 Poreč punomoćnik sudionika u postupku ČEGRANE d.o.o. Vrsar</item>
    </derivirana_varijabla>
  </DomainObject.Predmet.OstaliListFormatedWithAdressOIB>
  <DomainObject.Predmet.OstaliListNazivFormated>
    <izvorni_sadrzaj>
      <item>Odvj. Ante Sarić</item>
    </izvorni_sadrzaj>
    <derivirana_varijabla naziv="DomainObject.Predmet.OstaliListNazivFormated_1">
      <item>Odvj. Ante Sarić</item>
    </derivirana_varijabla>
  </DomainObject.Predmet.OstaliListNazivFormated>
  <DomainObject.Predmet.OstaliListNazivFormatedOIB>
    <izvorni_sadrzaj>
      <item>Odvj. Ante Sarić</item>
    </izvorni_sadrzaj>
    <derivirana_varijabla naziv="DomainObject.Predmet.OstaliListNazivFormatedOIB_1">
      <item>Odvj. Ante Sarić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RIJEKA, PODRUŽNICA PULA, PULA</izvorni_sadrzaj>
    <derivirana_varijabla naziv="DomainObject.Predmet.StrankaIDrugi_1">FINA, RC RIJEKA, PODRUŽNICA PULA, PULA</derivirana_varijabla>
  </DomainObject.Predmet.StrankaIDrugi>
  <DomainObject.Predmet.ProtustrankaIDrugi>
    <izvorni_sadrzaj>ČEGRANE d.o.o. Vrsar</izvorni_sadrzaj>
    <derivirana_varijabla naziv="DomainObject.Predmet.ProtustrankaIDrugi_1">ČEGRANE d.o.o. Vrsar</derivirana_varijabla>
  </DomainObject.Predmet.ProtustrankaIDrugi>
  <DomainObject.Predmet.StrankaIDrugiAdressOIB>
    <izvorni_sadrzaj>FINA, RC RIJEKA, PODRUŽNICA PULA, PULA, OIB 85821130368, Giardini 5, 52100 Pula</izvorni_sadrzaj>
    <derivirana_varijabla naziv="DomainObject.Predmet.StrankaIDrugiAdressOIB_1">FINA, RC RIJEKA, PODRUŽNICA PULA, PULA, OIB 85821130368, Giardini 5, 52100 Pula</derivirana_varijabla>
  </DomainObject.Predmet.StrankaIDrugiAdressOIB>
  <DomainObject.Predmet.ProtustrankaIDrugiAdressOIB>
    <izvorni_sadrzaj>ČEGRANE d.o.o. Vrsar, OIB 69540119809, Marina Vrsar/bb, 52450 Vrsar</izvorni_sadrzaj>
    <derivirana_varijabla naziv="DomainObject.Predmet.ProtustrankaIDrugiAdressOIB_1">ČEGRANE d.o.o. Vrsar, OIB 69540119809, Marina Vrsar/bb,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RIJEKA, PODRUŽNICA PULA, PULA</item>
      <item>ČEGRANE d.o.o. Vrsar</item>
      <item>Odvj. Ante Sarić</item>
    </izvorni_sadrzaj>
    <derivirana_varijabla naziv="DomainObject.Predmet.SudioniciListNaziv_1">
      <item>FINA, RC RIJEKA, PODRUŽNICA PULA, PULA</item>
      <item>ČEGRANE d.o.o. Vrsar</item>
      <item>Odvj. Ante Sarić</item>
    </derivirana_varijabla>
  </DomainObject.Predmet.SudioniciListNaziv>
  <DomainObject.Predmet.SudioniciListAdressOIB>
    <izvorni_sadrzaj>
      <item>FINA, RC RIJEKA, PODRUŽNICA PULA, PULA, OIB 85821130368, Giardini 5,52100 Pula</item>
      <item>ČEGRANE d.o.o. Vrsar, OIB 69540119809, Marina Vrsar/bb,52450 Vrsar</item>
      <item>Odvj. Ante Sarić, Ul. B. Milanovića 20,52440 Poreč</item>
    </izvorni_sadrzaj>
    <derivirana_varijabla naziv="DomainObject.Predmet.SudioniciListAdressOIB_1">
      <item>FINA, RC RIJEKA, PODRUŽNICA PULA, PULA, OIB 85821130368, Giardini 5,52100 Pula</item>
      <item>ČEGRANE d.o.o. Vrsar, OIB 69540119809, Marina Vrsar/bb,52450 Vrsar</item>
      <item>Odvj. Ante Sarić, Ul. B. Milanovića 20,52440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69540119809</item>
      <item>, OIB null</item>
    </izvorni_sadrzaj>
    <derivirana_varijabla naziv="DomainObject.Predmet.SudioniciListNazivOIB_1">
      <item>, OIB 85821130368</item>
      <item>, OIB 69540119809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Ive Marinkovića 2, 51000 Rijeka</item>
    </izvorni_sadrzaj>
    <derivirana_varijabla naziv="DomainObject.Predmet.StecajniUpraviteljiListAddressOIB_1">
      <item>Ivor Pliskovac, OIB 33771945074, Ive Marinkovića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193</properties:Words>
  <properties:Characters>1161</properties:Characters>
  <properties:Lines>102</properties:Lines>
  <properties:Paragraphs>65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2017-04-06T08:22:00Z</dcterms:created>
  <dc:creator>Jasmina Matika</dc:creator>
  <cp:lastModifiedBy>Jasmina Matika</cp:lastModifiedBy>
  <dcterms:modified xmlns:xsi="http://www.w3.org/2001/XMLSchema-instance" xsi:type="dcterms:W3CDTF">2017-04-11T11:46:00Z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