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dd49e" w14:paraId="c9dd49e" w:rsidRDefault="009E34B4" w:rsidP="006B40C3" w:rsidR="009E34B4">
      <w:pPr>
        <w:jc w:val="both"/>
        <w15:collapsed w:val="false"/>
      </w:pPr>
      <w:bookmarkStart w:name="_GoBack" w:id="0"/>
      <w:bookmarkEnd w:id="0"/>
    </w:p>
    <w:p w:rsidRDefault="009E34B4" w:rsidP="006B40C3" w:rsidR="009E34B4">
      <w:pPr>
        <w:jc w:val="both"/>
      </w:pPr>
    </w:p>
    <w:p w:rsidRDefault="009E34B4" w:rsidP="006B40C3" w:rsidR="009E34B4">
      <w:pPr>
        <w:jc w:val="both"/>
      </w:pPr>
    </w:p>
    <w:p w:rsidRDefault="00FC2322" w:rsidR="00FC2322">
      <w:r>
        <w:rPr>
          <w:noProof/>
        </w:rPr>
        <w:drawing>
          <wp:inline distR="0" distL="0" distB="0" distT="0">
            <wp:extent cy="721995" cx="577215"/>
            <wp:effectExtent b="190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1995" cx="577215"/>
                    </a:xfrm>
                    <a:prstGeom prst="rect">
                      <a:avLst/>
                    </a:prstGeom>
                    <a:noFill/>
                    <a:ln>
                      <a:noFill/>
                    </a:ln>
                  </pic:spPr>
                </pic:pic>
              </a:graphicData>
            </a:graphic>
          </wp:inline>
        </w:drawing>
      </w:r>
    </w:p>
    <w:p w:rsidRDefault="009E4469" w:rsidP="006B40C3" w:rsidR="009E4469" w:rsidRPr="00581457">
      <w:pPr>
        <w:jc w:val="both"/>
      </w:pPr>
      <w:r w:rsidRPr="00581457">
        <w:t>REPUBLIKA HRVATSKA</w:t>
      </w:r>
    </w:p>
    <w:p w:rsidRDefault="009E4469" w:rsidP="006B40C3" w:rsidR="009E4469" w:rsidRPr="00581457">
      <w:pPr>
        <w:jc w:val="both"/>
      </w:pPr>
      <w:r w:rsidRPr="00581457">
        <w:t xml:space="preserve">  Trgovački sud u Zagrebu</w:t>
      </w:r>
    </w:p>
    <w:p w:rsidRDefault="009E4469" w:rsidP="006B40C3" w:rsidR="009E4469">
      <w:pPr>
        <w:jc w:val="both"/>
      </w:pPr>
      <w:r w:rsidRPr="00581457">
        <w:t xml:space="preserve">    Zagreb, Amruševa 2/II                                            </w:t>
      </w:r>
      <w:r>
        <w:t xml:space="preserve">                               </w:t>
      </w:r>
      <w:r w:rsidRPr="00581457">
        <w:t>72 St</w:t>
      </w:r>
      <w:r>
        <w:t>pn</w:t>
      </w:r>
      <w:r w:rsidRPr="00581457">
        <w:t xml:space="preserve"> -</w:t>
      </w:r>
      <w:r w:rsidR="006B40C3">
        <w:t>77/2015</w:t>
      </w:r>
      <w:r w:rsidR="00FC2322">
        <w:t>-30</w:t>
      </w:r>
    </w:p>
    <w:p w:rsidRDefault="006B40C3" w:rsidP="006B40C3" w:rsidR="006B40C3">
      <w:pPr>
        <w:jc w:val="both"/>
      </w:pPr>
    </w:p>
    <w:p w:rsidRDefault="006B40C3" w:rsidP="006B40C3" w:rsidR="006B40C3" w:rsidRPr="00581457">
      <w:pPr>
        <w:jc w:val="center"/>
      </w:pPr>
    </w:p>
    <w:p w:rsidRDefault="006B40C3" w:rsidP="006B40C3" w:rsidR="009E4469">
      <w:pPr>
        <w:jc w:val="center"/>
      </w:pPr>
      <w:r>
        <w:t xml:space="preserve">U IME </w:t>
      </w:r>
      <w:r w:rsidRPr="00581457">
        <w:t>REPUBLIK</w:t>
      </w:r>
      <w:r>
        <w:t>E</w:t>
      </w:r>
      <w:r w:rsidRPr="00581457">
        <w:t xml:space="preserve"> HRVATSK</w:t>
      </w:r>
      <w:r>
        <w:t>E</w:t>
      </w:r>
    </w:p>
    <w:p w:rsidRDefault="009E4469" w:rsidP="006B40C3" w:rsidR="009E4469" w:rsidRPr="00581457">
      <w:pPr>
        <w:jc w:val="center"/>
      </w:pPr>
      <w:r w:rsidRPr="00581457">
        <w:t>R J E Š E N J E</w:t>
      </w:r>
    </w:p>
    <w:p w:rsidRDefault="009E4469" w:rsidP="006B40C3" w:rsidR="009E4469" w:rsidRPr="00581457">
      <w:pPr>
        <w:jc w:val="both"/>
        <w:rPr>
          <w:b/>
        </w:rPr>
      </w:pPr>
    </w:p>
    <w:p w:rsidRDefault="006B40C3" w:rsidP="006B40C3" w:rsidR="006B40C3">
      <w:pPr>
        <w:autoSpaceDE w:val="false"/>
        <w:autoSpaceDN w:val="false"/>
        <w:adjustRightInd w:val="false"/>
        <w:jc w:val="both"/>
      </w:pPr>
      <w:r w:rsidRPr="00B5073B">
        <w:t>Trgovački sud u Zagrebu, po sucu Nikoli Ribariću, u postupku predstečajne nagodbe u povodu prijedloga dužnika SLAVEKS, d.o.o., Sesvete (Grad Zagreb), Varaždinska 48/a, OIB: 73808101740, MBS: 080085039, dana 2</w:t>
      </w:r>
      <w:r>
        <w:t>1</w:t>
      </w:r>
      <w:r w:rsidRPr="00B5073B">
        <w:t>.</w:t>
      </w:r>
      <w:r>
        <w:t xml:space="preserve"> srpnja</w:t>
      </w:r>
      <w:r w:rsidRPr="00B5073B">
        <w:t xml:space="preserve"> 2015. godine, </w:t>
      </w:r>
    </w:p>
    <w:p w:rsidRDefault="009E34B4" w:rsidP="006B40C3" w:rsidR="009E34B4">
      <w:pPr>
        <w:jc w:val="both"/>
      </w:pPr>
    </w:p>
    <w:p w:rsidRDefault="009E34B4" w:rsidP="006B40C3" w:rsidR="009E34B4">
      <w:pPr>
        <w:jc w:val="center"/>
      </w:pPr>
      <w:r>
        <w:t>r i j e š i o   j e</w:t>
      </w:r>
    </w:p>
    <w:p w:rsidRDefault="00267DF9" w:rsidP="006B40C3" w:rsidR="00267DF9">
      <w:pPr>
        <w:jc w:val="both"/>
      </w:pPr>
      <w:r>
        <w:t xml:space="preserve">Odobrava se sklapanje sljedeće: </w:t>
      </w:r>
    </w:p>
    <w:p w:rsidRDefault="00267DF9" w:rsidP="006B40C3" w:rsidR="00267DF9">
      <w:pPr>
        <w:jc w:val="both"/>
      </w:pPr>
    </w:p>
    <w:p w:rsidRDefault="00267DF9" w:rsidP="006B40C3" w:rsidR="00267DF9">
      <w:pPr>
        <w:jc w:val="center"/>
      </w:pPr>
      <w:r>
        <w:t>PREDSTEČAJNE NAGODBE</w:t>
      </w:r>
    </w:p>
    <w:p w:rsidRDefault="0071658B" w:rsidP="006B40C3" w:rsidR="0071658B">
      <w:pPr>
        <w:jc w:val="both"/>
      </w:pPr>
    </w:p>
    <w:p w:rsidRDefault="006B40C3" w:rsidP="006B40C3" w:rsidR="006B40C3" w:rsidRPr="00D81145">
      <w:pPr>
        <w:jc w:val="both"/>
      </w:pPr>
      <w:r>
        <w:t>N</w:t>
      </w:r>
      <w:r w:rsidRPr="00EE6A91">
        <w:t>a temelju Rješenja o prihvaćanju Plana financijskog restrukturiranja kojeg je donijela Financijska agencija pod poslovnim brojem Klasa: UP-I/110/07/1</w:t>
      </w:r>
      <w:r>
        <w:t>4</w:t>
      </w:r>
      <w:r w:rsidRPr="00EE6A91">
        <w:t>-01/</w:t>
      </w:r>
      <w:r>
        <w:t>6443,</w:t>
      </w:r>
      <w:r w:rsidRPr="00EE6A91">
        <w:t xml:space="preserve">  Ur. br.: 04-06-1</w:t>
      </w:r>
      <w:r>
        <w:t>4-6443-102</w:t>
      </w:r>
      <w:r w:rsidRPr="00EE6A91">
        <w:t xml:space="preserve"> od</w:t>
      </w:r>
      <w:r>
        <w:t xml:space="preserve"> 19</w:t>
      </w:r>
      <w:r w:rsidRPr="00EE6A91">
        <w:t>.</w:t>
      </w:r>
      <w:r>
        <w:t xml:space="preserve"> prosinca 2014. </w:t>
      </w:r>
      <w:r w:rsidRPr="00D81145">
        <w:t>Slaveks društvo s ograničenom odgovornošću, zastupano po direktoru  Slavko Krajinović , iz Sesveta, adresa: Varaždinska 48/a, Sesvete,  OIB:  73808101740, kao dužnik s jedne strane</w:t>
      </w:r>
    </w:p>
    <w:p w:rsidRDefault="006B40C3" w:rsidP="006B40C3" w:rsidR="006B40C3" w:rsidRPr="00D81145">
      <w:pPr>
        <w:jc w:val="both"/>
      </w:pPr>
      <w:r w:rsidRPr="00D81145">
        <w:t>i</w:t>
      </w:r>
    </w:p>
    <w:p w:rsidRDefault="006B40C3" w:rsidP="006B40C3" w:rsidR="006B40C3" w:rsidRPr="00D81145">
      <w:pPr>
        <w:jc w:val="both"/>
        <w:rPr>
          <w:rFonts w:hAnsi="Calibri" w:ascii="Calibri"/>
          <w:color w:val="FF0000"/>
        </w:rPr>
      </w:pPr>
    </w:p>
    <w:tbl>
      <w:tblPr>
        <w:tblW w:type="dxa" w:w="9195"/>
        <w:tblInd w:type="dxa" w:w="93"/>
        <w:tblLook w:val="04A0" w:noVBand="1" w:noHBand="0" w:lastColumn="0" w:firstColumn="1" w:lastRow="0" w:firstRow="1"/>
      </w:tblPr>
      <w:tblGrid>
        <w:gridCol w:w="9195"/>
      </w:tblGrid>
      <w:tr w:rsidTr="002F77C3" w:rsidR="006B40C3" w:rsidRPr="00D81145">
        <w:trPr>
          <w:trHeight w:val="525"/>
        </w:trPr>
        <w:tc>
          <w:tcPr>
            <w:tcW w:type="dxa" w:w="9195"/>
            <w:shd w:fill="auto" w:color="auto" w:val="clear"/>
          </w:tcPr>
          <w:tbl>
            <w:tblPr>
              <w:tblW w:type="dxa" w:w="9320"/>
              <w:tblInd w:type="dxa" w:w="93"/>
              <w:tblLook w:val="04A0" w:noVBand="1" w:noHBand="0" w:lastColumn="0" w:firstColumn="1" w:lastRow="0" w:firstRow="1"/>
            </w:tblPr>
            <w:tblGrid>
              <w:gridCol w:w="9320"/>
            </w:tblGrid>
            <w:tr w:rsidTr="002F77C3" w:rsidR="006B40C3" w:rsidRPr="00D81145">
              <w:trPr>
                <w:trHeight w:val="315"/>
              </w:trPr>
              <w:tc>
                <w:tcPr>
                  <w:tcW w:type="dxa" w:w="9320"/>
                  <w:shd w:fill="auto" w:color="auto" w:val="clear"/>
                  <w:vAlign w:val="bottom"/>
                </w:tcPr>
                <w:p w:rsidRDefault="006B40C3" w:rsidP="006B40C3" w:rsidR="006B40C3" w:rsidRPr="00D81145">
                  <w:pPr>
                    <w:jc w:val="both"/>
                    <w:rPr>
                      <w:rFonts w:cs="Arial"/>
                    </w:rPr>
                  </w:pPr>
                  <w:r w:rsidRPr="00D81145">
                    <w:rPr>
                      <w:rFonts w:cs="Arial"/>
                    </w:rPr>
                    <w:t>-ALLINANZ ZAGREB D.D., ZAGREB, SELSKA 136-138, OIB: 23759810849</w:t>
                  </w:r>
                </w:p>
              </w:tc>
            </w:tr>
            <w:tr w:rsidTr="002F77C3" w:rsidR="006B40C3" w:rsidRPr="00D81145">
              <w:trPr>
                <w:trHeight w:val="486"/>
              </w:trPr>
              <w:tc>
                <w:tcPr>
                  <w:tcW w:type="dxa" w:w="9320"/>
                  <w:shd w:fill="auto" w:color="auto" w:val="clear"/>
                  <w:vAlign w:val="bottom"/>
                </w:tcPr>
                <w:p w:rsidRDefault="006B40C3" w:rsidP="006B40C3" w:rsidR="006B40C3" w:rsidRPr="00D81145">
                  <w:pPr>
                    <w:jc w:val="both"/>
                    <w:rPr>
                      <w:rFonts w:cs="Arial"/>
                    </w:rPr>
                  </w:pPr>
                  <w:r w:rsidRPr="00D81145">
                    <w:rPr>
                      <w:rFonts w:cs="Arial"/>
                    </w:rPr>
                    <w:t>-AUTOPRIJEVOZ MARIO vl. MARIO KOVAČIĆ, SESVETE, ALEJA MIRA 3, OIB: 33514956214</w:t>
                  </w:r>
                </w:p>
              </w:tc>
            </w:tr>
            <w:tr w:rsidTr="002F77C3" w:rsidR="006B40C3" w:rsidRPr="00D81145">
              <w:trPr>
                <w:trHeight w:val="525"/>
              </w:trPr>
              <w:tc>
                <w:tcPr>
                  <w:tcW w:type="dxa" w:w="9320"/>
                  <w:shd w:fill="auto" w:color="auto" w:val="clear"/>
                  <w:vAlign w:val="bottom"/>
                </w:tcPr>
                <w:p w:rsidRDefault="006B40C3" w:rsidP="006B40C3" w:rsidR="006B40C3" w:rsidRPr="00D81145">
                  <w:pPr>
                    <w:jc w:val="both"/>
                    <w:rPr>
                      <w:rFonts w:cs="Arial"/>
                    </w:rPr>
                  </w:pPr>
                  <w:r w:rsidRPr="00D81145">
                    <w:rPr>
                      <w:rFonts w:cs="Arial"/>
                    </w:rPr>
                    <w:t>-AUTOSERVIS TONKO, SESVETE, I. ANDRIĆA 7, OIB: 06223519557</w:t>
                  </w:r>
                </w:p>
              </w:tc>
            </w:tr>
            <w:tr w:rsidTr="002F77C3" w:rsidR="006B40C3" w:rsidRPr="00D81145">
              <w:trPr>
                <w:trHeight w:val="380"/>
              </w:trPr>
              <w:tc>
                <w:tcPr>
                  <w:tcW w:type="dxa" w:w="9320"/>
                  <w:shd w:fill="auto" w:color="auto" w:val="clear"/>
                  <w:vAlign w:val="bottom"/>
                </w:tcPr>
                <w:p w:rsidRDefault="006B40C3" w:rsidP="006B40C3" w:rsidR="006B40C3" w:rsidRPr="00D81145">
                  <w:pPr>
                    <w:jc w:val="both"/>
                    <w:rPr>
                      <w:rFonts w:cs="Arial"/>
                    </w:rPr>
                  </w:pPr>
                  <w:r w:rsidRPr="00D81145">
                    <w:rPr>
                      <w:rFonts w:cs="Arial"/>
                    </w:rPr>
                    <w:t>-COMTING D.O.O., ZAGREB, TRNJANSKA 105, OIB: 29609756077</w:t>
                  </w:r>
                </w:p>
              </w:tc>
            </w:tr>
            <w:tr w:rsidTr="002F77C3" w:rsidR="006B40C3" w:rsidRPr="00D81145">
              <w:trPr>
                <w:trHeight w:val="470"/>
              </w:trPr>
              <w:tc>
                <w:tcPr>
                  <w:tcW w:type="dxa" w:w="9320"/>
                  <w:shd w:fill="auto" w:color="auto" w:val="clear"/>
                  <w:vAlign w:val="bottom"/>
                </w:tcPr>
                <w:p w:rsidRDefault="006B40C3" w:rsidP="006B40C3" w:rsidR="006B40C3" w:rsidRPr="00D81145">
                  <w:pPr>
                    <w:jc w:val="both"/>
                    <w:rPr>
                      <w:rFonts w:cs="Arial"/>
                    </w:rPr>
                  </w:pPr>
                  <w:r w:rsidRPr="00D81145">
                    <w:rPr>
                      <w:rFonts w:cs="Arial"/>
                    </w:rPr>
                    <w:t>-CROATIA LLOYD D.D., ZAGREB, Ulica Grada Vukovara 62, OIB: 23508929264</w:t>
                  </w:r>
                </w:p>
              </w:tc>
            </w:tr>
            <w:tr w:rsidTr="002F77C3" w:rsidR="006B40C3" w:rsidRPr="00D81145">
              <w:trPr>
                <w:trHeight w:val="525"/>
              </w:trPr>
              <w:tc>
                <w:tcPr>
                  <w:tcW w:type="dxa" w:w="9320"/>
                  <w:tcBorders>
                    <w:left w:val="nil"/>
                  </w:tcBorders>
                  <w:shd w:fill="auto" w:color="auto" w:val="clear"/>
                  <w:vAlign w:val="bottom"/>
                </w:tcPr>
                <w:p w:rsidRDefault="006B40C3" w:rsidP="006B40C3" w:rsidR="006B40C3" w:rsidRPr="00D81145">
                  <w:pPr>
                    <w:jc w:val="both"/>
                    <w:rPr>
                      <w:rFonts w:cs="Arial"/>
                    </w:rPr>
                  </w:pPr>
                  <w:r w:rsidRPr="00D81145">
                    <w:rPr>
                      <w:rFonts w:cs="Arial"/>
                    </w:rPr>
                    <w:t>-DIP D.D., KARLOVAC, BANIJA 127, OIB: 30665083841</w:t>
                  </w:r>
                </w:p>
              </w:tc>
            </w:tr>
            <w:tr w:rsidTr="002F77C3" w:rsidR="006B40C3" w:rsidRPr="00D81145">
              <w:trPr>
                <w:trHeight w:val="525"/>
              </w:trPr>
              <w:tc>
                <w:tcPr>
                  <w:tcW w:type="dxa" w:w="9320"/>
                  <w:tcBorders>
                    <w:left w:val="nil"/>
                  </w:tcBorders>
                  <w:shd w:fill="auto" w:color="auto" w:val="clear"/>
                  <w:vAlign w:val="bottom"/>
                </w:tcPr>
                <w:p w:rsidRDefault="006B40C3" w:rsidP="006B40C3" w:rsidR="006B40C3" w:rsidRPr="00D81145">
                  <w:pPr>
                    <w:jc w:val="both"/>
                    <w:rPr>
                      <w:rFonts w:cs="Arial"/>
                    </w:rPr>
                  </w:pPr>
                  <w:r w:rsidRPr="00D81145">
                    <w:rPr>
                      <w:rFonts w:cs="Arial"/>
                    </w:rPr>
                    <w:t>-DS CENTAR PROJEKT D.O.O., SESVETE, VARAŽDINSKA 48A, OIB: 14943921712</w:t>
                  </w:r>
                </w:p>
              </w:tc>
            </w:tr>
            <w:tr w:rsidTr="002F77C3" w:rsidR="006B40C3" w:rsidRPr="00D81145">
              <w:trPr>
                <w:trHeight w:val="525"/>
              </w:trPr>
              <w:tc>
                <w:tcPr>
                  <w:tcW w:type="dxa" w:w="9320"/>
                  <w:tcBorders>
                    <w:left w:val="nil"/>
                  </w:tcBorders>
                  <w:shd w:fill="auto" w:color="auto" w:val="clear"/>
                  <w:vAlign w:val="bottom"/>
                </w:tcPr>
                <w:p w:rsidRDefault="006B40C3" w:rsidP="006B40C3" w:rsidR="006B40C3" w:rsidRPr="00D81145">
                  <w:pPr>
                    <w:jc w:val="both"/>
                    <w:rPr>
                      <w:rFonts w:cs="Arial"/>
                    </w:rPr>
                  </w:pPr>
                  <w:r w:rsidRPr="00D81145">
                    <w:rPr>
                      <w:rFonts w:cs="Arial"/>
                    </w:rPr>
                    <w:t>-EUROHERC OSIGURANJE D.D., ZAGAREB, GRADA VUKOVARA 282, OIB: 22694857747</w:t>
                  </w:r>
                </w:p>
              </w:tc>
            </w:tr>
            <w:tr w:rsidTr="002F77C3" w:rsidR="006B40C3" w:rsidRPr="00D81145">
              <w:trPr>
                <w:trHeight w:val="525"/>
              </w:trPr>
              <w:tc>
                <w:tcPr>
                  <w:tcW w:type="dxa" w:w="9320"/>
                  <w:tcBorders>
                    <w:top w:val="nil"/>
                    <w:left w:val="nil"/>
                  </w:tcBorders>
                  <w:shd w:fill="auto" w:color="auto" w:val="clear"/>
                  <w:vAlign w:val="bottom"/>
                </w:tcPr>
                <w:p w:rsidRDefault="006B40C3" w:rsidP="006B40C3" w:rsidR="006B40C3" w:rsidRPr="00D81145">
                  <w:pPr>
                    <w:jc w:val="both"/>
                    <w:rPr>
                      <w:rFonts w:cs="Arial"/>
                    </w:rPr>
                  </w:pPr>
                  <w:r w:rsidRPr="00D81145">
                    <w:rPr>
                      <w:rFonts w:cs="Arial"/>
                    </w:rPr>
                    <w:t>-EUROSTIL D.O.O., VARAŽDIN, TRG P. ŠTOSA 12, OIB:80801389315</w:t>
                  </w:r>
                </w:p>
              </w:tc>
            </w:tr>
            <w:tr w:rsidTr="002F77C3" w:rsidR="006B40C3" w:rsidRPr="00D81145">
              <w:trPr>
                <w:trHeight w:val="525"/>
              </w:trPr>
              <w:tc>
                <w:tcPr>
                  <w:tcW w:type="dxa" w:w="9320"/>
                  <w:tcBorders>
                    <w:top w:val="nil"/>
                    <w:left w:val="nil"/>
                  </w:tcBorders>
                  <w:shd w:fill="auto" w:color="auto" w:val="clear"/>
                  <w:vAlign w:val="bottom"/>
                </w:tcPr>
                <w:p w:rsidRDefault="006B40C3" w:rsidP="006B40C3" w:rsidR="006B40C3" w:rsidRPr="00D81145">
                  <w:pPr>
                    <w:jc w:val="both"/>
                    <w:rPr>
                      <w:rFonts w:cs="Arial"/>
                    </w:rPr>
                  </w:pPr>
                  <w:r w:rsidRPr="00D81145">
                    <w:rPr>
                      <w:rFonts w:cs="Arial"/>
                    </w:rPr>
                    <w:t>-FIL TERMOTIM D.O.O., SESVETE, M. KRALJEVIĆA 29, OIB: 67635996585</w:t>
                  </w:r>
                </w:p>
              </w:tc>
            </w:tr>
            <w:tr w:rsidTr="002F77C3" w:rsidR="006B40C3" w:rsidRPr="00D81145">
              <w:trPr>
                <w:trHeight w:val="525"/>
              </w:trPr>
              <w:tc>
                <w:tcPr>
                  <w:tcW w:type="dxa" w:w="9320"/>
                  <w:tcBorders>
                    <w:top w:val="nil"/>
                    <w:left w:val="nil"/>
                  </w:tcBorders>
                  <w:shd w:fill="auto" w:color="auto" w:val="clear"/>
                  <w:vAlign w:val="bottom"/>
                </w:tcPr>
                <w:p w:rsidRDefault="006B40C3" w:rsidP="006B40C3" w:rsidR="006B40C3" w:rsidRPr="00D81145">
                  <w:pPr>
                    <w:jc w:val="both"/>
                    <w:rPr>
                      <w:rFonts w:cs="Arial"/>
                    </w:rPr>
                  </w:pPr>
                  <w:r w:rsidRPr="00D81145">
                    <w:rPr>
                      <w:rFonts w:cs="Arial"/>
                    </w:rPr>
                    <w:lastRenderedPageBreak/>
                    <w:t>-FINANCIJSKA AGENCIJA, ZAGREB, VRTNI PUT 3, OIB: 85821130368</w:t>
                  </w:r>
                </w:p>
              </w:tc>
            </w:tr>
            <w:tr w:rsidTr="002F77C3" w:rsidR="006B40C3" w:rsidRPr="00D81145">
              <w:trPr>
                <w:trHeight w:val="525"/>
              </w:trPr>
              <w:tc>
                <w:tcPr>
                  <w:tcW w:type="dxa" w:w="9320"/>
                  <w:tcBorders>
                    <w:top w:val="nil"/>
                    <w:left w:val="nil"/>
                  </w:tcBorders>
                  <w:shd w:fill="auto" w:color="auto" w:val="clear"/>
                  <w:vAlign w:val="bottom"/>
                </w:tcPr>
                <w:p w:rsidRDefault="006B40C3" w:rsidP="006B40C3" w:rsidR="006B40C3" w:rsidRPr="00D81145">
                  <w:pPr>
                    <w:jc w:val="both"/>
                    <w:rPr>
                      <w:rFonts w:cs="Arial"/>
                    </w:rPr>
                  </w:pPr>
                  <w:r w:rsidRPr="00D81145">
                    <w:rPr>
                      <w:rFonts w:cs="Arial"/>
                    </w:rPr>
                    <w:t>-GAJIŠĆE D.O.O., SESVETE, VARAŽDINSKA 48A, OIB: 83825981585</w:t>
                  </w:r>
                </w:p>
              </w:tc>
            </w:tr>
            <w:tr w:rsidTr="002F77C3" w:rsidR="006B40C3" w:rsidRPr="00D81145">
              <w:trPr>
                <w:trHeight w:val="444"/>
              </w:trPr>
              <w:tc>
                <w:tcPr>
                  <w:tcW w:type="dxa" w:w="9320"/>
                  <w:tcBorders>
                    <w:top w:val="nil"/>
                    <w:left w:val="nil"/>
                  </w:tcBorders>
                  <w:shd w:fill="auto" w:color="auto" w:val="clear"/>
                  <w:vAlign w:val="bottom"/>
                </w:tcPr>
                <w:p w:rsidRDefault="006B40C3" w:rsidP="006B40C3" w:rsidR="006B40C3" w:rsidRPr="00D81145">
                  <w:pPr>
                    <w:jc w:val="both"/>
                    <w:rPr>
                      <w:rFonts w:cs="Arial"/>
                    </w:rPr>
                  </w:pPr>
                  <w:r w:rsidRPr="00D81145">
                    <w:rPr>
                      <w:rFonts w:cs="Arial"/>
                    </w:rPr>
                    <w:t>-GRAD ZAGREB, ZAGREB, TRG STJEPANA RADIĆA 1, OIB: 61817894937</w:t>
                  </w:r>
                </w:p>
              </w:tc>
            </w:tr>
            <w:tr w:rsidTr="002F77C3" w:rsidR="006B40C3" w:rsidRPr="00D81145">
              <w:trPr>
                <w:trHeight w:val="525"/>
              </w:trPr>
              <w:tc>
                <w:tcPr>
                  <w:tcW w:type="dxa" w:w="9320"/>
                  <w:tcBorders>
                    <w:top w:val="nil"/>
                    <w:left w:val="nil"/>
                  </w:tcBorders>
                  <w:shd w:fill="auto" w:color="auto" w:val="clear"/>
                  <w:vAlign w:val="bottom"/>
                </w:tcPr>
                <w:p w:rsidRDefault="006B40C3" w:rsidP="006B40C3" w:rsidR="006B40C3" w:rsidRPr="00D81145">
                  <w:pPr>
                    <w:jc w:val="both"/>
                    <w:rPr>
                      <w:rFonts w:cs="Arial"/>
                    </w:rPr>
                  </w:pPr>
                  <w:r w:rsidRPr="00D81145">
                    <w:rPr>
                      <w:rFonts w:cs="Arial"/>
                    </w:rPr>
                    <w:t>-GRADSKA PLINARA ZAGREB – OPSKRBA D.O.O., ZAGREB, RADNIČKA C 1, OIB: 74364571096</w:t>
                  </w:r>
                </w:p>
              </w:tc>
            </w:tr>
            <w:tr w:rsidTr="002F77C3" w:rsidR="006B40C3" w:rsidRPr="00D81145">
              <w:trPr>
                <w:trHeight w:val="525"/>
              </w:trPr>
              <w:tc>
                <w:tcPr>
                  <w:tcW w:type="dxa" w:w="9320"/>
                  <w:tcBorders>
                    <w:top w:val="nil"/>
                    <w:left w:val="nil"/>
                  </w:tcBorders>
                  <w:shd w:fill="auto" w:color="auto" w:val="clear"/>
                  <w:vAlign w:val="bottom"/>
                </w:tcPr>
                <w:p w:rsidRDefault="006B40C3" w:rsidP="006B40C3" w:rsidR="006B40C3">
                  <w:pPr>
                    <w:jc w:val="both"/>
                    <w:rPr>
                      <w:rFonts w:cs="Arial"/>
                    </w:rPr>
                  </w:pPr>
                </w:p>
                <w:p w:rsidRDefault="006B40C3" w:rsidP="006B40C3" w:rsidR="006B40C3" w:rsidRPr="00D81145">
                  <w:pPr>
                    <w:jc w:val="both"/>
                    <w:rPr>
                      <w:rFonts w:cs="Arial"/>
                    </w:rPr>
                  </w:pPr>
                  <w:r w:rsidRPr="00D81145">
                    <w:rPr>
                      <w:rFonts w:cs="Arial"/>
                    </w:rPr>
                    <w:t>-GRADSKO-STAMBENO-KOMUNALNO GOSPODARSTVO D.O.O., ZAGREB, TRG FRANCUSKE REPUBLIKE 15, OIB: 03744272526</w:t>
                  </w:r>
                </w:p>
              </w:tc>
            </w:tr>
            <w:tr w:rsidTr="002F77C3" w:rsidR="006B40C3" w:rsidRPr="00D81145">
              <w:trPr>
                <w:trHeight w:val="525"/>
              </w:trPr>
              <w:tc>
                <w:tcPr>
                  <w:tcW w:type="dxa" w:w="9320"/>
                  <w:tcBorders>
                    <w:top w:val="nil"/>
                    <w:left w:val="nil"/>
                  </w:tcBorders>
                  <w:shd w:fill="auto" w:color="auto" w:val="clear"/>
                  <w:vAlign w:val="bottom"/>
                </w:tcPr>
                <w:p w:rsidRDefault="006B40C3" w:rsidP="006B40C3" w:rsidR="006B40C3" w:rsidRPr="00D81145">
                  <w:pPr>
                    <w:jc w:val="both"/>
                    <w:rPr>
                      <w:rFonts w:cs="Arial"/>
                    </w:rPr>
                  </w:pPr>
                  <w:r w:rsidRPr="00D81145">
                    <w:rPr>
                      <w:rFonts w:cs="Arial"/>
                    </w:rPr>
                    <w:t>-HELIOS OSIGURANJE D.D., ZAGREB, POLJIČKA ULICA 5, OIB:59369087232</w:t>
                  </w:r>
                </w:p>
              </w:tc>
            </w:tr>
            <w:tr w:rsidTr="002F77C3" w:rsidR="006B40C3" w:rsidRPr="00D81145">
              <w:trPr>
                <w:trHeight w:val="525"/>
              </w:trPr>
              <w:tc>
                <w:tcPr>
                  <w:tcW w:type="dxa" w:w="9320"/>
                  <w:tcBorders>
                    <w:top w:val="nil"/>
                    <w:left w:val="nil"/>
                  </w:tcBorders>
                  <w:shd w:fill="auto" w:color="auto" w:val="clear"/>
                  <w:vAlign w:val="bottom"/>
                </w:tcPr>
                <w:p w:rsidRDefault="006B40C3" w:rsidP="006B40C3" w:rsidR="006B40C3" w:rsidRPr="00D81145">
                  <w:pPr>
                    <w:jc w:val="both"/>
                    <w:rPr>
                      <w:rFonts w:cs="Arial"/>
                    </w:rPr>
                  </w:pPr>
                  <w:r w:rsidRPr="00D81145">
                    <w:rPr>
                      <w:rFonts w:cs="Arial"/>
                    </w:rPr>
                    <w:t>-HEP - ODS D.O.O., ZAGREB, GRADA VUKOVARA  37, OIB: 46830600751</w:t>
                  </w:r>
                </w:p>
              </w:tc>
            </w:tr>
            <w:tr w:rsidTr="002F77C3" w:rsidR="006B40C3" w:rsidRPr="00D81145">
              <w:trPr>
                <w:trHeight w:val="525"/>
              </w:trPr>
              <w:tc>
                <w:tcPr>
                  <w:tcW w:type="dxa" w:w="9320"/>
                  <w:tcBorders>
                    <w:top w:val="nil"/>
                    <w:left w:val="nil"/>
                  </w:tcBorders>
                  <w:shd w:fill="auto" w:color="auto" w:val="clear"/>
                  <w:vAlign w:val="bottom"/>
                </w:tcPr>
                <w:p w:rsidRDefault="006B40C3" w:rsidP="006B40C3" w:rsidR="006B40C3" w:rsidRPr="00D81145">
                  <w:pPr>
                    <w:jc w:val="both"/>
                    <w:rPr>
                      <w:rFonts w:cs="Arial"/>
                    </w:rPr>
                  </w:pPr>
                  <w:r w:rsidRPr="00D81145">
                    <w:rPr>
                      <w:rFonts w:cs="Arial"/>
                    </w:rPr>
                    <w:t>-HEP-OPSKRBA D.O.O., ZAGREB, ULICA GRADA VUKOVARA 37,OIB: 63073332379</w:t>
                  </w:r>
                </w:p>
              </w:tc>
            </w:tr>
            <w:tr w:rsidTr="002F77C3" w:rsidR="006B40C3" w:rsidRPr="00D81145">
              <w:trPr>
                <w:trHeight w:val="525"/>
              </w:trPr>
              <w:tc>
                <w:tcPr>
                  <w:tcW w:type="dxa" w:w="9320"/>
                  <w:tcBorders>
                    <w:top w:val="nil"/>
                    <w:left w:val="nil"/>
                  </w:tcBorders>
                  <w:shd w:fill="auto" w:color="auto" w:val="clear"/>
                  <w:vAlign w:val="bottom"/>
                </w:tcPr>
                <w:p w:rsidRDefault="006B40C3" w:rsidP="006B40C3" w:rsidR="006B40C3" w:rsidRPr="00D81145">
                  <w:pPr>
                    <w:jc w:val="both"/>
                    <w:rPr>
                      <w:rFonts w:cs="Arial"/>
                    </w:rPr>
                  </w:pPr>
                  <w:r w:rsidRPr="00D81145">
                    <w:rPr>
                      <w:rFonts w:cs="Arial"/>
                    </w:rPr>
                    <w:t>-HOK OSIGURANJE D.D., ZAGREB, OIB: 00432869176</w:t>
                  </w:r>
                </w:p>
              </w:tc>
            </w:tr>
            <w:tr w:rsidTr="002F77C3" w:rsidR="006B40C3" w:rsidRPr="00D81145">
              <w:trPr>
                <w:trHeight w:val="458"/>
              </w:trPr>
              <w:tc>
                <w:tcPr>
                  <w:tcW w:type="dxa" w:w="9320"/>
                  <w:tcBorders>
                    <w:left w:val="nil"/>
                  </w:tcBorders>
                  <w:shd w:fill="auto" w:color="auto" w:val="clear"/>
                  <w:vAlign w:val="bottom"/>
                </w:tcPr>
                <w:p w:rsidRDefault="006B40C3" w:rsidP="006B40C3" w:rsidR="006B40C3" w:rsidRPr="00D81145">
                  <w:pPr>
                    <w:jc w:val="both"/>
                    <w:rPr>
                      <w:rFonts w:cs="Arial"/>
                    </w:rPr>
                  </w:pPr>
                  <w:r w:rsidRPr="00D81145">
                    <w:rPr>
                      <w:rFonts w:cs="Arial"/>
                    </w:rPr>
                    <w:t>-HRVATSKA RADIOTELEVIZIJA, ZAGREB, PRISAVLJE 3, OIB: 68419124305</w:t>
                  </w:r>
                </w:p>
              </w:tc>
            </w:tr>
            <w:tr w:rsidTr="002F77C3" w:rsidR="006B40C3" w:rsidRPr="00D81145">
              <w:trPr>
                <w:trHeight w:val="458"/>
              </w:trPr>
              <w:tc>
                <w:tcPr>
                  <w:tcW w:type="dxa" w:w="9320"/>
                  <w:tcBorders>
                    <w:left w:val="nil"/>
                  </w:tcBorders>
                  <w:shd w:fill="auto" w:color="auto" w:val="clear"/>
                  <w:vAlign w:val="bottom"/>
                </w:tcPr>
                <w:p w:rsidRDefault="006B40C3" w:rsidP="006B40C3" w:rsidR="006B40C3" w:rsidRPr="00D81145">
                  <w:pPr>
                    <w:jc w:val="both"/>
                    <w:rPr>
                      <w:rFonts w:cs="Arial"/>
                    </w:rPr>
                  </w:pPr>
                  <w:r w:rsidRPr="00D81145">
                    <w:rPr>
                      <w:rFonts w:cs="Arial"/>
                    </w:rPr>
                    <w:t>-HRVATSKE ŠUME D.O.O., ZAGREB, LJ.F. VUKOTINOVIĆA 2, OIB: 69693144506</w:t>
                  </w:r>
                </w:p>
              </w:tc>
            </w:tr>
            <w:tr w:rsidTr="002F77C3" w:rsidR="006B40C3" w:rsidRPr="00D81145">
              <w:trPr>
                <w:trHeight w:val="458"/>
              </w:trPr>
              <w:tc>
                <w:tcPr>
                  <w:tcW w:type="dxa" w:w="9320"/>
                  <w:tcBorders>
                    <w:left w:val="nil"/>
                  </w:tcBorders>
                  <w:shd w:fill="auto" w:color="auto" w:val="clear"/>
                  <w:vAlign w:val="bottom"/>
                </w:tcPr>
                <w:p w:rsidRDefault="006B40C3" w:rsidP="006B40C3" w:rsidR="006B40C3" w:rsidRPr="00D81145">
                  <w:pPr>
                    <w:jc w:val="both"/>
                    <w:rPr>
                      <w:rFonts w:cs="Arial"/>
                    </w:rPr>
                  </w:pPr>
                  <w:r w:rsidRPr="00D81145">
                    <w:rPr>
                      <w:rFonts w:cs="Arial"/>
                    </w:rPr>
                    <w:t>-HRVATSKE VODE, ZAGREB, ULICA GRADA VUKOVORA 220, OIB: 28921383001</w:t>
                  </w:r>
                </w:p>
              </w:tc>
            </w:tr>
            <w:tr w:rsidTr="002F77C3" w:rsidR="006B40C3" w:rsidRPr="00D81145">
              <w:trPr>
                <w:trHeight w:val="458"/>
              </w:trPr>
              <w:tc>
                <w:tcPr>
                  <w:tcW w:type="dxa" w:w="9320"/>
                  <w:tcBorders>
                    <w:left w:val="nil"/>
                  </w:tcBorders>
                  <w:shd w:fill="auto" w:color="auto" w:val="clear"/>
                  <w:vAlign w:val="bottom"/>
                </w:tcPr>
                <w:p w:rsidRDefault="006B40C3" w:rsidP="006B40C3" w:rsidR="006B40C3" w:rsidRPr="00D81145">
                  <w:pPr>
                    <w:jc w:val="both"/>
                    <w:rPr>
                      <w:rFonts w:cs="Arial"/>
                    </w:rPr>
                  </w:pPr>
                  <w:r w:rsidRPr="00D81145">
                    <w:rPr>
                      <w:rFonts w:cs="Arial"/>
                    </w:rPr>
                    <w:t>-HRVATSKI TELEKOM D.D., ZAGREB, R.F. MIHANOVIĆA 9, OIB: 81793146560</w:t>
                  </w:r>
                </w:p>
              </w:tc>
            </w:tr>
            <w:tr w:rsidTr="002F77C3" w:rsidR="006B40C3" w:rsidRPr="00D81145">
              <w:trPr>
                <w:trHeight w:val="458"/>
              </w:trPr>
              <w:tc>
                <w:tcPr>
                  <w:tcW w:type="dxa" w:w="9320"/>
                  <w:tcBorders>
                    <w:left w:val="nil"/>
                  </w:tcBorders>
                  <w:shd w:fill="auto" w:color="auto" w:val="clear"/>
                  <w:vAlign w:val="bottom"/>
                </w:tcPr>
                <w:p w:rsidRDefault="006B40C3" w:rsidP="006B40C3" w:rsidR="006B40C3" w:rsidRPr="00D81145">
                  <w:pPr>
                    <w:jc w:val="both"/>
                    <w:rPr>
                      <w:rFonts w:cs="Arial"/>
                    </w:rPr>
                  </w:pPr>
                  <w:r w:rsidRPr="00D81145">
                    <w:rPr>
                      <w:rFonts w:cs="Arial"/>
                    </w:rPr>
                    <w:t>-HRVATSKO DRUŠTVO SKLADATELJA, ZAGREB, BERISLAVIĆEVA 9, OIB: 56668956985</w:t>
                  </w:r>
                </w:p>
              </w:tc>
            </w:tr>
            <w:tr w:rsidTr="002F77C3" w:rsidR="006B40C3" w:rsidRPr="00D81145">
              <w:trPr>
                <w:trHeight w:val="458"/>
              </w:trPr>
              <w:tc>
                <w:tcPr>
                  <w:tcW w:type="dxa" w:w="9320"/>
                  <w:tcBorders>
                    <w:left w:val="nil"/>
                  </w:tcBorders>
                  <w:shd w:fill="auto" w:color="auto" w:val="clear"/>
                  <w:vAlign w:val="bottom"/>
                </w:tcPr>
                <w:p w:rsidRDefault="006B40C3" w:rsidP="006B40C3" w:rsidR="006B40C3" w:rsidRPr="00D81145">
                  <w:pPr>
                    <w:jc w:val="both"/>
                    <w:rPr>
                      <w:rFonts w:cs="Arial"/>
                    </w:rPr>
                  </w:pPr>
                  <w:r w:rsidRPr="00D81145">
                    <w:rPr>
                      <w:rFonts w:cs="Arial"/>
                    </w:rPr>
                    <w:t>-IKS PAVIĆ D.O.O., SESVETE, JELOKOVEČKA 15, OIB: 88276202736</w:t>
                  </w:r>
                </w:p>
              </w:tc>
            </w:tr>
            <w:tr w:rsidTr="002F77C3" w:rsidR="006B40C3" w:rsidRPr="00D81145">
              <w:trPr>
                <w:trHeight w:val="525"/>
              </w:trPr>
              <w:tc>
                <w:tcPr>
                  <w:tcW w:type="dxa" w:w="9320"/>
                  <w:tcBorders>
                    <w:top w:val="nil"/>
                    <w:left w:val="nil"/>
                  </w:tcBorders>
                  <w:shd w:fill="auto" w:color="auto" w:val="clear"/>
                  <w:vAlign w:val="bottom"/>
                </w:tcPr>
                <w:p w:rsidRDefault="006B40C3" w:rsidP="006B40C3" w:rsidR="006B40C3" w:rsidRPr="00D81145">
                  <w:pPr>
                    <w:jc w:val="both"/>
                    <w:rPr>
                      <w:rFonts w:cs="Arial"/>
                    </w:rPr>
                  </w:pPr>
                  <w:r w:rsidRPr="00D81145">
                    <w:rPr>
                      <w:rFonts w:cs="Arial"/>
                    </w:rPr>
                    <w:t>-INTERMARKT D.O.O., VIROVITICA, S. RADIĆA 79, OIB:95651126659</w:t>
                  </w:r>
                </w:p>
              </w:tc>
            </w:tr>
            <w:tr w:rsidTr="002F77C3" w:rsidR="006B40C3" w:rsidRPr="00D81145">
              <w:trPr>
                <w:trHeight w:val="428"/>
              </w:trPr>
              <w:tc>
                <w:tcPr>
                  <w:tcW w:type="dxa" w:w="9320"/>
                  <w:shd w:fill="auto" w:color="auto" w:val="clear"/>
                  <w:vAlign w:val="bottom"/>
                </w:tcPr>
                <w:p w:rsidRDefault="006B40C3" w:rsidP="006B40C3" w:rsidR="006B40C3" w:rsidRPr="00D81145">
                  <w:pPr>
                    <w:jc w:val="both"/>
                    <w:rPr>
                      <w:rFonts w:cs="Arial"/>
                    </w:rPr>
                  </w:pPr>
                  <w:r w:rsidRPr="00D81145">
                    <w:rPr>
                      <w:rFonts w:cs="Arial"/>
                    </w:rPr>
                    <w:t>-ISKON INTERNET D.D., ZAGREB, GARIĆGRADSKA 18, OIB: 54211229569</w:t>
                  </w:r>
                </w:p>
              </w:tc>
            </w:tr>
            <w:tr w:rsidTr="002F77C3" w:rsidR="006B40C3" w:rsidRPr="00D81145">
              <w:trPr>
                <w:trHeight w:val="525"/>
              </w:trPr>
              <w:tc>
                <w:tcPr>
                  <w:tcW w:type="dxa" w:w="9320"/>
                  <w:tcBorders>
                    <w:top w:val="nil"/>
                    <w:left w:val="nil"/>
                  </w:tcBorders>
                  <w:shd w:fill="auto" w:color="auto" w:val="clear"/>
                  <w:vAlign w:val="bottom"/>
                </w:tcPr>
                <w:p w:rsidRDefault="006B40C3" w:rsidP="006B40C3" w:rsidR="006B40C3" w:rsidRPr="00D81145">
                  <w:pPr>
                    <w:jc w:val="both"/>
                    <w:rPr>
                      <w:rFonts w:cs="Arial"/>
                    </w:rPr>
                  </w:pPr>
                  <w:r w:rsidRPr="00D81145">
                    <w:rPr>
                      <w:rFonts w:cs="Arial"/>
                    </w:rPr>
                    <w:t>-IVICA ZMIŠA TRANSPORTI D.O.O., MORAVČE, PRIGORSKA 26,OIB: 79840061628</w:t>
                  </w:r>
                </w:p>
              </w:tc>
            </w:tr>
            <w:tr w:rsidTr="002F77C3" w:rsidR="006B40C3" w:rsidRPr="00D81145">
              <w:trPr>
                <w:trHeight w:val="525"/>
              </w:trPr>
              <w:tc>
                <w:tcPr>
                  <w:tcW w:type="dxa" w:w="9320"/>
                  <w:tcBorders>
                    <w:top w:val="nil"/>
                    <w:left w:val="nil"/>
                  </w:tcBorders>
                  <w:shd w:fill="auto" w:color="auto" w:val="clear"/>
                  <w:vAlign w:val="bottom"/>
                </w:tcPr>
                <w:p w:rsidRDefault="006B40C3" w:rsidP="006B40C3" w:rsidR="006B40C3" w:rsidRPr="00D81145">
                  <w:pPr>
                    <w:jc w:val="both"/>
                    <w:rPr>
                      <w:rFonts w:cs="Arial"/>
                    </w:rPr>
                  </w:pPr>
                  <w:r w:rsidRPr="00D81145">
                    <w:rPr>
                      <w:rFonts w:cs="Arial"/>
                    </w:rPr>
                    <w:t>-JAVNI BILJEŽNIK MILKA ČERGAR, SESVETE, NINSKA, OIB: 81842968070</w:t>
                  </w:r>
                </w:p>
              </w:tc>
            </w:tr>
            <w:tr w:rsidTr="002F77C3" w:rsidR="006B40C3" w:rsidRPr="00D81145">
              <w:trPr>
                <w:trHeight w:val="525"/>
              </w:trPr>
              <w:tc>
                <w:tcPr>
                  <w:tcW w:type="dxa" w:w="9320"/>
                  <w:tcBorders>
                    <w:top w:val="nil"/>
                    <w:left w:val="nil"/>
                  </w:tcBorders>
                  <w:shd w:fill="auto" w:color="auto" w:val="clear"/>
                  <w:vAlign w:val="bottom"/>
                </w:tcPr>
                <w:p w:rsidRDefault="006B40C3" w:rsidP="006B40C3" w:rsidR="006B40C3" w:rsidRPr="00D81145">
                  <w:pPr>
                    <w:jc w:val="both"/>
                    <w:rPr>
                      <w:rFonts w:cs="Arial"/>
                    </w:rPr>
                  </w:pPr>
                  <w:r w:rsidRPr="00D81145">
                    <w:rPr>
                      <w:rFonts w:cs="Arial"/>
                    </w:rPr>
                    <w:t>-K-INDEKS</w:t>
                  </w:r>
                  <w:r>
                    <w:rPr>
                      <w:rFonts w:cs="Arial"/>
                    </w:rPr>
                    <w:t xml:space="preserve"> D.O.O.</w:t>
                  </w:r>
                  <w:r w:rsidRPr="00D81145">
                    <w:rPr>
                      <w:rFonts w:cs="Arial"/>
                    </w:rPr>
                    <w:t>, ZAGREB, PALMOTIĆEVA 32, OIB: 3334333643</w:t>
                  </w:r>
                </w:p>
              </w:tc>
            </w:tr>
            <w:tr w:rsidTr="002F77C3" w:rsidR="006B40C3" w:rsidRPr="00D81145">
              <w:trPr>
                <w:trHeight w:val="525"/>
              </w:trPr>
              <w:tc>
                <w:tcPr>
                  <w:tcW w:type="dxa" w:w="9320"/>
                  <w:shd w:fill="auto" w:color="auto" w:val="clear"/>
                  <w:vAlign w:val="bottom"/>
                </w:tcPr>
                <w:p w:rsidRDefault="006B40C3" w:rsidP="006B40C3" w:rsidR="006B40C3" w:rsidRPr="00D81145">
                  <w:pPr>
                    <w:jc w:val="both"/>
                    <w:rPr>
                      <w:rFonts w:cs="Arial"/>
                    </w:rPr>
                  </w:pPr>
                  <w:r w:rsidRPr="00D81145">
                    <w:rPr>
                      <w:rFonts w:cs="Arial"/>
                    </w:rPr>
                    <w:t>-MARIO KRAJINOVIĆ, SESVETE, OIB:31449910277</w:t>
                  </w:r>
                </w:p>
              </w:tc>
            </w:tr>
            <w:tr w:rsidTr="002F77C3" w:rsidR="006B40C3" w:rsidRPr="00D81145">
              <w:trPr>
                <w:trHeight w:val="525"/>
              </w:trPr>
              <w:tc>
                <w:tcPr>
                  <w:tcW w:type="dxa" w:w="9320"/>
                  <w:shd w:fill="auto" w:color="auto" w:val="clear"/>
                  <w:vAlign w:val="bottom"/>
                </w:tcPr>
                <w:p w:rsidRDefault="006B40C3" w:rsidP="006B40C3" w:rsidR="006B40C3" w:rsidRPr="00D81145">
                  <w:pPr>
                    <w:jc w:val="both"/>
                    <w:rPr>
                      <w:rFonts w:cs="Arial"/>
                    </w:rPr>
                  </w:pPr>
                  <w:r w:rsidRPr="00D81145">
                    <w:rPr>
                      <w:rFonts w:cs="Arial"/>
                    </w:rPr>
                    <w:t>- MARTINA KRAJINOVIĆ GULSUN, SESVETE, OIB: 48802668589 </w:t>
                  </w:r>
                </w:p>
              </w:tc>
            </w:tr>
            <w:tr w:rsidTr="002F77C3" w:rsidR="006B40C3" w:rsidRPr="00D81145">
              <w:trPr>
                <w:trHeight w:val="525"/>
              </w:trPr>
              <w:tc>
                <w:tcPr>
                  <w:tcW w:type="dxa" w:w="9320"/>
                  <w:shd w:fill="auto" w:color="auto" w:val="clear"/>
                  <w:vAlign w:val="bottom"/>
                </w:tcPr>
                <w:p w:rsidRDefault="006B40C3" w:rsidP="006B40C3" w:rsidR="006B40C3" w:rsidRPr="00D81145">
                  <w:pPr>
                    <w:jc w:val="both"/>
                    <w:rPr>
                      <w:rFonts w:cs="Arial"/>
                    </w:rPr>
                  </w:pPr>
                  <w:r w:rsidRPr="00D81145">
                    <w:rPr>
                      <w:rFonts w:cs="Arial"/>
                    </w:rPr>
                    <w:t>-MAS PROM D.O.O., ZAGREB, I.B. MAŽURANIĆ 80, OIB: 55175436450</w:t>
                  </w:r>
                </w:p>
              </w:tc>
            </w:tr>
            <w:tr w:rsidTr="002F77C3" w:rsidR="006B40C3" w:rsidRPr="00D81145">
              <w:trPr>
                <w:trHeight w:val="447"/>
              </w:trPr>
              <w:tc>
                <w:tcPr>
                  <w:tcW w:type="dxa" w:w="9320"/>
                  <w:shd w:fill="auto" w:color="auto" w:val="clear"/>
                  <w:vAlign w:val="bottom"/>
                </w:tcPr>
                <w:p w:rsidRDefault="006B40C3" w:rsidP="006B40C3" w:rsidR="006B40C3" w:rsidRPr="00D81145">
                  <w:pPr>
                    <w:jc w:val="both"/>
                    <w:rPr>
                      <w:rFonts w:cs="Arial"/>
                    </w:rPr>
                  </w:pPr>
                  <w:r w:rsidRPr="00D81145">
                    <w:rPr>
                      <w:rFonts w:cs="Arial"/>
                    </w:rPr>
                    <w:t>-MATIĆ D.O.O., VELIKA GORICA, KOLODVORSKA 137, OIB: 76598425509</w:t>
                  </w:r>
                </w:p>
              </w:tc>
            </w:tr>
            <w:tr w:rsidTr="002F77C3" w:rsidR="006B40C3" w:rsidRPr="00D81145">
              <w:trPr>
                <w:trHeight w:val="525"/>
              </w:trPr>
              <w:tc>
                <w:tcPr>
                  <w:tcW w:type="dxa" w:w="9320"/>
                  <w:tcBorders>
                    <w:left w:val="nil"/>
                  </w:tcBorders>
                  <w:shd w:fill="auto" w:color="auto" w:val="clear"/>
                  <w:vAlign w:val="bottom"/>
                </w:tcPr>
                <w:p w:rsidRDefault="006B40C3" w:rsidP="006B40C3" w:rsidR="006B40C3" w:rsidRPr="00D81145">
                  <w:pPr>
                    <w:jc w:val="both"/>
                    <w:rPr>
                      <w:rFonts w:cs="Arial"/>
                    </w:rPr>
                  </w:pPr>
                  <w:r w:rsidRPr="00D81145">
                    <w:rPr>
                      <w:rFonts w:cs="Arial"/>
                    </w:rPr>
                    <w:t>-MERCEDES BENZ LEASING</w:t>
                  </w:r>
                  <w:r>
                    <w:rPr>
                      <w:rFonts w:cs="Arial"/>
                    </w:rPr>
                    <w:t>D.O.O.</w:t>
                  </w:r>
                  <w:r w:rsidRPr="00D81145">
                    <w:rPr>
                      <w:rFonts w:cs="Arial"/>
                    </w:rPr>
                    <w:t>, ZAGREB, KOVINSKA 2, OIB: 17080997510</w:t>
                  </w:r>
                </w:p>
              </w:tc>
            </w:tr>
            <w:tr w:rsidTr="002F77C3" w:rsidR="006B40C3" w:rsidRPr="00D81145">
              <w:trPr>
                <w:trHeight w:val="525"/>
              </w:trPr>
              <w:tc>
                <w:tcPr>
                  <w:tcW w:type="dxa" w:w="9320"/>
                  <w:tcBorders>
                    <w:top w:val="nil"/>
                    <w:left w:val="nil"/>
                  </w:tcBorders>
                  <w:shd w:fill="auto" w:color="auto" w:val="clear"/>
                  <w:vAlign w:val="bottom"/>
                </w:tcPr>
                <w:p w:rsidRDefault="006B40C3" w:rsidP="006B40C3" w:rsidR="006B40C3" w:rsidRPr="00D81145">
                  <w:pPr>
                    <w:jc w:val="both"/>
                    <w:rPr>
                      <w:rFonts w:cs="Arial"/>
                    </w:rPr>
                  </w:pPr>
                  <w:r w:rsidRPr="00D81145">
                    <w:rPr>
                      <w:rFonts w:cs="Arial"/>
                    </w:rPr>
                    <w:t>-MERKUR OSIGURANJE D.D., ZAGREB, ULICA KNEZA LJ. POSAVSKOG 31, OIB: 8937835435</w:t>
                  </w:r>
                </w:p>
              </w:tc>
            </w:tr>
            <w:tr w:rsidTr="002F77C3" w:rsidR="006B40C3" w:rsidRPr="00D81145">
              <w:trPr>
                <w:trHeight w:val="525"/>
              </w:trPr>
              <w:tc>
                <w:tcPr>
                  <w:tcW w:type="dxa" w:w="9320"/>
                  <w:tcBorders>
                    <w:top w:val="nil"/>
                    <w:left w:val="nil"/>
                  </w:tcBorders>
                  <w:shd w:fill="auto" w:color="auto" w:val="clear"/>
                  <w:vAlign w:val="bottom"/>
                </w:tcPr>
                <w:p w:rsidRDefault="006B40C3" w:rsidP="006B40C3" w:rsidR="006B40C3" w:rsidRPr="00D81145">
                  <w:pPr>
                    <w:jc w:val="both"/>
                    <w:rPr>
                      <w:rFonts w:cs="Arial"/>
                    </w:rPr>
                  </w:pPr>
                  <w:r w:rsidRPr="00D81145">
                    <w:rPr>
                      <w:rFonts w:cs="Arial"/>
                    </w:rPr>
                    <w:t>-MIKROPROMET D.O.O., SLAVNSKI BROD, SJEVERNA VEZNA CESTA 16, OIB: 65675961246</w:t>
                  </w:r>
                </w:p>
              </w:tc>
            </w:tr>
            <w:tr w:rsidTr="002F77C3" w:rsidR="006B40C3" w:rsidRPr="00D81145">
              <w:trPr>
                <w:trHeight w:val="441"/>
              </w:trPr>
              <w:tc>
                <w:tcPr>
                  <w:tcW w:type="dxa" w:w="9320"/>
                  <w:tcBorders>
                    <w:top w:val="nil"/>
                    <w:left w:val="nil"/>
                  </w:tcBorders>
                  <w:shd w:fill="auto" w:color="auto" w:val="clear"/>
                  <w:vAlign w:val="bottom"/>
                </w:tcPr>
                <w:p w:rsidRDefault="006B40C3" w:rsidP="006B40C3" w:rsidR="006B40C3" w:rsidRPr="00D81145">
                  <w:pPr>
                    <w:jc w:val="both"/>
                    <w:rPr>
                      <w:rFonts w:cs="Arial"/>
                    </w:rPr>
                  </w:pPr>
                  <w:r w:rsidRPr="00D81145">
                    <w:rPr>
                      <w:rFonts w:cs="Arial"/>
                    </w:rPr>
                    <w:lastRenderedPageBreak/>
                    <w:t>-MINISTARSTVO FINANCIJA RH-PU, ZAGREB, KATANČIĆEVA 5, OIB: 18683136487</w:t>
                  </w:r>
                </w:p>
              </w:tc>
            </w:tr>
            <w:tr w:rsidTr="002F77C3" w:rsidR="006B40C3" w:rsidRPr="00D81145">
              <w:trPr>
                <w:trHeight w:val="441"/>
              </w:trPr>
              <w:tc>
                <w:tcPr>
                  <w:tcW w:type="dxa" w:w="9320"/>
                  <w:tcBorders>
                    <w:top w:val="nil"/>
                    <w:left w:val="nil"/>
                  </w:tcBorders>
                  <w:shd w:fill="auto" w:color="auto" w:val="clear"/>
                  <w:vAlign w:val="bottom"/>
                </w:tcPr>
                <w:p w:rsidRDefault="006B40C3" w:rsidP="006B40C3" w:rsidR="006B40C3" w:rsidRPr="00D81145">
                  <w:pPr>
                    <w:jc w:val="both"/>
                    <w:rPr>
                      <w:rFonts w:cs="Arial"/>
                    </w:rPr>
                  </w:pPr>
                  <w:r w:rsidRPr="00D81145">
                    <w:rPr>
                      <w:rFonts w:cs="Arial"/>
                    </w:rPr>
                    <w:t>-NJUŠKALO D.O.O., ZAGREB, OREŠKOVIĆEVA 3/D, OIB:94718723416</w:t>
                  </w:r>
                </w:p>
              </w:tc>
            </w:tr>
            <w:tr w:rsidTr="002F77C3" w:rsidR="006B40C3" w:rsidRPr="00D81145">
              <w:trPr>
                <w:trHeight w:val="380"/>
              </w:trPr>
              <w:tc>
                <w:tcPr>
                  <w:tcW w:type="dxa" w:w="9320"/>
                  <w:shd w:fill="auto" w:color="auto" w:val="clear"/>
                  <w:vAlign w:val="bottom"/>
                </w:tcPr>
                <w:p w:rsidRDefault="006B40C3" w:rsidP="006B40C3" w:rsidR="006B40C3">
                  <w:pPr>
                    <w:jc w:val="both"/>
                    <w:rPr>
                      <w:rFonts w:cs="Arial"/>
                    </w:rPr>
                  </w:pPr>
                </w:p>
                <w:p w:rsidRDefault="006B40C3" w:rsidP="006B40C3" w:rsidR="006B40C3">
                  <w:pPr>
                    <w:jc w:val="both"/>
                    <w:rPr>
                      <w:rFonts w:cs="Arial"/>
                    </w:rPr>
                  </w:pPr>
                  <w:r w:rsidRPr="00D81145">
                    <w:rPr>
                      <w:rFonts w:cs="Arial"/>
                    </w:rPr>
                    <w:t>-OBRT ZA AUTOMATIKU VL. LOVASIĆ, ZAGREB, OIB: 68643247680 </w:t>
                  </w:r>
                </w:p>
                <w:p w:rsidRDefault="006B40C3" w:rsidP="006B40C3" w:rsidR="006B40C3" w:rsidRPr="00D81145">
                  <w:pPr>
                    <w:jc w:val="both"/>
                    <w:rPr>
                      <w:rFonts w:cs="Arial"/>
                    </w:rPr>
                  </w:pPr>
                </w:p>
              </w:tc>
            </w:tr>
            <w:tr w:rsidTr="002F77C3" w:rsidR="006B40C3" w:rsidRPr="00D81145">
              <w:trPr>
                <w:trHeight w:val="592"/>
              </w:trPr>
              <w:tc>
                <w:tcPr>
                  <w:tcW w:type="dxa" w:w="9320"/>
                  <w:shd w:fill="auto" w:color="auto" w:val="clear"/>
                  <w:vAlign w:val="bottom"/>
                </w:tcPr>
                <w:p w:rsidRDefault="006B40C3" w:rsidP="006B40C3" w:rsidR="006B40C3">
                  <w:pPr>
                    <w:jc w:val="both"/>
                    <w:rPr>
                      <w:rFonts w:cs="Arial"/>
                    </w:rPr>
                  </w:pPr>
                  <w:r w:rsidRPr="00D81145">
                    <w:rPr>
                      <w:rFonts w:cs="Arial"/>
                    </w:rPr>
                    <w:t>-OBRT ZA AUTOPRIJEVOZ I TRGOVINU VL. IVICA ZMIŠA, MORAVČE, PRIGORSKA 26, OIB: 56483927234</w:t>
                  </w:r>
                </w:p>
                <w:p w:rsidRDefault="006B40C3" w:rsidP="006B40C3" w:rsidR="006B40C3">
                  <w:pPr>
                    <w:jc w:val="both"/>
                    <w:rPr>
                      <w:rFonts w:cs="Arial"/>
                    </w:rPr>
                  </w:pPr>
                </w:p>
                <w:p w:rsidRDefault="006B40C3" w:rsidP="006B40C3" w:rsidR="006B40C3" w:rsidRPr="00D81145">
                  <w:pPr>
                    <w:jc w:val="both"/>
                    <w:rPr>
                      <w:rFonts w:cs="Arial"/>
                    </w:rPr>
                  </w:pPr>
                  <w:r>
                    <w:rPr>
                      <w:rFonts w:cs="Arial"/>
                    </w:rPr>
                    <w:t xml:space="preserve">-PANJEVIĆ D.O.O., LIPOVLJANSKA 17, ZAGREB, OIB: 9588737807 </w:t>
                  </w:r>
                </w:p>
              </w:tc>
            </w:tr>
            <w:tr w:rsidTr="002F77C3" w:rsidR="006B40C3" w:rsidRPr="00D81145">
              <w:trPr>
                <w:trHeight w:val="525"/>
              </w:trPr>
              <w:tc>
                <w:tcPr>
                  <w:tcW w:type="dxa" w:w="9320"/>
                  <w:tcBorders>
                    <w:top w:val="nil"/>
                    <w:left w:val="nil"/>
                  </w:tcBorders>
                  <w:shd w:fill="auto" w:color="auto" w:val="clear"/>
                  <w:vAlign w:val="bottom"/>
                </w:tcPr>
                <w:p w:rsidRDefault="006B40C3" w:rsidP="006B40C3" w:rsidR="006B40C3" w:rsidRPr="00D81145">
                  <w:pPr>
                    <w:jc w:val="both"/>
                    <w:rPr>
                      <w:rFonts w:cs="Arial"/>
                    </w:rPr>
                  </w:pPr>
                  <w:r w:rsidRPr="00D81145">
                    <w:rPr>
                      <w:rFonts w:cs="Arial"/>
                    </w:rPr>
                    <w:t>-PAPYRUS D.O.O., ZAGREB, RAKITNICA 2, OIB: 00501040461</w:t>
                  </w:r>
                </w:p>
              </w:tc>
            </w:tr>
            <w:tr w:rsidTr="002F77C3" w:rsidR="006B40C3" w:rsidRPr="00D81145">
              <w:trPr>
                <w:trHeight w:val="525"/>
              </w:trPr>
              <w:tc>
                <w:tcPr>
                  <w:tcW w:type="dxa" w:w="9320"/>
                  <w:tcBorders>
                    <w:top w:val="nil"/>
                    <w:left w:val="nil"/>
                  </w:tcBorders>
                  <w:shd w:fill="auto" w:color="auto" w:val="clear"/>
                  <w:vAlign w:val="bottom"/>
                </w:tcPr>
                <w:p w:rsidRDefault="006B40C3" w:rsidP="006B40C3" w:rsidR="006B40C3" w:rsidRPr="00D81145">
                  <w:pPr>
                    <w:jc w:val="both"/>
                    <w:rPr>
                      <w:rFonts w:cs="Arial"/>
                    </w:rPr>
                  </w:pPr>
                  <w:r w:rsidRPr="00D81145">
                    <w:rPr>
                      <w:rFonts w:cs="Arial"/>
                    </w:rPr>
                    <w:t>-PARTNER BANKA D.D., ZAGREB, VONČININA 2, OIB: 71221608291</w:t>
                  </w:r>
                </w:p>
              </w:tc>
            </w:tr>
            <w:tr w:rsidTr="002F77C3" w:rsidR="006B40C3" w:rsidRPr="00D81145">
              <w:trPr>
                <w:trHeight w:val="525"/>
              </w:trPr>
              <w:tc>
                <w:tcPr>
                  <w:tcW w:type="dxa" w:w="9320"/>
                  <w:tcBorders>
                    <w:top w:val="nil"/>
                    <w:left w:val="nil"/>
                  </w:tcBorders>
                  <w:shd w:fill="auto" w:color="auto" w:val="clear"/>
                  <w:vAlign w:val="bottom"/>
                </w:tcPr>
                <w:p w:rsidRDefault="006B40C3" w:rsidP="006B40C3" w:rsidR="006B40C3" w:rsidRPr="00D81145">
                  <w:pPr>
                    <w:jc w:val="both"/>
                    <w:rPr>
                      <w:rFonts w:cs="Arial"/>
                    </w:rPr>
                  </w:pPr>
                  <w:r w:rsidRPr="00D81145">
                    <w:rPr>
                      <w:rFonts w:cs="Arial"/>
                    </w:rPr>
                    <w:t>-SAVA PROMET D.O.O., SESVETE, INDUSTRIJSKA C. 36, OIB: 85980238029</w:t>
                  </w:r>
                </w:p>
              </w:tc>
            </w:tr>
            <w:tr w:rsidTr="002F77C3" w:rsidR="006B40C3" w:rsidRPr="00D81145">
              <w:trPr>
                <w:trHeight w:val="525"/>
              </w:trPr>
              <w:tc>
                <w:tcPr>
                  <w:tcW w:type="dxa" w:w="9320"/>
                  <w:tcBorders>
                    <w:left w:val="nil"/>
                  </w:tcBorders>
                  <w:shd w:fill="auto" w:color="auto" w:val="clear"/>
                  <w:vAlign w:val="bottom"/>
                </w:tcPr>
                <w:p w:rsidRDefault="006B40C3" w:rsidP="006B40C3" w:rsidR="006B40C3" w:rsidRPr="00D81145">
                  <w:pPr>
                    <w:jc w:val="both"/>
                    <w:rPr>
                      <w:rFonts w:cs="Arial"/>
                    </w:rPr>
                  </w:pPr>
                  <w:r w:rsidRPr="00D81145">
                    <w:rPr>
                      <w:rFonts w:cs="Arial"/>
                    </w:rPr>
                    <w:t>-SAVOIA ITALIJA S.R. L, FIORANO MODENESE, VIA GHIA ROLA, OIB: IT1003509537</w:t>
                  </w:r>
                </w:p>
              </w:tc>
            </w:tr>
            <w:tr w:rsidTr="002F77C3" w:rsidR="006B40C3" w:rsidRPr="00D81145">
              <w:trPr>
                <w:trHeight w:val="430"/>
              </w:trPr>
              <w:tc>
                <w:tcPr>
                  <w:tcW w:type="dxa" w:w="9320"/>
                  <w:tcBorders>
                    <w:top w:val="nil"/>
                    <w:left w:val="nil"/>
                  </w:tcBorders>
                  <w:shd w:fill="auto" w:color="auto" w:val="clear"/>
                  <w:vAlign w:val="bottom"/>
                </w:tcPr>
                <w:p w:rsidRDefault="006B40C3" w:rsidP="006B40C3" w:rsidR="006B40C3" w:rsidRPr="00D81145">
                  <w:pPr>
                    <w:jc w:val="both"/>
                    <w:rPr>
                      <w:rFonts w:cs="Arial"/>
                    </w:rPr>
                  </w:pPr>
                  <w:r w:rsidRPr="00D81145">
                    <w:rPr>
                      <w:rFonts w:cs="Arial"/>
                    </w:rPr>
                    <w:t>-SCHIEDLER PROIZVODNJA DIMLJAKA D.O.O., NOVI GOLUBOVEC, PP6 , OIB: 81374141164</w:t>
                  </w:r>
                </w:p>
              </w:tc>
            </w:tr>
            <w:tr w:rsidTr="002F77C3" w:rsidR="006B40C3" w:rsidRPr="00D81145">
              <w:trPr>
                <w:trHeight w:val="407"/>
              </w:trPr>
              <w:tc>
                <w:tcPr>
                  <w:tcW w:type="dxa" w:w="9320"/>
                  <w:tcBorders>
                    <w:top w:val="nil"/>
                    <w:left w:val="nil"/>
                  </w:tcBorders>
                  <w:shd w:fill="auto" w:color="auto" w:val="clear"/>
                  <w:vAlign w:val="bottom"/>
                </w:tcPr>
                <w:p w:rsidRDefault="006B40C3" w:rsidP="006B40C3" w:rsidR="006B40C3" w:rsidRPr="00D81145">
                  <w:pPr>
                    <w:jc w:val="both"/>
                    <w:rPr>
                      <w:rFonts w:cs="Arial"/>
                    </w:rPr>
                  </w:pPr>
                  <w:r w:rsidRPr="00D81145">
                    <w:rPr>
                      <w:rFonts w:cs="Arial"/>
                    </w:rPr>
                    <w:t>-SLAVKO KRAJINOVIĆ, SESVETE, TRAKOŠĆANSKA 23, OIB:02644896521</w:t>
                  </w:r>
                </w:p>
              </w:tc>
            </w:tr>
            <w:tr w:rsidTr="002F77C3" w:rsidR="006B40C3" w:rsidRPr="00D81145">
              <w:trPr>
                <w:trHeight w:val="380"/>
              </w:trPr>
              <w:tc>
                <w:tcPr>
                  <w:tcW w:type="dxa" w:w="9320"/>
                  <w:shd w:fill="auto" w:color="auto" w:val="clear"/>
                  <w:vAlign w:val="bottom"/>
                </w:tcPr>
                <w:p w:rsidRDefault="006B40C3" w:rsidP="006B40C3" w:rsidR="006B40C3" w:rsidRPr="00D81145">
                  <w:pPr>
                    <w:jc w:val="both"/>
                    <w:rPr>
                      <w:rFonts w:cs="Arial"/>
                    </w:rPr>
                  </w:pPr>
                  <w:r w:rsidRPr="00D81145">
                    <w:rPr>
                      <w:rFonts w:cs="Arial"/>
                    </w:rPr>
                    <w:t>-UPRAVITELJ BMD D.O.O., SESVETE, DOBRODOLSKA 13/A, OIB: 79273112873</w:t>
                  </w:r>
                </w:p>
              </w:tc>
            </w:tr>
            <w:tr w:rsidTr="002F77C3" w:rsidR="006B40C3" w:rsidRPr="00D81145">
              <w:trPr>
                <w:trHeight w:val="525"/>
              </w:trPr>
              <w:tc>
                <w:tcPr>
                  <w:tcW w:type="dxa" w:w="9320"/>
                  <w:tcBorders>
                    <w:top w:val="nil"/>
                    <w:left w:val="nil"/>
                  </w:tcBorders>
                  <w:shd w:fill="auto" w:color="auto" w:val="clear"/>
                  <w:vAlign w:val="bottom"/>
                </w:tcPr>
                <w:p w:rsidRDefault="006B40C3" w:rsidP="006B40C3" w:rsidR="006B40C3" w:rsidRPr="00D81145">
                  <w:pPr>
                    <w:jc w:val="both"/>
                    <w:rPr>
                      <w:rFonts w:cs="Arial"/>
                    </w:rPr>
                  </w:pPr>
                  <w:r w:rsidRPr="00D81145">
                    <w:rPr>
                      <w:rFonts w:cs="Arial"/>
                    </w:rPr>
                    <w:t>-</w:t>
                  </w:r>
                  <w:r>
                    <w:rPr>
                      <w:rFonts w:cs="Arial"/>
                    </w:rPr>
                    <w:t xml:space="preserve">WIENER OSIGURANJE </w:t>
                  </w:r>
                  <w:r w:rsidRPr="00D81145">
                    <w:rPr>
                      <w:rFonts w:cs="Arial"/>
                    </w:rPr>
                    <w:t>VIENNA INSURANCE GROUP D.</w:t>
                  </w:r>
                  <w:r>
                    <w:rPr>
                      <w:rFonts w:cs="Arial"/>
                    </w:rPr>
                    <w:t>D</w:t>
                  </w:r>
                  <w:r w:rsidRPr="00D81145">
                    <w:rPr>
                      <w:rFonts w:cs="Arial"/>
                    </w:rPr>
                    <w:t xml:space="preserve">., ZAGREB, SLOVENSKA ULICA 24, OIB: </w:t>
                  </w:r>
                  <w:r>
                    <w:rPr>
                      <w:rFonts w:cs="Arial"/>
                    </w:rPr>
                    <w:t>52848403362</w:t>
                  </w:r>
                </w:p>
              </w:tc>
            </w:tr>
            <w:tr w:rsidTr="002F77C3" w:rsidR="006B40C3" w:rsidRPr="00D81145">
              <w:trPr>
                <w:trHeight w:val="400"/>
              </w:trPr>
              <w:tc>
                <w:tcPr>
                  <w:tcW w:type="dxa" w:w="9320"/>
                  <w:shd w:fill="auto" w:color="auto" w:val="clear"/>
                  <w:vAlign w:val="bottom"/>
                </w:tcPr>
                <w:p w:rsidRDefault="006B40C3" w:rsidP="006B40C3" w:rsidR="006B40C3" w:rsidRPr="00D81145">
                  <w:pPr>
                    <w:jc w:val="both"/>
                    <w:rPr>
                      <w:rFonts w:cs="Arial"/>
                    </w:rPr>
                  </w:pPr>
                  <w:r w:rsidRPr="00D81145">
                    <w:rPr>
                      <w:rFonts w:cs="Arial"/>
                    </w:rPr>
                    <w:t>-VILA GORD D.O.O., SESVETE, I. ANČIĆA 12, OIB: 45554775881</w:t>
                  </w:r>
                </w:p>
              </w:tc>
            </w:tr>
            <w:tr w:rsidTr="002F77C3" w:rsidR="006B40C3" w:rsidRPr="00D81145">
              <w:trPr>
                <w:trHeight w:val="421"/>
              </w:trPr>
              <w:tc>
                <w:tcPr>
                  <w:tcW w:type="dxa" w:w="9320"/>
                  <w:shd w:fill="auto" w:color="auto" w:val="clear"/>
                  <w:vAlign w:val="bottom"/>
                </w:tcPr>
                <w:p w:rsidRDefault="006B40C3" w:rsidP="006B40C3" w:rsidR="006B40C3" w:rsidRPr="00D81145">
                  <w:pPr>
                    <w:jc w:val="both"/>
                    <w:rPr>
                      <w:rFonts w:cs="Arial"/>
                    </w:rPr>
                  </w:pPr>
                  <w:r w:rsidRPr="00D81145">
                    <w:rPr>
                      <w:rFonts w:cs="Arial"/>
                    </w:rPr>
                    <w:t>-VIP NET D.O.O., ZAGREB, VRTNI PUT 1, OIB: 29524210204</w:t>
                  </w:r>
                </w:p>
              </w:tc>
            </w:tr>
            <w:tr w:rsidTr="002F77C3" w:rsidR="006B40C3" w:rsidRPr="00D81145">
              <w:trPr>
                <w:trHeight w:val="421"/>
              </w:trPr>
              <w:tc>
                <w:tcPr>
                  <w:tcW w:type="dxa" w:w="9320"/>
                  <w:shd w:fill="auto" w:color="auto" w:val="clear"/>
                  <w:vAlign w:val="bottom"/>
                </w:tcPr>
                <w:p w:rsidRDefault="006B40C3" w:rsidP="006B40C3" w:rsidR="006B40C3" w:rsidRPr="00D81145">
                  <w:pPr>
                    <w:jc w:val="both"/>
                    <w:rPr>
                      <w:rFonts w:cs="Arial"/>
                    </w:rPr>
                  </w:pPr>
                  <w:r w:rsidRPr="00D81145">
                    <w:rPr>
                      <w:rFonts w:cs="Arial"/>
                    </w:rPr>
                    <w:t>-VIVATIP D.O.O., SESVETE, NINSKA 11C, OIB: 43817701790</w:t>
                  </w:r>
                </w:p>
              </w:tc>
            </w:tr>
            <w:tr w:rsidTr="002F77C3" w:rsidR="006B40C3" w:rsidRPr="00D81145">
              <w:trPr>
                <w:trHeight w:val="525"/>
              </w:trPr>
              <w:tc>
                <w:tcPr>
                  <w:tcW w:type="dxa" w:w="9320"/>
                  <w:tcBorders>
                    <w:top w:val="nil"/>
                    <w:left w:val="nil"/>
                  </w:tcBorders>
                  <w:shd w:fill="auto" w:color="auto" w:val="clear"/>
                  <w:vAlign w:val="bottom"/>
                </w:tcPr>
                <w:p w:rsidRDefault="006B40C3" w:rsidP="006B40C3" w:rsidR="006B40C3" w:rsidRPr="00D81145">
                  <w:pPr>
                    <w:jc w:val="both"/>
                    <w:rPr>
                      <w:rFonts w:cs="Arial"/>
                    </w:rPr>
                  </w:pPr>
                  <w:r w:rsidRPr="00D81145">
                    <w:rPr>
                      <w:rFonts w:cs="Arial"/>
                    </w:rPr>
                    <w:t>-VODOOPSKRBA I ODVODNJA D.O.O., ZAGREB, FOLNEGOVIĆEVA 1, OIB: 85584865987</w:t>
                  </w:r>
                </w:p>
              </w:tc>
            </w:tr>
            <w:tr w:rsidTr="002F77C3" w:rsidR="006B40C3" w:rsidRPr="00D81145">
              <w:trPr>
                <w:trHeight w:val="525"/>
              </w:trPr>
              <w:tc>
                <w:tcPr>
                  <w:tcW w:type="dxa" w:w="9320"/>
                  <w:shd w:fill="auto" w:color="auto" w:val="clear"/>
                  <w:vAlign w:val="bottom"/>
                </w:tcPr>
                <w:p w:rsidRDefault="006B40C3" w:rsidP="006B40C3" w:rsidR="006B40C3" w:rsidRPr="00D81145">
                  <w:pPr>
                    <w:jc w:val="both"/>
                    <w:rPr>
                      <w:rFonts w:cs="Arial"/>
                    </w:rPr>
                  </w:pPr>
                  <w:r w:rsidRPr="00D81145">
                    <w:rPr>
                      <w:rFonts w:cs="Arial"/>
                    </w:rPr>
                    <w:t>-VRATA D.O.O., PATKOVAC, PATKOVAC 44, OIB: 72524570239</w:t>
                  </w:r>
                </w:p>
              </w:tc>
            </w:tr>
            <w:tr w:rsidTr="002F77C3" w:rsidR="006B40C3" w:rsidRPr="00D81145">
              <w:trPr>
                <w:trHeight w:val="525"/>
              </w:trPr>
              <w:tc>
                <w:tcPr>
                  <w:tcW w:type="dxa" w:w="9320"/>
                  <w:tcBorders>
                    <w:left w:val="nil"/>
                  </w:tcBorders>
                  <w:shd w:fill="auto" w:color="auto" w:val="clear"/>
                  <w:vAlign w:val="bottom"/>
                </w:tcPr>
                <w:p w:rsidRDefault="006B40C3" w:rsidP="006B40C3" w:rsidR="006B40C3">
                  <w:pPr>
                    <w:jc w:val="both"/>
                    <w:rPr>
                      <w:rFonts w:cs="Arial"/>
                    </w:rPr>
                  </w:pPr>
                </w:p>
                <w:p w:rsidRDefault="006B40C3" w:rsidP="006B40C3" w:rsidR="006B40C3">
                  <w:pPr>
                    <w:jc w:val="both"/>
                    <w:rPr>
                      <w:rFonts w:cs="Arial"/>
                    </w:rPr>
                  </w:pPr>
                  <w:r w:rsidRPr="00D81145">
                    <w:rPr>
                      <w:rFonts w:cs="Arial"/>
                    </w:rPr>
                    <w:t>-ZAGREBAČKI HOLDING D.O.O., ZAGREB ,UL. GRADA VUKOVARA 41, OIB: 85584865987</w:t>
                  </w:r>
                </w:p>
                <w:p w:rsidRDefault="006B40C3" w:rsidP="006B40C3" w:rsidR="006B40C3" w:rsidRPr="00D81145">
                  <w:pPr>
                    <w:jc w:val="both"/>
                    <w:rPr>
                      <w:rFonts w:cs="Arial"/>
                    </w:rPr>
                  </w:pPr>
                </w:p>
              </w:tc>
            </w:tr>
            <w:tr w:rsidTr="002F77C3" w:rsidR="006B40C3" w:rsidRPr="00D81145">
              <w:trPr>
                <w:trHeight w:val="510"/>
              </w:trPr>
              <w:tc>
                <w:tcPr>
                  <w:tcW w:type="dxa" w:w="9320"/>
                  <w:tcBorders>
                    <w:top w:val="nil"/>
                    <w:left w:val="nil"/>
                  </w:tcBorders>
                  <w:shd w:fill="auto" w:color="auto" w:val="clear"/>
                  <w:vAlign w:val="bottom"/>
                </w:tcPr>
                <w:p w:rsidRDefault="006B40C3" w:rsidP="006B40C3" w:rsidR="006B40C3" w:rsidRPr="00D81145">
                  <w:pPr>
                    <w:jc w:val="both"/>
                    <w:rPr>
                      <w:rFonts w:cs="Arial"/>
                    </w:rPr>
                  </w:pPr>
                  <w:r w:rsidRPr="00D81145">
                    <w:rPr>
                      <w:rFonts w:cs="Arial"/>
                    </w:rPr>
                    <w:t>-</w:t>
                  </w:r>
                  <w:r>
                    <w:rPr>
                      <w:rFonts w:cs="Arial"/>
                    </w:rPr>
                    <w:t xml:space="preserve"> SUVLASNICI STAMBENE ZGRADE  AV. VJEČESLAVA HOLJEVCA 27, ZAGREB, zastupani po zajedničkom upravitelju nekretnine  UPRAVITELJ GRADNJI D.O.O., ZAHRADNIKOVA 7, ZAGREB, OIB: 13582015490 (utvrđrna tažbina: </w:t>
                  </w:r>
                  <w:r w:rsidRPr="00333D52">
                    <w:rPr>
                      <w:rFonts w:cs="Arial"/>
                    </w:rPr>
                    <w:t>ZAPAD STAN D.O.O., ZAGREB, A.T.MIMARE 61, OIB: 78641229971</w:t>
                  </w:r>
                  <w:r>
                    <w:rPr>
                      <w:rFonts w:cs="Arial"/>
                    </w:rPr>
                    <w:t>)</w:t>
                  </w:r>
                </w:p>
              </w:tc>
            </w:tr>
            <w:tr w:rsidTr="002F77C3" w:rsidR="006B40C3" w:rsidRPr="00D81145">
              <w:trPr>
                <w:trHeight w:val="525"/>
              </w:trPr>
              <w:tc>
                <w:tcPr>
                  <w:tcW w:type="dxa" w:w="9320"/>
                  <w:tcBorders>
                    <w:top w:val="nil"/>
                    <w:left w:val="nil"/>
                  </w:tcBorders>
                  <w:shd w:fill="auto" w:color="auto" w:val="clear"/>
                  <w:vAlign w:val="bottom"/>
                </w:tcPr>
                <w:p w:rsidRDefault="006B40C3" w:rsidP="006B40C3" w:rsidR="006B40C3" w:rsidRPr="00D81145">
                  <w:pPr>
                    <w:jc w:val="both"/>
                    <w:rPr>
                      <w:rFonts w:cs="Arial"/>
                    </w:rPr>
                  </w:pPr>
                  <w:r w:rsidRPr="00D81145">
                    <w:rPr>
                      <w:rFonts w:cs="Arial"/>
                    </w:rPr>
                    <w:t>-ZELINA PROMET D.O.O., ZELINA, DRENOVA GORNJA 1C, OIB: 07443745075</w:t>
                  </w:r>
                </w:p>
              </w:tc>
            </w:tr>
          </w:tbl>
          <w:p w:rsidRDefault="006B40C3" w:rsidP="006B40C3" w:rsidR="006B40C3" w:rsidRPr="00D81145">
            <w:pPr>
              <w:jc w:val="both"/>
            </w:pPr>
          </w:p>
          <w:p w:rsidRDefault="006B40C3" w:rsidP="006B40C3" w:rsidR="006B40C3" w:rsidRPr="00D81145">
            <w:pPr>
              <w:jc w:val="both"/>
            </w:pPr>
          </w:p>
          <w:p w:rsidRDefault="006B40C3" w:rsidP="006B40C3" w:rsidR="006B40C3" w:rsidRPr="00D81145">
            <w:pPr>
              <w:jc w:val="both"/>
            </w:pPr>
            <w:r w:rsidRPr="00D81145">
              <w:t>RAZLUČNI VJEROVNICI:</w:t>
            </w:r>
          </w:p>
          <w:tbl>
            <w:tblPr>
              <w:tblW w:type="dxa" w:w="9320"/>
              <w:tblInd w:type="dxa" w:w="93"/>
              <w:tblLook w:val="04A0" w:noVBand="1" w:noHBand="0" w:lastColumn="0" w:firstColumn="1" w:lastRow="0" w:firstRow="1"/>
            </w:tblPr>
            <w:tblGrid>
              <w:gridCol w:w="9320"/>
            </w:tblGrid>
            <w:tr w:rsidTr="002F77C3" w:rsidR="006B40C3" w:rsidRPr="00D81145">
              <w:trPr>
                <w:trHeight w:val="448"/>
              </w:trPr>
              <w:tc>
                <w:tcPr>
                  <w:tcW w:type="dxa" w:w="9320"/>
                  <w:shd w:fill="auto" w:color="auto" w:val="clear"/>
                  <w:vAlign w:val="bottom"/>
                </w:tcPr>
                <w:p w:rsidRDefault="006B40C3" w:rsidP="006B40C3" w:rsidR="006B40C3" w:rsidRPr="00D81145">
                  <w:pPr>
                    <w:jc w:val="both"/>
                    <w:rPr>
                      <w:rFonts w:cs="Arial"/>
                    </w:rPr>
                  </w:pPr>
                  <w:r w:rsidRPr="00D81145">
                    <w:rPr>
                      <w:rFonts w:cs="Arial"/>
                    </w:rPr>
                    <w:t>-ZAGREBAČKA BANKA DD, ZAGREB, Trg bana Josipa Jelačića 10, OIB: 92963223473</w:t>
                  </w:r>
                </w:p>
              </w:tc>
            </w:tr>
            <w:tr w:rsidTr="002F77C3" w:rsidR="006B40C3" w:rsidRPr="00D81145">
              <w:trPr>
                <w:trHeight w:val="448"/>
              </w:trPr>
              <w:tc>
                <w:tcPr>
                  <w:tcW w:type="dxa" w:w="9320"/>
                  <w:shd w:fill="auto" w:color="auto" w:val="clear"/>
                  <w:vAlign w:val="bottom"/>
                </w:tcPr>
                <w:p w:rsidRDefault="006B40C3" w:rsidP="006B40C3" w:rsidR="006B40C3" w:rsidRPr="00D81145">
                  <w:pPr>
                    <w:jc w:val="both"/>
                    <w:rPr>
                      <w:rFonts w:cs="Arial"/>
                    </w:rPr>
                  </w:pPr>
                </w:p>
                <w:p w:rsidRDefault="006B40C3" w:rsidP="006B40C3" w:rsidR="006B40C3" w:rsidRPr="00D81145">
                  <w:pPr>
                    <w:jc w:val="both"/>
                    <w:rPr>
                      <w:rFonts w:cs="Arial"/>
                    </w:rPr>
                  </w:pPr>
                  <w:r w:rsidRPr="00D81145">
                    <w:rPr>
                      <w:rFonts w:cs="Arial"/>
                    </w:rPr>
                    <w:t>-KECUR D.O.O., SESVETE, VARAŽDINSKA 16, OIB: 58267738288</w:t>
                  </w:r>
                </w:p>
                <w:p w:rsidRDefault="006B40C3" w:rsidP="006B40C3" w:rsidR="006B40C3" w:rsidRPr="00D81145">
                  <w:pPr>
                    <w:jc w:val="both"/>
                    <w:rPr>
                      <w:rFonts w:cs="Arial"/>
                    </w:rPr>
                  </w:pPr>
                </w:p>
                <w:p w:rsidRDefault="006B40C3" w:rsidP="006B40C3" w:rsidR="006B40C3" w:rsidRPr="00D81145">
                  <w:pPr>
                    <w:jc w:val="both"/>
                    <w:rPr>
                      <w:rFonts w:cs="Arial"/>
                    </w:rPr>
                  </w:pPr>
                  <w:r w:rsidRPr="00D81145">
                    <w:rPr>
                      <w:rFonts w:cs="Arial"/>
                    </w:rPr>
                    <w:lastRenderedPageBreak/>
                    <w:t>-MARICA KRAJINOVIĆ, SESVETE, KAŠINSKA 27C, OIB: 32092254746</w:t>
                  </w:r>
                </w:p>
                <w:p w:rsidRDefault="006B40C3" w:rsidP="006B40C3" w:rsidR="006B40C3" w:rsidRPr="00D81145">
                  <w:pPr>
                    <w:jc w:val="both"/>
                    <w:rPr>
                      <w:rFonts w:cs="Arial"/>
                    </w:rPr>
                  </w:pPr>
                </w:p>
                <w:p w:rsidRDefault="006B40C3" w:rsidP="006B40C3" w:rsidR="006B40C3" w:rsidRPr="00D81145">
                  <w:pPr>
                    <w:jc w:val="both"/>
                    <w:rPr>
                      <w:rFonts w:cs="Arial"/>
                    </w:rPr>
                  </w:pPr>
                  <w:r w:rsidRPr="00D81145">
                    <w:rPr>
                      <w:rFonts w:cs="Arial"/>
                    </w:rPr>
                    <w:t>-SNJEŽANA ŠIBENIK, SESVETE, BJELOVARSKA 62E , OIB: 16802399311</w:t>
                  </w:r>
                </w:p>
                <w:p w:rsidRDefault="006B40C3" w:rsidP="006B40C3" w:rsidR="006B40C3" w:rsidRPr="00D81145">
                  <w:pPr>
                    <w:jc w:val="both"/>
                    <w:rPr>
                      <w:rFonts w:cs="Arial"/>
                    </w:rPr>
                  </w:pPr>
                </w:p>
                <w:p w:rsidRDefault="006B40C3" w:rsidP="006B40C3" w:rsidR="006B40C3" w:rsidRPr="00D81145">
                  <w:pPr>
                    <w:jc w:val="both"/>
                    <w:rPr>
                      <w:rFonts w:cs="Arial"/>
                    </w:rPr>
                  </w:pPr>
                </w:p>
              </w:tc>
            </w:tr>
          </w:tbl>
          <w:p w:rsidRDefault="006B40C3" w:rsidP="006B40C3" w:rsidR="006B40C3" w:rsidRPr="00D81145">
            <w:pPr>
              <w:jc w:val="both"/>
            </w:pPr>
          </w:p>
          <w:p w:rsidRDefault="006B40C3" w:rsidP="006B40C3" w:rsidR="006B40C3" w:rsidRPr="00D81145">
            <w:pPr>
              <w:jc w:val="both"/>
            </w:pPr>
            <w:r w:rsidRPr="00D81145">
              <w:t>IZLUČNI VJEROVNICI:</w:t>
            </w:r>
          </w:p>
          <w:p w:rsidRDefault="006B40C3" w:rsidP="006B40C3" w:rsidR="006B40C3" w:rsidRPr="00D81145">
            <w:pPr>
              <w:jc w:val="both"/>
              <w:rPr>
                <w:color w:val="FF0000"/>
              </w:rPr>
            </w:pPr>
            <w:r w:rsidRPr="00D81145">
              <w:rPr>
                <w:rFonts w:cs="Arial"/>
              </w:rPr>
              <w:t>-MERCEDES BENZ LEASING, ZAGREB, KOVINSKA 2, OIB: 17080997510</w:t>
            </w:r>
          </w:p>
        </w:tc>
      </w:tr>
    </w:tbl>
    <w:p w:rsidRDefault="006B40C3" w:rsidP="006B40C3" w:rsidR="006B40C3">
      <w:pPr>
        <w:jc w:val="both"/>
      </w:pPr>
    </w:p>
    <w:p w:rsidRDefault="006B40C3" w:rsidP="006B40C3" w:rsidR="006B40C3" w:rsidRPr="00D81145">
      <w:pPr>
        <w:jc w:val="both"/>
      </w:pPr>
      <w:r w:rsidRPr="00D81145">
        <w:t>s druge strane sklopili su slijedeću:</w:t>
      </w:r>
    </w:p>
    <w:p w:rsidRDefault="006B40C3" w:rsidP="006B40C3" w:rsidR="006B40C3" w:rsidRPr="00D81145">
      <w:pPr>
        <w:jc w:val="both"/>
      </w:pPr>
    </w:p>
    <w:p w:rsidRDefault="006B40C3" w:rsidP="006B40C3" w:rsidR="006B40C3" w:rsidRPr="00D81145">
      <w:pPr>
        <w:jc w:val="both"/>
        <w:rPr>
          <w:b/>
        </w:rPr>
      </w:pPr>
    </w:p>
    <w:p w:rsidRDefault="006B40C3" w:rsidP="006B40C3" w:rsidR="006B40C3" w:rsidRPr="00D81145">
      <w:pPr>
        <w:jc w:val="both"/>
        <w:rPr>
          <w:b/>
        </w:rPr>
      </w:pPr>
      <w:r w:rsidRPr="00D81145">
        <w:rPr>
          <w:b/>
        </w:rPr>
        <w:t>PREDSTEČAJNU NAGODBU</w:t>
      </w:r>
    </w:p>
    <w:p w:rsidRDefault="006B40C3" w:rsidP="006B40C3" w:rsidR="006B40C3" w:rsidRPr="00D81145">
      <w:pPr>
        <w:jc w:val="both"/>
      </w:pPr>
    </w:p>
    <w:p w:rsidRDefault="006B40C3" w:rsidP="006B40C3" w:rsidR="006B40C3" w:rsidRPr="00D81145">
      <w:pPr>
        <w:jc w:val="center"/>
      </w:pPr>
      <w:r w:rsidRPr="00D81145">
        <w:t>I.</w:t>
      </w:r>
    </w:p>
    <w:p w:rsidRDefault="006B40C3" w:rsidP="006B40C3" w:rsidR="006B40C3" w:rsidRPr="00D81145">
      <w:pPr>
        <w:jc w:val="both"/>
        <w:rPr>
          <w:color w:val="FF0000"/>
        </w:rPr>
      </w:pPr>
    </w:p>
    <w:p w:rsidRDefault="006B40C3" w:rsidP="006B40C3" w:rsidR="006B40C3" w:rsidRPr="00D81145">
      <w:pPr>
        <w:jc w:val="both"/>
      </w:pPr>
      <w:r w:rsidRPr="00D81145">
        <w:t>Utvrđuje se da je u postupku predstečajne nagodbe koji se nad dužnikom Slaveks društvo s ograničenom odgovornošću, zastupano po direktoru  Slavko Krajinović , iz Sesveta, adresa: Varaždinska 48/a, Sesvete,  OIB:  73808101740, vodio pred Financijskom agencijom pod klasom UP-I/110/07/14-01/6443   Ur. Broj: 04-06-14-6443-12 dana 27.05.2014. godine  doneseno Rješenje o otvaranju postupka predstečajne nagodbe.</w:t>
      </w:r>
    </w:p>
    <w:p w:rsidRDefault="006B40C3" w:rsidP="006B40C3" w:rsidR="006B40C3" w:rsidRPr="00D81145">
      <w:pPr>
        <w:jc w:val="both"/>
        <w:rPr>
          <w:color w:val="FF0000"/>
        </w:rPr>
      </w:pPr>
    </w:p>
    <w:p w:rsidRDefault="006B40C3" w:rsidP="006B40C3" w:rsidR="006B40C3" w:rsidRPr="006E5CEC">
      <w:pPr>
        <w:jc w:val="both"/>
      </w:pPr>
      <w:r w:rsidRPr="006E5CEC">
        <w:t>Utvrđuje se da je u postupku predstečajne nagodbe koji se nad dužnikom Slaveks društvo s ograničenom odgovornošću, zastupano po direktoru  Slavko Krajinović , iz Sesveta, adresa: Varaždinska 48/a, Sesvete,  OIB:  73808101740, vodio pred Financijskom agencijom pod klasom UP-I/110/07/14-01/6443   Ur. Broj: 04-06-14-6443-12  na ročištu održanom dana 18.09.2014. godine  doneseno rješenje kojim su utvrđene tražbine vjerovnika. Sklapanjem ove predstečajne nagodbe, dužnik  Slaveks društvo s ograničenom odgovornošću, zastupano po direktoru  Slavko Krajinović , iz Sesveta, adresa: Varaždinska 48/a, Sesvete,  OIB:  73808101740, će se obavezati na ispunjenje prioritetnih tražbina radnika.</w:t>
      </w:r>
    </w:p>
    <w:p w:rsidRDefault="006B40C3" w:rsidP="006B40C3" w:rsidR="006B40C3" w:rsidRPr="006E5CEC">
      <w:pPr>
        <w:jc w:val="both"/>
      </w:pPr>
      <w:r w:rsidRPr="006E5CEC">
        <w:t xml:space="preserve">Utvrđuje se da su u postupku predstečajne nagodbe koji se nad dužnikom Slaveks društvo s ograničenom odgovornošću, zastupano po direktoru  Slavko Krajinović , iz Sesveta, adresa: Varaždinska 48/a, Sesvete,  OIB:  73808101740, vodio pred Financijskom agencijom pod klasom UP-I/110/07/14-01/6443   Ur. Broj: 04-06-14-6443-12  na ročištu održanom dana </w:t>
      </w:r>
      <w:r>
        <w:t xml:space="preserve"> 19.12.2014.</w:t>
      </w:r>
      <w:r w:rsidRPr="006E5CEC">
        <w:t xml:space="preserve"> godine glasovali vjerovnici čije tražbine prelaze 2/3 vrijednosti svih utvrđenih tražbina.</w:t>
      </w:r>
    </w:p>
    <w:p w:rsidRDefault="006B40C3" w:rsidP="006B40C3" w:rsidR="006B40C3" w:rsidRPr="006E5CEC">
      <w:pPr>
        <w:jc w:val="both"/>
      </w:pPr>
    </w:p>
    <w:p w:rsidRDefault="006B40C3" w:rsidP="006B40C3" w:rsidR="006B40C3" w:rsidRPr="006E5CEC">
      <w:pPr>
        <w:jc w:val="center"/>
      </w:pPr>
      <w:r w:rsidRPr="006E5CEC">
        <w:t>II.</w:t>
      </w:r>
    </w:p>
    <w:p w:rsidRDefault="006B40C3" w:rsidP="006B40C3" w:rsidR="006B40C3" w:rsidRPr="006E5CEC">
      <w:pPr>
        <w:jc w:val="both"/>
      </w:pPr>
      <w:r w:rsidRPr="006E5CEC">
        <w:t xml:space="preserve">Utvrđuje se da je u postupku predstečajne nagodbe koji se nad dužnikom Slaveks društvo s ograničenom odgovornošću, zastupano po direktoru  Slavko Krajinović , iz Sesveta, adresa: Varaždinska 48/a, Sesvete,  OIB:  73808101740, vodio pred Financijskom agencijom pod klasom UP-I/110/07/14-01/6443   Ur. Broj: 04-06-14-6443-12 na ročištu održanom dana 18.09.2014. godine  doneseno rješenje kojim su utvrđene tražbine vjerovnika i to: </w:t>
      </w:r>
    </w:p>
    <w:tbl>
      <w:tblPr>
        <w:tblW w:type="dxa" w:w="9629"/>
        <w:tblInd w:type="dxa" w:w="93"/>
        <w:tblLook w:val="04A0" w:noVBand="1" w:noHBand="0" w:lastColumn="0" w:firstColumn="1" w:lastRow="0" w:firstRow="1"/>
      </w:tblPr>
      <w:tblGrid>
        <w:gridCol w:w="9447"/>
        <w:gridCol w:w="182"/>
      </w:tblGrid>
      <w:tr w:rsidTr="002F77C3" w:rsidR="006B40C3" w:rsidRPr="00D81145">
        <w:trPr>
          <w:trHeight w:val="435"/>
        </w:trPr>
        <w:tc>
          <w:tcPr>
            <w:tcW w:type="dxa" w:w="9629"/>
            <w:gridSpan w:val="2"/>
            <w:shd w:fill="auto" w:color="auto" w:val="clear"/>
          </w:tcPr>
          <w:tbl>
            <w:tblPr>
              <w:tblW w:type="dxa" w:w="9320"/>
              <w:tblInd w:type="dxa" w:w="93"/>
              <w:tblLook w:val="04A0" w:noVBand="1" w:noHBand="0" w:lastColumn="0" w:firstColumn="1" w:lastRow="0" w:firstRow="1"/>
            </w:tblPr>
            <w:tblGrid>
              <w:gridCol w:w="9320"/>
            </w:tblGrid>
            <w:tr w:rsidTr="002F77C3" w:rsidR="006B40C3" w:rsidRPr="00333D52">
              <w:trPr>
                <w:trHeight w:val="315"/>
              </w:trPr>
              <w:tc>
                <w:tcPr>
                  <w:tcW w:type="dxa" w:w="9320"/>
                  <w:shd w:fill="auto" w:color="auto" w:val="clear"/>
                  <w:vAlign w:val="bottom"/>
                </w:tcPr>
                <w:p w:rsidRDefault="006B40C3" w:rsidP="006B40C3" w:rsidR="006B40C3" w:rsidRPr="00333D52">
                  <w:pPr>
                    <w:jc w:val="both"/>
                    <w:rPr>
                      <w:rFonts w:cs="Arial"/>
                    </w:rPr>
                  </w:pPr>
                  <w:r w:rsidRPr="00333D52">
                    <w:rPr>
                      <w:rFonts w:cs="Arial"/>
                    </w:rPr>
                    <w:t>-ALLINANZ ZAGREB D.D., ZAGREB, SELSKA 136-138, OIB: 23759810849 u iznosu od 6.272,14</w:t>
                  </w:r>
                  <w:r>
                    <w:rPr>
                      <w:rFonts w:cs="Arial"/>
                    </w:rPr>
                    <w:t xml:space="preserve"> kn</w:t>
                  </w:r>
                </w:p>
              </w:tc>
            </w:tr>
            <w:tr w:rsidTr="002F77C3" w:rsidR="006B40C3" w:rsidRPr="00333D52">
              <w:trPr>
                <w:trHeight w:val="486"/>
              </w:trPr>
              <w:tc>
                <w:tcPr>
                  <w:tcW w:type="dxa" w:w="9320"/>
                  <w:shd w:fill="auto" w:color="auto" w:val="clear"/>
                  <w:vAlign w:val="bottom"/>
                </w:tcPr>
                <w:p w:rsidRDefault="006B40C3" w:rsidP="006B40C3" w:rsidR="006B40C3" w:rsidRPr="00333D52">
                  <w:pPr>
                    <w:jc w:val="both"/>
                    <w:rPr>
                      <w:rFonts w:cs="Arial"/>
                    </w:rPr>
                  </w:pPr>
                </w:p>
                <w:p w:rsidRDefault="006B40C3" w:rsidP="006B40C3" w:rsidR="006B40C3" w:rsidRPr="00333D52">
                  <w:pPr>
                    <w:jc w:val="both"/>
                    <w:rPr>
                      <w:rFonts w:cs="Arial"/>
                    </w:rPr>
                  </w:pPr>
                  <w:r w:rsidRPr="00333D52">
                    <w:rPr>
                      <w:rFonts w:cs="Arial"/>
                    </w:rPr>
                    <w:t>-AUTOPRIJEVOZ MARIO vl. MARIO KOVAČIĆ, SESVETE, ALEJA MIRA 3, OIB: 33514956214 u iznosu od 127.672,37</w:t>
                  </w:r>
                  <w:r>
                    <w:rPr>
                      <w:rFonts w:cs="Arial"/>
                    </w:rPr>
                    <w:t xml:space="preserve"> kn</w:t>
                  </w:r>
                </w:p>
              </w:tc>
            </w:tr>
            <w:tr w:rsidTr="002F77C3" w:rsidR="006B40C3" w:rsidRPr="00333D52">
              <w:trPr>
                <w:trHeight w:val="525"/>
              </w:trPr>
              <w:tc>
                <w:tcPr>
                  <w:tcW w:type="dxa" w:w="9320"/>
                  <w:shd w:fill="auto" w:color="auto" w:val="clear"/>
                  <w:vAlign w:val="bottom"/>
                </w:tcPr>
                <w:p w:rsidRDefault="006B40C3" w:rsidP="006B40C3" w:rsidR="006B40C3" w:rsidRPr="00333D52">
                  <w:pPr>
                    <w:jc w:val="both"/>
                    <w:rPr>
                      <w:rFonts w:cs="Arial"/>
                    </w:rPr>
                  </w:pPr>
                  <w:r w:rsidRPr="00333D52">
                    <w:rPr>
                      <w:rFonts w:cs="Arial"/>
                    </w:rPr>
                    <w:t>-AUTOSERVIS TONKO, SESVETE, I. ANDRIĆA 7, OIB: 06223519557 u iznosu od 2.919,18</w:t>
                  </w:r>
                  <w:r>
                    <w:rPr>
                      <w:rFonts w:cs="Arial"/>
                    </w:rPr>
                    <w:t xml:space="preserve"> kn</w:t>
                  </w:r>
                </w:p>
              </w:tc>
            </w:tr>
            <w:tr w:rsidTr="002F77C3" w:rsidR="006B40C3" w:rsidRPr="00333D52">
              <w:trPr>
                <w:trHeight w:val="380"/>
              </w:trPr>
              <w:tc>
                <w:tcPr>
                  <w:tcW w:type="dxa" w:w="9320"/>
                  <w:shd w:fill="auto" w:color="auto" w:val="clear"/>
                  <w:vAlign w:val="bottom"/>
                </w:tcPr>
                <w:p w:rsidRDefault="006B40C3" w:rsidP="006B40C3" w:rsidR="006B40C3" w:rsidRPr="00333D52">
                  <w:pPr>
                    <w:jc w:val="both"/>
                    <w:rPr>
                      <w:rFonts w:cs="Arial"/>
                    </w:rPr>
                  </w:pPr>
                  <w:r w:rsidRPr="00333D52">
                    <w:rPr>
                      <w:rFonts w:cs="Arial"/>
                    </w:rPr>
                    <w:lastRenderedPageBreak/>
                    <w:t>-COMTING D.O.O., ZAGREB, TRNJANSKA 105, OIB: 29609756077 u iznosu od 39.355,79</w:t>
                  </w:r>
                  <w:r>
                    <w:rPr>
                      <w:rFonts w:cs="Arial"/>
                    </w:rPr>
                    <w:t xml:space="preserve"> kn</w:t>
                  </w:r>
                </w:p>
              </w:tc>
            </w:tr>
            <w:tr w:rsidTr="002F77C3" w:rsidR="006B40C3" w:rsidRPr="00333D52">
              <w:trPr>
                <w:trHeight w:val="470"/>
              </w:trPr>
              <w:tc>
                <w:tcPr>
                  <w:tcW w:type="dxa" w:w="9320"/>
                  <w:shd w:fill="auto" w:color="auto" w:val="clear"/>
                  <w:vAlign w:val="bottom"/>
                </w:tcPr>
                <w:p w:rsidRDefault="006B40C3" w:rsidP="006B40C3" w:rsidR="006B40C3">
                  <w:pPr>
                    <w:jc w:val="both"/>
                    <w:rPr>
                      <w:rFonts w:cs="Arial"/>
                    </w:rPr>
                  </w:pPr>
                </w:p>
                <w:p w:rsidRDefault="006B40C3" w:rsidP="006B40C3" w:rsidR="006B40C3" w:rsidRPr="00333D52">
                  <w:pPr>
                    <w:jc w:val="both"/>
                    <w:rPr>
                      <w:rFonts w:cs="Arial"/>
                    </w:rPr>
                  </w:pPr>
                  <w:r w:rsidRPr="00333D52">
                    <w:rPr>
                      <w:rFonts w:cs="Arial"/>
                    </w:rPr>
                    <w:t>-CROATIA LLOYD D.D., ZAGREB, Ulica Grada Vukovara 62, OIB: 23508929264 u iznosu od 1.646.154,29</w:t>
                  </w:r>
                  <w:r>
                    <w:rPr>
                      <w:rFonts w:cs="Arial"/>
                    </w:rPr>
                    <w:t xml:space="preserve"> kn</w:t>
                  </w:r>
                </w:p>
              </w:tc>
            </w:tr>
            <w:tr w:rsidTr="002F77C3" w:rsidR="006B40C3" w:rsidRPr="00333D52">
              <w:trPr>
                <w:trHeight w:val="525"/>
              </w:trPr>
              <w:tc>
                <w:tcPr>
                  <w:tcW w:type="dxa" w:w="9320"/>
                  <w:tcBorders>
                    <w:left w:val="nil"/>
                  </w:tcBorders>
                  <w:shd w:fill="auto" w:color="auto" w:val="clear"/>
                  <w:vAlign w:val="bottom"/>
                </w:tcPr>
                <w:p w:rsidRDefault="006B40C3" w:rsidP="006B40C3" w:rsidR="006B40C3" w:rsidRPr="00333D52">
                  <w:pPr>
                    <w:jc w:val="both"/>
                    <w:rPr>
                      <w:rFonts w:cs="Arial"/>
                    </w:rPr>
                  </w:pPr>
                  <w:r w:rsidRPr="00333D52">
                    <w:rPr>
                      <w:rFonts w:cs="Arial"/>
                    </w:rPr>
                    <w:t>-DIP D.D., KARLOVAC, BANIJA 127, OIB: 30665083841 u iznosu od 7.717,56</w:t>
                  </w:r>
                  <w:r>
                    <w:rPr>
                      <w:rFonts w:cs="Arial"/>
                    </w:rPr>
                    <w:t xml:space="preserve"> kn</w:t>
                  </w:r>
                </w:p>
              </w:tc>
            </w:tr>
            <w:tr w:rsidTr="002F77C3" w:rsidR="006B40C3" w:rsidRPr="00333D52">
              <w:trPr>
                <w:trHeight w:val="525"/>
              </w:trPr>
              <w:tc>
                <w:tcPr>
                  <w:tcW w:type="dxa" w:w="9320"/>
                  <w:tcBorders>
                    <w:left w:val="nil"/>
                  </w:tcBorders>
                  <w:shd w:fill="auto" w:color="auto" w:val="clear"/>
                  <w:vAlign w:val="bottom"/>
                </w:tcPr>
                <w:p w:rsidRDefault="006B40C3" w:rsidP="006B40C3" w:rsidR="006B40C3">
                  <w:pPr>
                    <w:jc w:val="both"/>
                    <w:rPr>
                      <w:rFonts w:cs="Arial"/>
                    </w:rPr>
                  </w:pPr>
                </w:p>
                <w:p w:rsidRDefault="006B40C3" w:rsidP="006B40C3" w:rsidR="006B40C3" w:rsidRPr="00333D52">
                  <w:pPr>
                    <w:jc w:val="both"/>
                    <w:rPr>
                      <w:rFonts w:cs="Arial"/>
                    </w:rPr>
                  </w:pPr>
                  <w:r w:rsidRPr="00333D52">
                    <w:rPr>
                      <w:rFonts w:cs="Arial"/>
                    </w:rPr>
                    <w:t>-DS CENTAR PROJEKT D.O.O., SESVETE, VARAŽDINSKA 48A, OIB: 14943921712 u iznosu od 190.266,06</w:t>
                  </w:r>
                  <w:r>
                    <w:rPr>
                      <w:rFonts w:cs="Arial"/>
                    </w:rPr>
                    <w:t xml:space="preserve"> kn</w:t>
                  </w:r>
                </w:p>
              </w:tc>
            </w:tr>
            <w:tr w:rsidTr="002F77C3" w:rsidR="006B40C3" w:rsidRPr="00333D52">
              <w:trPr>
                <w:trHeight w:val="525"/>
              </w:trPr>
              <w:tc>
                <w:tcPr>
                  <w:tcW w:type="dxa" w:w="9320"/>
                  <w:tcBorders>
                    <w:left w:val="nil"/>
                  </w:tcBorders>
                  <w:shd w:fill="auto" w:color="auto" w:val="clear"/>
                  <w:vAlign w:val="bottom"/>
                </w:tcPr>
                <w:p w:rsidRDefault="006B40C3" w:rsidP="006B40C3" w:rsidR="006B40C3" w:rsidRPr="00333D52">
                  <w:pPr>
                    <w:jc w:val="both"/>
                    <w:rPr>
                      <w:rFonts w:cs="Arial"/>
                    </w:rPr>
                  </w:pPr>
                </w:p>
                <w:p w:rsidRDefault="006B40C3" w:rsidP="006B40C3" w:rsidR="006B40C3" w:rsidRPr="00333D52">
                  <w:pPr>
                    <w:jc w:val="both"/>
                    <w:rPr>
                      <w:rFonts w:cs="Arial"/>
                    </w:rPr>
                  </w:pPr>
                  <w:r w:rsidRPr="00333D52">
                    <w:rPr>
                      <w:rFonts w:cs="Arial"/>
                    </w:rPr>
                    <w:t>-EUROHERC OSIGURANJE D.D., ZAGAREB, GRADA VUKOVARA 282, OIB: 22694857747 u iznosu od 1.624,60</w:t>
                  </w:r>
                  <w:r>
                    <w:rPr>
                      <w:rFonts w:cs="Arial"/>
                    </w:rPr>
                    <w:t xml:space="preserve"> kn</w:t>
                  </w:r>
                </w:p>
              </w:tc>
            </w:tr>
            <w:tr w:rsidTr="002F77C3" w:rsidR="006B40C3" w:rsidRPr="00333D52">
              <w:trPr>
                <w:trHeight w:val="525"/>
              </w:trPr>
              <w:tc>
                <w:tcPr>
                  <w:tcW w:type="dxa" w:w="9320"/>
                  <w:tcBorders>
                    <w:top w:val="nil"/>
                    <w:left w:val="nil"/>
                  </w:tcBorders>
                  <w:shd w:fill="auto" w:color="auto" w:val="clear"/>
                  <w:vAlign w:val="bottom"/>
                </w:tcPr>
                <w:p w:rsidRDefault="006B40C3" w:rsidP="006B40C3" w:rsidR="006B40C3" w:rsidRPr="00333D52">
                  <w:pPr>
                    <w:jc w:val="both"/>
                    <w:rPr>
                      <w:rFonts w:cs="Arial"/>
                    </w:rPr>
                  </w:pPr>
                  <w:r w:rsidRPr="00333D52">
                    <w:rPr>
                      <w:rFonts w:cs="Arial"/>
                    </w:rPr>
                    <w:t>-EUROSTIL D.O.O., VARAŽDIN, TRG P. ŠTOSA 12, OIB:80801389315 u iznosu od 44.334,43</w:t>
                  </w:r>
                  <w:r>
                    <w:rPr>
                      <w:rFonts w:cs="Arial"/>
                    </w:rPr>
                    <w:t xml:space="preserve"> kn</w:t>
                  </w:r>
                </w:p>
              </w:tc>
            </w:tr>
            <w:tr w:rsidTr="002F77C3" w:rsidR="006B40C3" w:rsidRPr="00333D52">
              <w:trPr>
                <w:trHeight w:val="525"/>
              </w:trPr>
              <w:tc>
                <w:tcPr>
                  <w:tcW w:type="dxa" w:w="9320"/>
                  <w:tcBorders>
                    <w:top w:val="nil"/>
                    <w:left w:val="nil"/>
                  </w:tcBorders>
                  <w:shd w:fill="auto" w:color="auto" w:val="clear"/>
                  <w:vAlign w:val="bottom"/>
                </w:tcPr>
                <w:p w:rsidRDefault="006B40C3" w:rsidP="006B40C3" w:rsidR="006B40C3" w:rsidRPr="00333D52">
                  <w:pPr>
                    <w:jc w:val="both"/>
                    <w:rPr>
                      <w:rFonts w:cs="Arial"/>
                    </w:rPr>
                  </w:pPr>
                  <w:r w:rsidRPr="00333D52">
                    <w:rPr>
                      <w:rFonts w:cs="Arial"/>
                    </w:rPr>
                    <w:t>-FIL TERMOTIM D.O.O., SESVETE, M. KRALJEVIĆA 29, OIB: 67635996585 u iznosu od 161.901,10</w:t>
                  </w:r>
                  <w:r>
                    <w:rPr>
                      <w:rFonts w:cs="Arial"/>
                    </w:rPr>
                    <w:t xml:space="preserve"> kn</w:t>
                  </w:r>
                </w:p>
              </w:tc>
            </w:tr>
            <w:tr w:rsidTr="002F77C3" w:rsidR="006B40C3" w:rsidRPr="00333D52">
              <w:trPr>
                <w:trHeight w:val="525"/>
              </w:trPr>
              <w:tc>
                <w:tcPr>
                  <w:tcW w:type="dxa" w:w="9320"/>
                  <w:tcBorders>
                    <w:top w:val="nil"/>
                    <w:left w:val="nil"/>
                  </w:tcBorders>
                  <w:shd w:fill="auto" w:color="auto" w:val="clear"/>
                  <w:vAlign w:val="bottom"/>
                </w:tcPr>
                <w:p w:rsidRDefault="006B40C3" w:rsidP="006B40C3" w:rsidR="006B40C3" w:rsidRPr="00333D52">
                  <w:pPr>
                    <w:jc w:val="both"/>
                    <w:rPr>
                      <w:rFonts w:cs="Arial"/>
                    </w:rPr>
                  </w:pPr>
                  <w:r w:rsidRPr="00333D52">
                    <w:rPr>
                      <w:rFonts w:cs="Arial"/>
                    </w:rPr>
                    <w:t>-FINANCIJSKA AGENCIJA, ZAGREB, VRTNI PUT 3, OIB: 85821130368 u iznosu od 190,30</w:t>
                  </w:r>
                  <w:r>
                    <w:rPr>
                      <w:rFonts w:cs="Arial"/>
                    </w:rPr>
                    <w:t xml:space="preserve"> kn</w:t>
                  </w:r>
                </w:p>
              </w:tc>
            </w:tr>
            <w:tr w:rsidTr="002F77C3" w:rsidR="006B40C3" w:rsidRPr="00333D52">
              <w:trPr>
                <w:trHeight w:val="525"/>
              </w:trPr>
              <w:tc>
                <w:tcPr>
                  <w:tcW w:type="dxa" w:w="9320"/>
                  <w:tcBorders>
                    <w:top w:val="nil"/>
                    <w:left w:val="nil"/>
                  </w:tcBorders>
                  <w:shd w:fill="auto" w:color="auto" w:val="clear"/>
                  <w:vAlign w:val="bottom"/>
                </w:tcPr>
                <w:p w:rsidRDefault="006B40C3" w:rsidP="006B40C3" w:rsidR="006B40C3" w:rsidRPr="00333D52">
                  <w:pPr>
                    <w:jc w:val="both"/>
                    <w:rPr>
                      <w:rFonts w:cs="Arial"/>
                    </w:rPr>
                  </w:pPr>
                  <w:r w:rsidRPr="00333D52">
                    <w:rPr>
                      <w:rFonts w:cs="Arial"/>
                    </w:rPr>
                    <w:t xml:space="preserve">-GAJIŠĆE D.O.O., SESVETE, VARAŽDINSKA 48A, OIB: 83825981585 u iznosu od </w:t>
                  </w:r>
                  <w:r>
                    <w:rPr>
                      <w:rFonts w:cs="Arial"/>
                    </w:rPr>
                    <w:t xml:space="preserve"> </w:t>
                  </w:r>
                  <w:r w:rsidRPr="00333D52">
                    <w:rPr>
                      <w:rFonts w:cs="Arial"/>
                    </w:rPr>
                    <w:t>720.311,25</w:t>
                  </w:r>
                  <w:r>
                    <w:rPr>
                      <w:rFonts w:cs="Arial"/>
                    </w:rPr>
                    <w:t xml:space="preserve"> kn</w:t>
                  </w:r>
                </w:p>
              </w:tc>
            </w:tr>
            <w:tr w:rsidTr="002F77C3" w:rsidR="006B40C3" w:rsidRPr="00333D52">
              <w:trPr>
                <w:trHeight w:val="444"/>
              </w:trPr>
              <w:tc>
                <w:tcPr>
                  <w:tcW w:type="dxa" w:w="9320"/>
                  <w:tcBorders>
                    <w:top w:val="nil"/>
                    <w:left w:val="nil"/>
                  </w:tcBorders>
                  <w:shd w:fill="auto" w:color="auto" w:val="clear"/>
                  <w:vAlign w:val="bottom"/>
                </w:tcPr>
                <w:p w:rsidRDefault="006B40C3" w:rsidP="006B40C3" w:rsidR="006B40C3" w:rsidRPr="00333D52">
                  <w:pPr>
                    <w:jc w:val="both"/>
                    <w:rPr>
                      <w:rFonts w:cs="Arial"/>
                    </w:rPr>
                  </w:pPr>
                  <w:r w:rsidRPr="00333D52">
                    <w:rPr>
                      <w:rFonts w:cs="Arial"/>
                    </w:rPr>
                    <w:t>-GRAD ZAGREB, ZAGREB, TRG STJEPANA RADIĆA 1, OIB: 61817894937 u iznosu od 1.456.559,91</w:t>
                  </w:r>
                  <w:r>
                    <w:rPr>
                      <w:rFonts w:cs="Arial"/>
                    </w:rPr>
                    <w:t xml:space="preserve"> kn</w:t>
                  </w:r>
                </w:p>
              </w:tc>
            </w:tr>
            <w:tr w:rsidTr="002F77C3" w:rsidR="006B40C3" w:rsidRPr="00333D52">
              <w:trPr>
                <w:trHeight w:val="525"/>
              </w:trPr>
              <w:tc>
                <w:tcPr>
                  <w:tcW w:type="dxa" w:w="9320"/>
                  <w:tcBorders>
                    <w:top w:val="nil"/>
                    <w:left w:val="nil"/>
                  </w:tcBorders>
                  <w:shd w:fill="auto" w:color="auto" w:val="clear"/>
                  <w:vAlign w:val="bottom"/>
                </w:tcPr>
                <w:p w:rsidRDefault="006B40C3" w:rsidP="006B40C3" w:rsidR="006B40C3" w:rsidRPr="00333D52">
                  <w:pPr>
                    <w:jc w:val="both"/>
                    <w:rPr>
                      <w:rFonts w:cs="Arial"/>
                    </w:rPr>
                  </w:pPr>
                </w:p>
                <w:p w:rsidRDefault="006B40C3" w:rsidP="006B40C3" w:rsidR="006B40C3" w:rsidRPr="00333D52">
                  <w:pPr>
                    <w:jc w:val="both"/>
                    <w:rPr>
                      <w:rFonts w:cs="Arial"/>
                    </w:rPr>
                  </w:pPr>
                  <w:r w:rsidRPr="00333D52">
                    <w:rPr>
                      <w:rFonts w:cs="Arial"/>
                    </w:rPr>
                    <w:t>-GRADSKA PLINARA ZAGREB – OPSKRBA D.O.O., ZAGREB, RADNIČKA C 1, OIB: 74364571096 u iznosu od 19.051,07</w:t>
                  </w:r>
                  <w:r>
                    <w:rPr>
                      <w:rFonts w:cs="Arial"/>
                    </w:rPr>
                    <w:t xml:space="preserve"> kn</w:t>
                  </w:r>
                </w:p>
              </w:tc>
            </w:tr>
            <w:tr w:rsidTr="002F77C3" w:rsidR="006B40C3" w:rsidRPr="00333D52">
              <w:trPr>
                <w:trHeight w:val="525"/>
              </w:trPr>
              <w:tc>
                <w:tcPr>
                  <w:tcW w:type="dxa" w:w="9320"/>
                  <w:tcBorders>
                    <w:top w:val="nil"/>
                    <w:left w:val="nil"/>
                  </w:tcBorders>
                  <w:shd w:fill="auto" w:color="auto" w:val="clear"/>
                  <w:vAlign w:val="bottom"/>
                </w:tcPr>
                <w:p w:rsidRDefault="006B40C3" w:rsidP="006B40C3" w:rsidR="006B40C3">
                  <w:pPr>
                    <w:jc w:val="both"/>
                    <w:rPr>
                      <w:rFonts w:cs="Arial"/>
                    </w:rPr>
                  </w:pPr>
                </w:p>
                <w:p w:rsidRDefault="006B40C3" w:rsidP="006B40C3" w:rsidR="006B40C3" w:rsidRPr="00333D52">
                  <w:pPr>
                    <w:jc w:val="both"/>
                    <w:rPr>
                      <w:rFonts w:cs="Arial"/>
                    </w:rPr>
                  </w:pPr>
                  <w:r w:rsidRPr="00333D52">
                    <w:rPr>
                      <w:rFonts w:cs="Arial"/>
                    </w:rPr>
                    <w:t>-GRADSKO-STAMBENO-KOMUNALNO GOSPODARSTVO D.O.O., ZAGREB, TRG FRANCUSKE REPUBLIKE 15, OIB: 03744272526 u iznosu od 947,23</w:t>
                  </w:r>
                  <w:r>
                    <w:rPr>
                      <w:rFonts w:cs="Arial"/>
                    </w:rPr>
                    <w:t xml:space="preserve"> kn</w:t>
                  </w:r>
                </w:p>
              </w:tc>
            </w:tr>
            <w:tr w:rsidTr="002F77C3" w:rsidR="006B40C3" w:rsidRPr="00333D52">
              <w:trPr>
                <w:trHeight w:val="525"/>
              </w:trPr>
              <w:tc>
                <w:tcPr>
                  <w:tcW w:type="dxa" w:w="9320"/>
                  <w:tcBorders>
                    <w:top w:val="nil"/>
                    <w:left w:val="nil"/>
                  </w:tcBorders>
                  <w:shd w:fill="auto" w:color="auto" w:val="clear"/>
                  <w:vAlign w:val="bottom"/>
                </w:tcPr>
                <w:p w:rsidRDefault="006B40C3" w:rsidP="006B40C3" w:rsidR="006B40C3" w:rsidRPr="00333D52">
                  <w:pPr>
                    <w:jc w:val="both"/>
                    <w:rPr>
                      <w:rFonts w:cs="Arial"/>
                    </w:rPr>
                  </w:pPr>
                  <w:r w:rsidRPr="00333D52">
                    <w:rPr>
                      <w:rFonts w:cs="Arial"/>
                    </w:rPr>
                    <w:t>-HELIOS OSIGURANJE D.D., ZAGREB, POLJIČKA ULICA 5, OIB:59369087232 u iznosu od 1.073,45</w:t>
                  </w:r>
                  <w:r>
                    <w:rPr>
                      <w:rFonts w:cs="Arial"/>
                    </w:rPr>
                    <w:t xml:space="preserve"> kn</w:t>
                  </w:r>
                </w:p>
              </w:tc>
            </w:tr>
            <w:tr w:rsidTr="002F77C3" w:rsidR="006B40C3" w:rsidRPr="00333D52">
              <w:trPr>
                <w:trHeight w:val="525"/>
              </w:trPr>
              <w:tc>
                <w:tcPr>
                  <w:tcW w:type="dxa" w:w="9320"/>
                  <w:tcBorders>
                    <w:top w:val="nil"/>
                    <w:left w:val="nil"/>
                  </w:tcBorders>
                  <w:shd w:fill="auto" w:color="auto" w:val="clear"/>
                  <w:vAlign w:val="bottom"/>
                </w:tcPr>
                <w:p w:rsidRDefault="006B40C3" w:rsidP="006B40C3" w:rsidR="006B40C3" w:rsidRPr="00333D52">
                  <w:pPr>
                    <w:jc w:val="both"/>
                    <w:rPr>
                      <w:rFonts w:cs="Arial"/>
                    </w:rPr>
                  </w:pPr>
                  <w:r w:rsidRPr="00333D52">
                    <w:rPr>
                      <w:rFonts w:cs="Arial"/>
                    </w:rPr>
                    <w:t>-HEP - ODS D.O.O., ZAGREB, GRADA VUKOVARA  37, OIB: 46830600751 u iznosu od 16.772,61</w:t>
                  </w:r>
                  <w:r>
                    <w:rPr>
                      <w:rFonts w:cs="Arial"/>
                    </w:rPr>
                    <w:t xml:space="preserve"> kn</w:t>
                  </w:r>
                </w:p>
              </w:tc>
            </w:tr>
            <w:tr w:rsidTr="002F77C3" w:rsidR="006B40C3" w:rsidRPr="00333D52">
              <w:trPr>
                <w:trHeight w:val="525"/>
              </w:trPr>
              <w:tc>
                <w:tcPr>
                  <w:tcW w:type="dxa" w:w="9320"/>
                  <w:tcBorders>
                    <w:top w:val="nil"/>
                    <w:left w:val="nil"/>
                  </w:tcBorders>
                  <w:shd w:fill="auto" w:color="auto" w:val="clear"/>
                  <w:vAlign w:val="bottom"/>
                </w:tcPr>
                <w:p w:rsidRDefault="006B40C3" w:rsidP="006B40C3" w:rsidR="006B40C3">
                  <w:pPr>
                    <w:jc w:val="both"/>
                    <w:rPr>
                      <w:rFonts w:cs="Arial"/>
                    </w:rPr>
                  </w:pPr>
                </w:p>
                <w:p w:rsidRDefault="006B40C3" w:rsidP="006B40C3" w:rsidR="006B40C3" w:rsidRPr="00333D52">
                  <w:pPr>
                    <w:jc w:val="both"/>
                    <w:rPr>
                      <w:rFonts w:cs="Arial"/>
                    </w:rPr>
                  </w:pPr>
                  <w:r w:rsidRPr="00333D52">
                    <w:rPr>
                      <w:rFonts w:cs="Arial"/>
                    </w:rPr>
                    <w:t>-HEP-OPSKRBA D.O.O., ZAGREB, ULICA GRADA VUKOVARA 37,OIB: 63073332379 u iznosu od 306,40</w:t>
                  </w:r>
                  <w:r>
                    <w:rPr>
                      <w:rFonts w:cs="Arial"/>
                    </w:rPr>
                    <w:t xml:space="preserve"> kn</w:t>
                  </w:r>
                </w:p>
              </w:tc>
            </w:tr>
            <w:tr w:rsidTr="002F77C3" w:rsidR="006B40C3" w:rsidRPr="00333D52">
              <w:trPr>
                <w:trHeight w:val="525"/>
              </w:trPr>
              <w:tc>
                <w:tcPr>
                  <w:tcW w:type="dxa" w:w="9320"/>
                  <w:tcBorders>
                    <w:top w:val="nil"/>
                    <w:left w:val="nil"/>
                  </w:tcBorders>
                  <w:shd w:fill="auto" w:color="auto" w:val="clear"/>
                  <w:vAlign w:val="bottom"/>
                </w:tcPr>
                <w:p w:rsidRDefault="006B40C3" w:rsidP="006B40C3" w:rsidR="006B40C3" w:rsidRPr="00333D52">
                  <w:pPr>
                    <w:jc w:val="both"/>
                    <w:rPr>
                      <w:rFonts w:cs="Arial"/>
                    </w:rPr>
                  </w:pPr>
                  <w:r w:rsidRPr="00333D52">
                    <w:rPr>
                      <w:rFonts w:cs="Arial"/>
                    </w:rPr>
                    <w:t>-HOK OSIGURANJE D.D., ZAGREB, OIB: 00432869176 u iznosu od 8.775,79</w:t>
                  </w:r>
                  <w:r>
                    <w:rPr>
                      <w:rFonts w:cs="Arial"/>
                    </w:rPr>
                    <w:t xml:space="preserve"> kn</w:t>
                  </w:r>
                </w:p>
              </w:tc>
            </w:tr>
            <w:tr w:rsidTr="002F77C3" w:rsidR="006B40C3" w:rsidRPr="00333D52">
              <w:trPr>
                <w:trHeight w:val="458"/>
              </w:trPr>
              <w:tc>
                <w:tcPr>
                  <w:tcW w:type="dxa" w:w="9320"/>
                  <w:tcBorders>
                    <w:left w:val="nil"/>
                  </w:tcBorders>
                  <w:shd w:fill="auto" w:color="auto" w:val="clear"/>
                  <w:vAlign w:val="bottom"/>
                </w:tcPr>
                <w:p w:rsidRDefault="006B40C3" w:rsidP="006B40C3" w:rsidR="006B40C3" w:rsidRPr="00333D52">
                  <w:pPr>
                    <w:jc w:val="both"/>
                    <w:rPr>
                      <w:rFonts w:cs="Arial"/>
                    </w:rPr>
                  </w:pPr>
                  <w:r w:rsidRPr="00333D52">
                    <w:rPr>
                      <w:rFonts w:cs="Arial"/>
                    </w:rPr>
                    <w:t>-HRVATSKA RADIOTELEVIZIJA, ZAGREB, PRISAVLJE 3, OIB: 68419124305 u iznosu od 6.613,84</w:t>
                  </w:r>
                  <w:r>
                    <w:rPr>
                      <w:rFonts w:cs="Arial"/>
                    </w:rPr>
                    <w:t xml:space="preserve"> kn</w:t>
                  </w:r>
                </w:p>
              </w:tc>
            </w:tr>
            <w:tr w:rsidTr="002F77C3" w:rsidR="006B40C3" w:rsidRPr="00333D52">
              <w:trPr>
                <w:trHeight w:val="458"/>
              </w:trPr>
              <w:tc>
                <w:tcPr>
                  <w:tcW w:type="dxa" w:w="9320"/>
                  <w:tcBorders>
                    <w:left w:val="nil"/>
                  </w:tcBorders>
                  <w:shd w:fill="auto" w:color="auto" w:val="clear"/>
                  <w:vAlign w:val="bottom"/>
                </w:tcPr>
                <w:p w:rsidRDefault="006B40C3" w:rsidP="006B40C3" w:rsidR="006B40C3">
                  <w:pPr>
                    <w:jc w:val="both"/>
                    <w:rPr>
                      <w:rFonts w:cs="Arial"/>
                    </w:rPr>
                  </w:pPr>
                </w:p>
                <w:p w:rsidRDefault="006B40C3" w:rsidP="006B40C3" w:rsidR="006B40C3" w:rsidRPr="00333D52">
                  <w:pPr>
                    <w:jc w:val="both"/>
                    <w:rPr>
                      <w:rFonts w:cs="Arial"/>
                    </w:rPr>
                  </w:pPr>
                  <w:r w:rsidRPr="00333D52">
                    <w:rPr>
                      <w:rFonts w:cs="Arial"/>
                    </w:rPr>
                    <w:t>-HRVATSKE ŠUME D.O.O., ZAGREB, LJ.F. VUKOTINOVIĆA 2, OIB: 69693144506 u iznosu od 29.044,22</w:t>
                  </w:r>
                  <w:r>
                    <w:rPr>
                      <w:rFonts w:cs="Arial"/>
                    </w:rPr>
                    <w:t xml:space="preserve"> kn</w:t>
                  </w:r>
                </w:p>
              </w:tc>
            </w:tr>
            <w:tr w:rsidTr="002F77C3" w:rsidR="006B40C3" w:rsidRPr="00333D52">
              <w:trPr>
                <w:trHeight w:val="458"/>
              </w:trPr>
              <w:tc>
                <w:tcPr>
                  <w:tcW w:type="dxa" w:w="9320"/>
                  <w:tcBorders>
                    <w:left w:val="nil"/>
                  </w:tcBorders>
                  <w:shd w:fill="auto" w:color="auto" w:val="clear"/>
                  <w:vAlign w:val="bottom"/>
                </w:tcPr>
                <w:p w:rsidRDefault="006B40C3" w:rsidP="006B40C3" w:rsidR="006B40C3" w:rsidRPr="00333D52">
                  <w:pPr>
                    <w:jc w:val="both"/>
                    <w:rPr>
                      <w:rFonts w:cs="Arial"/>
                    </w:rPr>
                  </w:pPr>
                  <w:r w:rsidRPr="00333D52">
                    <w:rPr>
                      <w:rFonts w:cs="Arial"/>
                    </w:rPr>
                    <w:t>-HRVATSKE VODE, ZAGREB, ULICA GRADA VUKOVORA 220, OIB: 28921383001 u iznosu od 7.203,81</w:t>
                  </w:r>
                  <w:r>
                    <w:rPr>
                      <w:rFonts w:cs="Arial"/>
                    </w:rPr>
                    <w:t xml:space="preserve"> kn</w:t>
                  </w:r>
                </w:p>
              </w:tc>
            </w:tr>
            <w:tr w:rsidTr="002F77C3" w:rsidR="006B40C3" w:rsidRPr="00333D52">
              <w:trPr>
                <w:trHeight w:val="458"/>
              </w:trPr>
              <w:tc>
                <w:tcPr>
                  <w:tcW w:type="dxa" w:w="9320"/>
                  <w:tcBorders>
                    <w:left w:val="nil"/>
                  </w:tcBorders>
                  <w:shd w:fill="auto" w:color="auto" w:val="clear"/>
                  <w:vAlign w:val="bottom"/>
                </w:tcPr>
                <w:p w:rsidRDefault="006B40C3" w:rsidP="006B40C3" w:rsidR="006B40C3" w:rsidRPr="00333D52">
                  <w:pPr>
                    <w:jc w:val="both"/>
                    <w:rPr>
                      <w:rFonts w:cs="Arial"/>
                    </w:rPr>
                  </w:pPr>
                  <w:r w:rsidRPr="00333D52">
                    <w:rPr>
                      <w:rFonts w:cs="Arial"/>
                    </w:rPr>
                    <w:t>-HRVATSKI TELEKOM D.D., ZAGREB, R.F. MIHANOVIĆA 9, OIB: 81793146560 u iznosu od 1.232,02</w:t>
                  </w:r>
                  <w:r>
                    <w:rPr>
                      <w:rFonts w:cs="Arial"/>
                    </w:rPr>
                    <w:t xml:space="preserve"> kn</w:t>
                  </w:r>
                </w:p>
              </w:tc>
            </w:tr>
            <w:tr w:rsidTr="002F77C3" w:rsidR="006B40C3" w:rsidRPr="00333D52">
              <w:trPr>
                <w:trHeight w:val="458"/>
              </w:trPr>
              <w:tc>
                <w:tcPr>
                  <w:tcW w:type="dxa" w:w="9320"/>
                  <w:tcBorders>
                    <w:left w:val="nil"/>
                  </w:tcBorders>
                  <w:shd w:fill="auto" w:color="auto" w:val="clear"/>
                  <w:vAlign w:val="bottom"/>
                </w:tcPr>
                <w:p w:rsidRDefault="006B40C3" w:rsidP="006B40C3" w:rsidR="006B40C3" w:rsidRPr="00333D52">
                  <w:pPr>
                    <w:jc w:val="both"/>
                    <w:rPr>
                      <w:rFonts w:cs="Arial"/>
                    </w:rPr>
                  </w:pPr>
                </w:p>
                <w:p w:rsidRDefault="006B40C3" w:rsidP="006B40C3" w:rsidR="006B40C3" w:rsidRPr="00333D52">
                  <w:pPr>
                    <w:jc w:val="both"/>
                    <w:rPr>
                      <w:rFonts w:cs="Arial"/>
                    </w:rPr>
                  </w:pPr>
                  <w:r w:rsidRPr="00333D52">
                    <w:rPr>
                      <w:rFonts w:cs="Arial"/>
                    </w:rPr>
                    <w:t>-HRVATSKO DRUŠTVO SKLADATELJA, ZAGREB, BERISLAVIĆEVA 9, OIB: 56668956985 u iznosu od 262,71</w:t>
                  </w:r>
                  <w:r>
                    <w:rPr>
                      <w:rFonts w:cs="Arial"/>
                    </w:rPr>
                    <w:t xml:space="preserve"> kn</w:t>
                  </w:r>
                </w:p>
              </w:tc>
            </w:tr>
            <w:tr w:rsidTr="002F77C3" w:rsidR="006B40C3" w:rsidRPr="00333D52">
              <w:trPr>
                <w:trHeight w:val="458"/>
              </w:trPr>
              <w:tc>
                <w:tcPr>
                  <w:tcW w:type="dxa" w:w="9320"/>
                  <w:tcBorders>
                    <w:left w:val="nil"/>
                  </w:tcBorders>
                  <w:shd w:fill="auto" w:color="auto" w:val="clear"/>
                  <w:vAlign w:val="bottom"/>
                </w:tcPr>
                <w:p w:rsidRDefault="006B40C3" w:rsidP="006B40C3" w:rsidR="006B40C3" w:rsidRPr="00333D52">
                  <w:pPr>
                    <w:jc w:val="both"/>
                    <w:rPr>
                      <w:rFonts w:cs="Arial"/>
                    </w:rPr>
                  </w:pPr>
                  <w:r w:rsidRPr="00333D52">
                    <w:rPr>
                      <w:rFonts w:cs="Arial"/>
                    </w:rPr>
                    <w:lastRenderedPageBreak/>
                    <w:t>-IKS PAVIĆ D.O.O., SESVETE, JELOKOVEČKA 15, OIB: 88276202736 u iznosu od 86.758,97</w:t>
                  </w:r>
                  <w:r>
                    <w:rPr>
                      <w:rFonts w:cs="Arial"/>
                    </w:rPr>
                    <w:t xml:space="preserve"> kn</w:t>
                  </w:r>
                </w:p>
              </w:tc>
            </w:tr>
            <w:tr w:rsidTr="002F77C3" w:rsidR="006B40C3" w:rsidRPr="00333D52">
              <w:trPr>
                <w:trHeight w:val="525"/>
              </w:trPr>
              <w:tc>
                <w:tcPr>
                  <w:tcW w:type="dxa" w:w="9320"/>
                  <w:tcBorders>
                    <w:top w:val="nil"/>
                    <w:left w:val="nil"/>
                  </w:tcBorders>
                  <w:shd w:fill="auto" w:color="auto" w:val="clear"/>
                  <w:vAlign w:val="bottom"/>
                </w:tcPr>
                <w:p w:rsidRDefault="006B40C3" w:rsidP="006B40C3" w:rsidR="006B40C3" w:rsidRPr="00333D52">
                  <w:pPr>
                    <w:jc w:val="both"/>
                    <w:rPr>
                      <w:rFonts w:cs="Arial"/>
                    </w:rPr>
                  </w:pPr>
                  <w:r w:rsidRPr="00333D52">
                    <w:rPr>
                      <w:rFonts w:cs="Arial"/>
                    </w:rPr>
                    <w:t>-INTERMARKT D.O.O., VIROVITICA, S. RADIĆA 79, OIB:95651126659 u iznosu od 84.915,14</w:t>
                  </w:r>
                  <w:r>
                    <w:rPr>
                      <w:rFonts w:cs="Arial"/>
                    </w:rPr>
                    <w:t xml:space="preserve"> kn</w:t>
                  </w:r>
                </w:p>
              </w:tc>
            </w:tr>
            <w:tr w:rsidTr="002F77C3" w:rsidR="006B40C3" w:rsidRPr="00333D52">
              <w:trPr>
                <w:trHeight w:val="428"/>
              </w:trPr>
              <w:tc>
                <w:tcPr>
                  <w:tcW w:type="dxa" w:w="9320"/>
                  <w:shd w:fill="auto" w:color="auto" w:val="clear"/>
                  <w:vAlign w:val="bottom"/>
                </w:tcPr>
                <w:p w:rsidRDefault="006B40C3" w:rsidP="006B40C3" w:rsidR="006B40C3" w:rsidRPr="00333D52">
                  <w:pPr>
                    <w:jc w:val="both"/>
                    <w:rPr>
                      <w:rFonts w:cs="Arial"/>
                    </w:rPr>
                  </w:pPr>
                  <w:r w:rsidRPr="00333D52">
                    <w:rPr>
                      <w:rFonts w:cs="Arial"/>
                    </w:rPr>
                    <w:t>-ISKON INTERNET D.D., ZAGREB, GARIĆGRADSKA 18, OIB: 54211229569 u iznosu od 2.654,06</w:t>
                  </w:r>
                  <w:r>
                    <w:rPr>
                      <w:rFonts w:cs="Arial"/>
                    </w:rPr>
                    <w:t xml:space="preserve"> kn</w:t>
                  </w:r>
                </w:p>
              </w:tc>
            </w:tr>
            <w:tr w:rsidTr="002F77C3" w:rsidR="006B40C3" w:rsidRPr="00333D52">
              <w:trPr>
                <w:trHeight w:val="525"/>
              </w:trPr>
              <w:tc>
                <w:tcPr>
                  <w:tcW w:type="dxa" w:w="9320"/>
                  <w:tcBorders>
                    <w:top w:val="nil"/>
                    <w:left w:val="nil"/>
                  </w:tcBorders>
                  <w:shd w:fill="auto" w:color="auto" w:val="clear"/>
                  <w:vAlign w:val="bottom"/>
                </w:tcPr>
                <w:p w:rsidRDefault="006B40C3" w:rsidP="006B40C3" w:rsidR="006B40C3" w:rsidRPr="00333D52">
                  <w:pPr>
                    <w:jc w:val="both"/>
                    <w:rPr>
                      <w:rFonts w:cs="Arial"/>
                    </w:rPr>
                  </w:pPr>
                </w:p>
                <w:p w:rsidRDefault="006B40C3" w:rsidP="006B40C3" w:rsidR="006B40C3" w:rsidRPr="00333D52">
                  <w:pPr>
                    <w:jc w:val="both"/>
                    <w:rPr>
                      <w:rFonts w:cs="Arial"/>
                    </w:rPr>
                  </w:pPr>
                  <w:r w:rsidRPr="00333D52">
                    <w:rPr>
                      <w:rFonts w:cs="Arial"/>
                    </w:rPr>
                    <w:t>-IVICA ZMIŠA TRANSPORTI D.O.O., MORAVČE, PRIGORSKA 26,OIB: 79840061628 u iznosu od 1.322.770,12</w:t>
                  </w:r>
                  <w:r>
                    <w:rPr>
                      <w:rFonts w:cs="Arial"/>
                    </w:rPr>
                    <w:t xml:space="preserve"> kn</w:t>
                  </w:r>
                </w:p>
              </w:tc>
            </w:tr>
            <w:tr w:rsidTr="002F77C3" w:rsidR="006B40C3" w:rsidRPr="00333D52">
              <w:trPr>
                <w:trHeight w:val="525"/>
              </w:trPr>
              <w:tc>
                <w:tcPr>
                  <w:tcW w:type="dxa" w:w="9320"/>
                  <w:tcBorders>
                    <w:top w:val="nil"/>
                    <w:left w:val="nil"/>
                  </w:tcBorders>
                  <w:shd w:fill="auto" w:color="auto" w:val="clear"/>
                  <w:vAlign w:val="bottom"/>
                </w:tcPr>
                <w:p w:rsidRDefault="006B40C3" w:rsidP="006B40C3" w:rsidR="006B40C3" w:rsidRPr="00333D52">
                  <w:pPr>
                    <w:jc w:val="both"/>
                    <w:rPr>
                      <w:rFonts w:cs="Arial"/>
                    </w:rPr>
                  </w:pPr>
                  <w:r w:rsidRPr="00333D52">
                    <w:rPr>
                      <w:rFonts w:cs="Arial"/>
                    </w:rPr>
                    <w:t>-JAVNI BILJEŽNIK MILKA ČERGAR, SESVETE, NINSKA, OIB: 81842968070 u iznosu od 28.971,65</w:t>
                  </w:r>
                  <w:r>
                    <w:rPr>
                      <w:rFonts w:cs="Arial"/>
                    </w:rPr>
                    <w:t xml:space="preserve"> kn</w:t>
                  </w:r>
                </w:p>
              </w:tc>
            </w:tr>
            <w:tr w:rsidTr="002F77C3" w:rsidR="006B40C3" w:rsidRPr="00333D52">
              <w:trPr>
                <w:trHeight w:val="525"/>
              </w:trPr>
              <w:tc>
                <w:tcPr>
                  <w:tcW w:type="dxa" w:w="9320"/>
                  <w:tcBorders>
                    <w:top w:val="nil"/>
                    <w:left w:val="nil"/>
                  </w:tcBorders>
                  <w:shd w:fill="auto" w:color="auto" w:val="clear"/>
                  <w:vAlign w:val="bottom"/>
                </w:tcPr>
                <w:p w:rsidRDefault="006B40C3" w:rsidP="006B40C3" w:rsidR="006B40C3" w:rsidRPr="00333D52">
                  <w:pPr>
                    <w:jc w:val="both"/>
                    <w:rPr>
                      <w:rFonts w:cs="Arial"/>
                    </w:rPr>
                  </w:pPr>
                  <w:r w:rsidRPr="00333D52">
                    <w:rPr>
                      <w:rFonts w:cs="Arial"/>
                    </w:rPr>
                    <w:t>-K-INDEKS</w:t>
                  </w:r>
                  <w:r>
                    <w:rPr>
                      <w:rFonts w:cs="Arial"/>
                    </w:rPr>
                    <w:t xml:space="preserve"> D.O.O.</w:t>
                  </w:r>
                  <w:r w:rsidRPr="00333D52">
                    <w:rPr>
                      <w:rFonts w:cs="Arial"/>
                    </w:rPr>
                    <w:t>, ZAGREB, PALMOTIĆEVA 32, OIB: 3334333643 u iznosu od 3.058,13</w:t>
                  </w:r>
                  <w:r>
                    <w:rPr>
                      <w:rFonts w:cs="Arial"/>
                    </w:rPr>
                    <w:t xml:space="preserve"> kn</w:t>
                  </w:r>
                </w:p>
              </w:tc>
            </w:tr>
            <w:tr w:rsidTr="002F77C3" w:rsidR="006B40C3" w:rsidRPr="00333D52">
              <w:trPr>
                <w:trHeight w:val="525"/>
              </w:trPr>
              <w:tc>
                <w:tcPr>
                  <w:tcW w:type="dxa" w:w="9320"/>
                  <w:shd w:fill="auto" w:color="auto" w:val="clear"/>
                  <w:vAlign w:val="bottom"/>
                </w:tcPr>
                <w:p w:rsidRDefault="006B40C3" w:rsidP="006B40C3" w:rsidR="006B40C3" w:rsidRPr="00333D52">
                  <w:pPr>
                    <w:jc w:val="both"/>
                    <w:rPr>
                      <w:rFonts w:cs="Arial"/>
                    </w:rPr>
                  </w:pPr>
                  <w:r w:rsidRPr="00333D52">
                    <w:rPr>
                      <w:rFonts w:cs="Arial"/>
                    </w:rPr>
                    <w:t>-MARIO KRAJINOVIĆ, SESVETE, OIB:31449910277 u iznosu od 100.000,00</w:t>
                  </w:r>
                  <w:r>
                    <w:rPr>
                      <w:rFonts w:cs="Arial"/>
                    </w:rPr>
                    <w:t xml:space="preserve"> kn</w:t>
                  </w:r>
                </w:p>
              </w:tc>
            </w:tr>
            <w:tr w:rsidTr="002F77C3" w:rsidR="006B40C3" w:rsidRPr="00333D52">
              <w:trPr>
                <w:trHeight w:val="525"/>
              </w:trPr>
              <w:tc>
                <w:tcPr>
                  <w:tcW w:type="dxa" w:w="9320"/>
                  <w:shd w:fill="auto" w:color="auto" w:val="clear"/>
                  <w:vAlign w:val="bottom"/>
                </w:tcPr>
                <w:p w:rsidRDefault="006B40C3" w:rsidP="006B40C3" w:rsidR="006B40C3" w:rsidRPr="00333D52">
                  <w:pPr>
                    <w:jc w:val="both"/>
                    <w:rPr>
                      <w:rFonts w:cs="Arial"/>
                    </w:rPr>
                  </w:pPr>
                  <w:r w:rsidRPr="00333D52">
                    <w:rPr>
                      <w:rFonts w:cs="Arial"/>
                    </w:rPr>
                    <w:t>- MARTINA KRAJINOVIĆ GULSUN, SESVETE, OIB: 48802668589 u iznosu od 6.114,63</w:t>
                  </w:r>
                  <w:r>
                    <w:rPr>
                      <w:rFonts w:cs="Arial"/>
                    </w:rPr>
                    <w:t xml:space="preserve"> kn</w:t>
                  </w:r>
                </w:p>
              </w:tc>
            </w:tr>
            <w:tr w:rsidTr="002F77C3" w:rsidR="006B40C3" w:rsidRPr="00333D52">
              <w:trPr>
                <w:trHeight w:val="525"/>
              </w:trPr>
              <w:tc>
                <w:tcPr>
                  <w:tcW w:type="dxa" w:w="9320"/>
                  <w:shd w:fill="auto" w:color="auto" w:val="clear"/>
                  <w:vAlign w:val="bottom"/>
                </w:tcPr>
                <w:p w:rsidRDefault="006B40C3" w:rsidP="006B40C3" w:rsidR="006B40C3" w:rsidRPr="00333D52">
                  <w:pPr>
                    <w:jc w:val="both"/>
                    <w:rPr>
                      <w:rFonts w:cs="Arial"/>
                    </w:rPr>
                  </w:pPr>
                  <w:r w:rsidRPr="00333D52">
                    <w:rPr>
                      <w:rFonts w:cs="Arial"/>
                    </w:rPr>
                    <w:t>-MAS PROM D.O.O., ZAGREB, I.B. MAŽURANIĆ 80, OIB: 55175436450 u iznosu od 257.171,46</w:t>
                  </w:r>
                  <w:r>
                    <w:rPr>
                      <w:rFonts w:cs="Arial"/>
                    </w:rPr>
                    <w:t xml:space="preserve"> kn</w:t>
                  </w:r>
                </w:p>
              </w:tc>
            </w:tr>
            <w:tr w:rsidTr="002F77C3" w:rsidR="006B40C3" w:rsidRPr="00333D52">
              <w:trPr>
                <w:trHeight w:val="447"/>
              </w:trPr>
              <w:tc>
                <w:tcPr>
                  <w:tcW w:type="dxa" w:w="9320"/>
                  <w:shd w:fill="auto" w:color="auto" w:val="clear"/>
                  <w:vAlign w:val="bottom"/>
                </w:tcPr>
                <w:p w:rsidRDefault="006B40C3" w:rsidP="006B40C3" w:rsidR="006B40C3" w:rsidRPr="00333D52">
                  <w:pPr>
                    <w:jc w:val="both"/>
                    <w:rPr>
                      <w:rFonts w:cs="Arial"/>
                    </w:rPr>
                  </w:pPr>
                  <w:r w:rsidRPr="00333D52">
                    <w:rPr>
                      <w:rFonts w:cs="Arial"/>
                    </w:rPr>
                    <w:t>-MATIĆ D.O.O., VELIKA GORICA, KOLODVORSKA 137, OIB: 76598425509 u iznosu od 1.768,70</w:t>
                  </w:r>
                  <w:r>
                    <w:rPr>
                      <w:rFonts w:cs="Arial"/>
                    </w:rPr>
                    <w:t xml:space="preserve"> kn</w:t>
                  </w:r>
                </w:p>
              </w:tc>
            </w:tr>
            <w:tr w:rsidTr="002F77C3" w:rsidR="006B40C3" w:rsidRPr="00333D52">
              <w:trPr>
                <w:trHeight w:val="525"/>
              </w:trPr>
              <w:tc>
                <w:tcPr>
                  <w:tcW w:type="dxa" w:w="9320"/>
                  <w:tcBorders>
                    <w:left w:val="nil"/>
                  </w:tcBorders>
                  <w:shd w:fill="auto" w:color="auto" w:val="clear"/>
                  <w:vAlign w:val="bottom"/>
                </w:tcPr>
                <w:p w:rsidRDefault="006B40C3" w:rsidP="006B40C3" w:rsidR="006B40C3" w:rsidRPr="00333D52">
                  <w:pPr>
                    <w:jc w:val="both"/>
                    <w:rPr>
                      <w:rFonts w:cs="Arial"/>
                    </w:rPr>
                  </w:pPr>
                  <w:r w:rsidRPr="00333D52">
                    <w:rPr>
                      <w:rFonts w:cs="Arial"/>
                    </w:rPr>
                    <w:t>-MERCEDES BENZ LEASING</w:t>
                  </w:r>
                  <w:r>
                    <w:rPr>
                      <w:rFonts w:cs="Arial"/>
                    </w:rPr>
                    <w:t>D.O.O.</w:t>
                  </w:r>
                  <w:r w:rsidRPr="00333D52">
                    <w:rPr>
                      <w:rFonts w:cs="Arial"/>
                    </w:rPr>
                    <w:t>, ZAGREB, KOVINSKA 2, OIB: 17080997510 u iznosu od 25.425,93</w:t>
                  </w:r>
                  <w:r>
                    <w:rPr>
                      <w:rFonts w:cs="Arial"/>
                    </w:rPr>
                    <w:t xml:space="preserve"> kn</w:t>
                  </w:r>
                </w:p>
              </w:tc>
            </w:tr>
            <w:tr w:rsidTr="002F77C3" w:rsidR="006B40C3" w:rsidRPr="00333D52">
              <w:trPr>
                <w:trHeight w:val="525"/>
              </w:trPr>
              <w:tc>
                <w:tcPr>
                  <w:tcW w:type="dxa" w:w="9320"/>
                  <w:tcBorders>
                    <w:top w:val="nil"/>
                    <w:left w:val="nil"/>
                  </w:tcBorders>
                  <w:shd w:fill="auto" w:color="auto" w:val="clear"/>
                  <w:vAlign w:val="bottom"/>
                </w:tcPr>
                <w:p w:rsidRDefault="006B40C3" w:rsidP="006B40C3" w:rsidR="006B40C3" w:rsidRPr="00333D52">
                  <w:pPr>
                    <w:jc w:val="both"/>
                    <w:rPr>
                      <w:rFonts w:cs="Arial"/>
                    </w:rPr>
                  </w:pPr>
                </w:p>
                <w:p w:rsidRDefault="006B40C3" w:rsidP="006B40C3" w:rsidR="006B40C3" w:rsidRPr="00333D52">
                  <w:pPr>
                    <w:jc w:val="both"/>
                    <w:rPr>
                      <w:rFonts w:cs="Arial"/>
                    </w:rPr>
                  </w:pPr>
                  <w:r w:rsidRPr="00333D52">
                    <w:rPr>
                      <w:rFonts w:cs="Arial"/>
                    </w:rPr>
                    <w:t>-MERKUR OSIGURANJE D.D., ZAGREB, ULICA KNEZA LJ. POSAVSKOG 31, OIB: 8937835435 u iznosu od 12.376,45</w:t>
                  </w:r>
                  <w:r>
                    <w:rPr>
                      <w:rFonts w:cs="Arial"/>
                    </w:rPr>
                    <w:t xml:space="preserve"> kn</w:t>
                  </w:r>
                </w:p>
              </w:tc>
            </w:tr>
            <w:tr w:rsidTr="002F77C3" w:rsidR="006B40C3" w:rsidRPr="00333D52">
              <w:trPr>
                <w:trHeight w:val="525"/>
              </w:trPr>
              <w:tc>
                <w:tcPr>
                  <w:tcW w:type="dxa" w:w="9320"/>
                  <w:tcBorders>
                    <w:top w:val="nil"/>
                    <w:left w:val="nil"/>
                  </w:tcBorders>
                  <w:shd w:fill="auto" w:color="auto" w:val="clear"/>
                  <w:vAlign w:val="bottom"/>
                </w:tcPr>
                <w:p w:rsidRDefault="006B40C3" w:rsidP="006B40C3" w:rsidR="006B40C3" w:rsidRPr="00333D52">
                  <w:pPr>
                    <w:jc w:val="both"/>
                    <w:rPr>
                      <w:rFonts w:cs="Arial"/>
                    </w:rPr>
                  </w:pPr>
                </w:p>
                <w:p w:rsidRDefault="006B40C3" w:rsidP="006B40C3" w:rsidR="006B40C3" w:rsidRPr="00333D52">
                  <w:pPr>
                    <w:jc w:val="both"/>
                    <w:rPr>
                      <w:rFonts w:cs="Arial"/>
                    </w:rPr>
                  </w:pPr>
                  <w:r w:rsidRPr="00333D52">
                    <w:rPr>
                      <w:rFonts w:cs="Arial"/>
                    </w:rPr>
                    <w:t>-MIKROPROMET D.O.O., SLAVNSKI BROD, SJEVERNA VEZNA CESTA 16, OIB: 65675961246 u iznosu od</w:t>
                  </w:r>
                </w:p>
                <w:p w:rsidRDefault="006B40C3" w:rsidP="006B40C3" w:rsidR="006B40C3" w:rsidRPr="00333D52">
                  <w:pPr>
                    <w:jc w:val="both"/>
                    <w:rPr>
                      <w:rFonts w:cs="Arial"/>
                    </w:rPr>
                  </w:pPr>
                  <w:r w:rsidRPr="00333D52">
                    <w:rPr>
                      <w:rFonts w:cs="Arial"/>
                    </w:rPr>
                    <w:t>158.353,46</w:t>
                  </w:r>
                  <w:r>
                    <w:rPr>
                      <w:rFonts w:cs="Arial"/>
                    </w:rPr>
                    <w:t xml:space="preserve"> kn</w:t>
                  </w:r>
                </w:p>
              </w:tc>
            </w:tr>
            <w:tr w:rsidTr="002F77C3" w:rsidR="006B40C3" w:rsidRPr="00333D52">
              <w:trPr>
                <w:trHeight w:val="441"/>
              </w:trPr>
              <w:tc>
                <w:tcPr>
                  <w:tcW w:type="dxa" w:w="9320"/>
                  <w:tcBorders>
                    <w:top w:val="nil"/>
                    <w:left w:val="nil"/>
                  </w:tcBorders>
                  <w:shd w:fill="auto" w:color="auto" w:val="clear"/>
                  <w:vAlign w:val="bottom"/>
                </w:tcPr>
                <w:p w:rsidRDefault="006B40C3" w:rsidP="006B40C3" w:rsidR="006B40C3" w:rsidRPr="00333D52">
                  <w:pPr>
                    <w:jc w:val="both"/>
                    <w:rPr>
                      <w:rFonts w:cs="Arial"/>
                    </w:rPr>
                  </w:pPr>
                  <w:r w:rsidRPr="00333D52">
                    <w:rPr>
                      <w:rFonts w:cs="Arial"/>
                    </w:rPr>
                    <w:t>-MINISTARSTVO FINANCIJA RH-PU, ZAGREB, KATANČIĆEVA 5, OIB: 18683136487 u iznosu od 1.529.759,04</w:t>
                  </w:r>
                  <w:r>
                    <w:rPr>
                      <w:rFonts w:cs="Arial"/>
                    </w:rPr>
                    <w:t xml:space="preserve"> kn</w:t>
                  </w:r>
                </w:p>
              </w:tc>
            </w:tr>
            <w:tr w:rsidTr="002F77C3" w:rsidR="006B40C3" w:rsidRPr="00333D52">
              <w:trPr>
                <w:trHeight w:val="441"/>
              </w:trPr>
              <w:tc>
                <w:tcPr>
                  <w:tcW w:type="dxa" w:w="9320"/>
                  <w:tcBorders>
                    <w:top w:val="nil"/>
                    <w:left w:val="nil"/>
                  </w:tcBorders>
                  <w:shd w:fill="auto" w:color="auto" w:val="clear"/>
                  <w:vAlign w:val="bottom"/>
                </w:tcPr>
                <w:p w:rsidRDefault="006B40C3" w:rsidP="006B40C3" w:rsidR="006B40C3" w:rsidRPr="00333D52">
                  <w:pPr>
                    <w:jc w:val="both"/>
                    <w:rPr>
                      <w:rFonts w:cs="Arial"/>
                    </w:rPr>
                  </w:pPr>
                  <w:r w:rsidRPr="00333D52">
                    <w:rPr>
                      <w:rFonts w:cs="Arial"/>
                    </w:rPr>
                    <w:t>-NJUŠKALO D.O.O., ZAGREB, OREŠKOVIĆEVA 3/D, OIB:94718723416 u iznosu od 11.158,56</w:t>
                  </w:r>
                  <w:r>
                    <w:rPr>
                      <w:rFonts w:cs="Arial"/>
                    </w:rPr>
                    <w:t xml:space="preserve"> kn</w:t>
                  </w:r>
                </w:p>
              </w:tc>
            </w:tr>
            <w:tr w:rsidTr="002F77C3" w:rsidR="006B40C3" w:rsidRPr="00333D52">
              <w:trPr>
                <w:trHeight w:val="380"/>
              </w:trPr>
              <w:tc>
                <w:tcPr>
                  <w:tcW w:type="dxa" w:w="9320"/>
                  <w:shd w:fill="auto" w:color="auto" w:val="clear"/>
                  <w:vAlign w:val="bottom"/>
                </w:tcPr>
                <w:p w:rsidRDefault="006B40C3" w:rsidP="006B40C3" w:rsidR="006B40C3" w:rsidRPr="00333D52">
                  <w:pPr>
                    <w:jc w:val="both"/>
                    <w:rPr>
                      <w:rFonts w:cs="Arial"/>
                    </w:rPr>
                  </w:pPr>
                  <w:r w:rsidRPr="00333D52">
                    <w:rPr>
                      <w:rFonts w:cs="Arial"/>
                    </w:rPr>
                    <w:t>-OBRT ZA AUTOMATIKU VL. LOVASIĆ, ZAGREB, OIB: 68643247680  u iznosu od 8.120,00</w:t>
                  </w:r>
                  <w:r>
                    <w:rPr>
                      <w:rFonts w:cs="Arial"/>
                    </w:rPr>
                    <w:t xml:space="preserve"> kn</w:t>
                  </w:r>
                </w:p>
              </w:tc>
            </w:tr>
            <w:tr w:rsidTr="002F77C3" w:rsidR="006B40C3" w:rsidRPr="00333D52">
              <w:trPr>
                <w:trHeight w:val="443"/>
              </w:trPr>
              <w:tc>
                <w:tcPr>
                  <w:tcW w:type="dxa" w:w="9320"/>
                  <w:shd w:fill="auto" w:color="auto" w:val="clear"/>
                  <w:vAlign w:val="bottom"/>
                </w:tcPr>
                <w:p w:rsidRDefault="006B40C3" w:rsidP="006B40C3" w:rsidR="006B40C3" w:rsidRPr="00333D52">
                  <w:pPr>
                    <w:jc w:val="both"/>
                    <w:rPr>
                      <w:rFonts w:cs="Arial"/>
                    </w:rPr>
                  </w:pPr>
                </w:p>
                <w:p w:rsidRDefault="006B40C3" w:rsidP="006B40C3" w:rsidR="006B40C3">
                  <w:pPr>
                    <w:jc w:val="both"/>
                    <w:rPr>
                      <w:rFonts w:cs="Arial"/>
                    </w:rPr>
                  </w:pPr>
                  <w:r w:rsidRPr="00333D52">
                    <w:rPr>
                      <w:rFonts w:cs="Arial"/>
                    </w:rPr>
                    <w:t>-OBRT ZA AUTOPRIJEVOZ I TRGOVINU VL. IVICA ZMIŠA, MORAVČE, PRIGORSKA 26, OIB: 56483927234 u iznosu od 909.261,47</w:t>
                  </w:r>
                  <w:r>
                    <w:rPr>
                      <w:rFonts w:cs="Arial"/>
                    </w:rPr>
                    <w:t xml:space="preserve"> kn</w:t>
                  </w:r>
                </w:p>
                <w:p w:rsidRDefault="006B40C3" w:rsidP="006B40C3" w:rsidR="006B40C3">
                  <w:pPr>
                    <w:jc w:val="both"/>
                    <w:rPr>
                      <w:rFonts w:cs="Arial"/>
                    </w:rPr>
                  </w:pPr>
                </w:p>
                <w:p w:rsidRDefault="006B40C3" w:rsidP="006B40C3" w:rsidR="006B40C3" w:rsidRPr="00333D52">
                  <w:pPr>
                    <w:jc w:val="both"/>
                    <w:rPr>
                      <w:rFonts w:cs="Arial"/>
                    </w:rPr>
                  </w:pPr>
                  <w:r>
                    <w:rPr>
                      <w:rFonts w:cs="Arial"/>
                    </w:rPr>
                    <w:t>-PANJEVIĆ D.O.O., LIPOVLJANSKA 17, ZAGREB, OIB: 9588737807 u iznosu od 558.254,00 Kn</w:t>
                  </w:r>
                </w:p>
              </w:tc>
            </w:tr>
            <w:tr w:rsidTr="002F77C3" w:rsidR="006B40C3" w:rsidRPr="00333D52">
              <w:trPr>
                <w:trHeight w:val="525"/>
              </w:trPr>
              <w:tc>
                <w:tcPr>
                  <w:tcW w:type="dxa" w:w="9320"/>
                  <w:tcBorders>
                    <w:top w:val="nil"/>
                    <w:left w:val="nil"/>
                  </w:tcBorders>
                  <w:shd w:fill="auto" w:color="auto" w:val="clear"/>
                  <w:vAlign w:val="bottom"/>
                </w:tcPr>
                <w:p w:rsidRDefault="006B40C3" w:rsidP="006B40C3" w:rsidR="006B40C3" w:rsidRPr="00333D52">
                  <w:pPr>
                    <w:jc w:val="both"/>
                    <w:rPr>
                      <w:rFonts w:cs="Arial"/>
                    </w:rPr>
                  </w:pPr>
                  <w:r w:rsidRPr="00333D52">
                    <w:rPr>
                      <w:rFonts w:cs="Arial"/>
                    </w:rPr>
                    <w:t>-PAPYRUS D.O.O., ZAGREB, RAKITNICA 2, OIB: 00501040461 u iznosu od 552,25</w:t>
                  </w:r>
                  <w:r>
                    <w:rPr>
                      <w:rFonts w:cs="Arial"/>
                    </w:rPr>
                    <w:t xml:space="preserve"> kn</w:t>
                  </w:r>
                </w:p>
              </w:tc>
            </w:tr>
            <w:tr w:rsidTr="002F77C3" w:rsidR="006B40C3" w:rsidRPr="00333D52">
              <w:trPr>
                <w:trHeight w:val="525"/>
              </w:trPr>
              <w:tc>
                <w:tcPr>
                  <w:tcW w:type="dxa" w:w="9320"/>
                  <w:tcBorders>
                    <w:top w:val="nil"/>
                    <w:left w:val="nil"/>
                  </w:tcBorders>
                  <w:shd w:fill="auto" w:color="auto" w:val="clear"/>
                  <w:vAlign w:val="bottom"/>
                </w:tcPr>
                <w:p w:rsidRDefault="006B40C3" w:rsidP="006B40C3" w:rsidR="006B40C3" w:rsidRPr="00333D52">
                  <w:pPr>
                    <w:jc w:val="both"/>
                    <w:rPr>
                      <w:rFonts w:cs="Arial"/>
                    </w:rPr>
                  </w:pPr>
                  <w:r w:rsidRPr="00333D52">
                    <w:rPr>
                      <w:rFonts w:cs="Arial"/>
                    </w:rPr>
                    <w:t>-PARTNER BANKA D.D., ZAGREB, VONČININA 2, OIB: 71221608291 u iznosu od 1.826,20</w:t>
                  </w:r>
                  <w:r>
                    <w:rPr>
                      <w:rFonts w:cs="Arial"/>
                    </w:rPr>
                    <w:t xml:space="preserve"> kn</w:t>
                  </w:r>
                </w:p>
              </w:tc>
            </w:tr>
            <w:tr w:rsidTr="002F77C3" w:rsidR="006B40C3" w:rsidRPr="00333D52">
              <w:trPr>
                <w:trHeight w:val="525"/>
              </w:trPr>
              <w:tc>
                <w:tcPr>
                  <w:tcW w:type="dxa" w:w="9320"/>
                  <w:tcBorders>
                    <w:top w:val="nil"/>
                    <w:left w:val="nil"/>
                  </w:tcBorders>
                  <w:shd w:fill="auto" w:color="auto" w:val="clear"/>
                  <w:vAlign w:val="bottom"/>
                </w:tcPr>
                <w:p w:rsidRDefault="006B40C3" w:rsidP="006B40C3" w:rsidR="006B40C3" w:rsidRPr="00333D52">
                  <w:pPr>
                    <w:jc w:val="both"/>
                    <w:rPr>
                      <w:rFonts w:cs="Arial"/>
                    </w:rPr>
                  </w:pPr>
                  <w:r w:rsidRPr="00333D52">
                    <w:rPr>
                      <w:rFonts w:cs="Arial"/>
                    </w:rPr>
                    <w:t>-SAVA PROMET D.O.O., SESVETE, INDUSTRIJSKA C. 36, OIB: 85980238029 u iznosu od 4.555,13</w:t>
                  </w:r>
                  <w:r>
                    <w:rPr>
                      <w:rFonts w:cs="Arial"/>
                    </w:rPr>
                    <w:t xml:space="preserve"> kn</w:t>
                  </w:r>
                </w:p>
              </w:tc>
            </w:tr>
            <w:tr w:rsidTr="002F77C3" w:rsidR="006B40C3" w:rsidRPr="00333D52">
              <w:trPr>
                <w:trHeight w:val="525"/>
              </w:trPr>
              <w:tc>
                <w:tcPr>
                  <w:tcW w:type="dxa" w:w="9320"/>
                  <w:tcBorders>
                    <w:left w:val="nil"/>
                  </w:tcBorders>
                  <w:shd w:fill="auto" w:color="auto" w:val="clear"/>
                  <w:vAlign w:val="bottom"/>
                </w:tcPr>
                <w:p w:rsidRDefault="006B40C3" w:rsidP="006B40C3" w:rsidR="006B40C3" w:rsidRPr="00333D52">
                  <w:pPr>
                    <w:jc w:val="both"/>
                    <w:rPr>
                      <w:rFonts w:cs="Arial"/>
                    </w:rPr>
                  </w:pPr>
                </w:p>
                <w:p w:rsidRDefault="006B40C3" w:rsidP="006B40C3" w:rsidR="006B40C3" w:rsidRPr="00333D52">
                  <w:pPr>
                    <w:jc w:val="both"/>
                    <w:rPr>
                      <w:rFonts w:cs="Arial"/>
                    </w:rPr>
                  </w:pPr>
                  <w:r w:rsidRPr="00333D52">
                    <w:rPr>
                      <w:rFonts w:cs="Arial"/>
                    </w:rPr>
                    <w:t xml:space="preserve">-SAVOIA ITALIJA S.R. L, FIORANO MODENESE, VIA GHIA ROLA, OIB: </w:t>
                  </w:r>
                  <w:r w:rsidRPr="00333D52">
                    <w:rPr>
                      <w:rFonts w:cs="Arial"/>
                    </w:rPr>
                    <w:lastRenderedPageBreak/>
                    <w:t>IT1003509537 u iznosu od 590.890,88</w:t>
                  </w:r>
                  <w:r>
                    <w:rPr>
                      <w:rFonts w:cs="Arial"/>
                    </w:rPr>
                    <w:t xml:space="preserve"> kn</w:t>
                  </w:r>
                </w:p>
              </w:tc>
            </w:tr>
            <w:tr w:rsidTr="002F77C3" w:rsidR="006B40C3" w:rsidRPr="00333D52">
              <w:trPr>
                <w:trHeight w:val="430"/>
              </w:trPr>
              <w:tc>
                <w:tcPr>
                  <w:tcW w:type="dxa" w:w="9320"/>
                  <w:tcBorders>
                    <w:top w:val="nil"/>
                    <w:left w:val="nil"/>
                  </w:tcBorders>
                  <w:shd w:fill="auto" w:color="auto" w:val="clear"/>
                  <w:vAlign w:val="bottom"/>
                </w:tcPr>
                <w:p w:rsidRDefault="006B40C3" w:rsidP="006B40C3" w:rsidR="006B40C3" w:rsidRPr="00333D52">
                  <w:pPr>
                    <w:jc w:val="both"/>
                    <w:rPr>
                      <w:rFonts w:cs="Arial"/>
                    </w:rPr>
                  </w:pPr>
                  <w:r w:rsidRPr="00333D52">
                    <w:rPr>
                      <w:rFonts w:cs="Arial"/>
                    </w:rPr>
                    <w:lastRenderedPageBreak/>
                    <w:t>-SCHIEDLER PROIZVODNJA DIMLJAKA D.O.O., NOVI GOLUBOVEC, PP6 , OIB: 81374141164 u iznosu od 2.450,01</w:t>
                  </w:r>
                  <w:r>
                    <w:rPr>
                      <w:rFonts w:cs="Arial"/>
                    </w:rPr>
                    <w:t xml:space="preserve"> kn</w:t>
                  </w:r>
                </w:p>
              </w:tc>
            </w:tr>
            <w:tr w:rsidTr="002F77C3" w:rsidR="006B40C3" w:rsidRPr="00333D52">
              <w:trPr>
                <w:trHeight w:val="407"/>
              </w:trPr>
              <w:tc>
                <w:tcPr>
                  <w:tcW w:type="dxa" w:w="9320"/>
                  <w:tcBorders>
                    <w:top w:val="nil"/>
                    <w:left w:val="nil"/>
                  </w:tcBorders>
                  <w:shd w:fill="auto" w:color="auto" w:val="clear"/>
                  <w:vAlign w:val="bottom"/>
                </w:tcPr>
                <w:p w:rsidRDefault="006B40C3" w:rsidP="006B40C3" w:rsidR="006B40C3" w:rsidRPr="00333D52">
                  <w:pPr>
                    <w:jc w:val="both"/>
                    <w:rPr>
                      <w:rFonts w:cs="Arial"/>
                    </w:rPr>
                  </w:pPr>
                  <w:r w:rsidRPr="00333D52">
                    <w:rPr>
                      <w:rFonts w:cs="Arial"/>
                    </w:rPr>
                    <w:t>-SLAVKO KRAJINOVIĆ, SESVETE, TRAKOŠĆANSKA 23, OIB:02644896521 u iznosu od 12.233.165,42</w:t>
                  </w:r>
                  <w:r>
                    <w:rPr>
                      <w:rFonts w:cs="Arial"/>
                    </w:rPr>
                    <w:t xml:space="preserve"> kn</w:t>
                  </w:r>
                </w:p>
              </w:tc>
            </w:tr>
            <w:tr w:rsidTr="002F77C3" w:rsidR="006B40C3" w:rsidRPr="00333D52">
              <w:trPr>
                <w:trHeight w:val="380"/>
              </w:trPr>
              <w:tc>
                <w:tcPr>
                  <w:tcW w:type="dxa" w:w="9320"/>
                  <w:shd w:fill="auto" w:color="auto" w:val="clear"/>
                  <w:vAlign w:val="bottom"/>
                </w:tcPr>
                <w:p w:rsidRDefault="006B40C3" w:rsidP="006B40C3" w:rsidR="006B40C3">
                  <w:pPr>
                    <w:jc w:val="both"/>
                    <w:rPr>
                      <w:rFonts w:cs="Arial"/>
                    </w:rPr>
                  </w:pPr>
                </w:p>
                <w:p w:rsidRDefault="006B40C3" w:rsidP="006B40C3" w:rsidR="006B40C3" w:rsidRPr="00333D52">
                  <w:pPr>
                    <w:jc w:val="both"/>
                    <w:rPr>
                      <w:rFonts w:cs="Arial"/>
                    </w:rPr>
                  </w:pPr>
                  <w:r w:rsidRPr="00333D52">
                    <w:rPr>
                      <w:rFonts w:cs="Arial"/>
                    </w:rPr>
                    <w:t>-UPRAVITELJ BMD D.O.O., SESVETE, DOBRODOLSKA 13/A, OIB: 79273112873 u iznosu od</w:t>
                  </w:r>
                  <w:r>
                    <w:rPr>
                      <w:rFonts w:cs="Arial"/>
                    </w:rPr>
                    <w:t xml:space="preserve"> 10.161,</w:t>
                  </w:r>
                  <w:r w:rsidRPr="00333D52">
                    <w:rPr>
                      <w:rFonts w:cs="Arial"/>
                    </w:rPr>
                    <w:t>65</w:t>
                  </w:r>
                  <w:r>
                    <w:rPr>
                      <w:rFonts w:cs="Arial"/>
                    </w:rPr>
                    <w:t xml:space="preserve"> kn</w:t>
                  </w:r>
                </w:p>
              </w:tc>
            </w:tr>
            <w:tr w:rsidTr="002F77C3" w:rsidR="006B40C3" w:rsidRPr="00333D52">
              <w:trPr>
                <w:trHeight w:val="525"/>
              </w:trPr>
              <w:tc>
                <w:tcPr>
                  <w:tcW w:type="dxa" w:w="9320"/>
                  <w:tcBorders>
                    <w:top w:val="nil"/>
                    <w:left w:val="nil"/>
                  </w:tcBorders>
                  <w:shd w:fill="auto" w:color="auto" w:val="clear"/>
                  <w:vAlign w:val="bottom"/>
                </w:tcPr>
                <w:p w:rsidRDefault="006B40C3" w:rsidP="006B40C3" w:rsidR="006B40C3" w:rsidRPr="00333D52">
                  <w:pPr>
                    <w:jc w:val="both"/>
                    <w:rPr>
                      <w:rFonts w:cs="Arial"/>
                    </w:rPr>
                  </w:pPr>
                </w:p>
                <w:p w:rsidRDefault="006B40C3" w:rsidP="006B40C3" w:rsidR="006B40C3">
                  <w:pPr>
                    <w:jc w:val="both"/>
                    <w:rPr>
                      <w:rFonts w:cs="Arial"/>
                    </w:rPr>
                  </w:pPr>
                  <w:r w:rsidRPr="00333D52">
                    <w:rPr>
                      <w:rFonts w:cs="Arial"/>
                    </w:rPr>
                    <w:t>-</w:t>
                  </w:r>
                  <w:r w:rsidRPr="007A4347">
                    <w:rPr>
                      <w:rFonts w:cs="Arial"/>
                    </w:rPr>
                    <w:t>WIENER OSIGURANJE VIEN</w:t>
                  </w:r>
                  <w:r>
                    <w:rPr>
                      <w:rFonts w:cs="Arial"/>
                    </w:rPr>
                    <w:t>N</w:t>
                  </w:r>
                  <w:r w:rsidRPr="007A4347">
                    <w:rPr>
                      <w:rFonts w:cs="Arial"/>
                    </w:rPr>
                    <w:t>A INSURANCE GROUP d.d.</w:t>
                  </w:r>
                  <w:r>
                    <w:rPr>
                      <w:rFonts w:cs="Arial"/>
                    </w:rPr>
                    <w:t xml:space="preserve">, </w:t>
                  </w:r>
                  <w:r w:rsidRPr="007A4347">
                    <w:rPr>
                      <w:rFonts w:cs="Arial"/>
                    </w:rPr>
                    <w:t>OIB:  52848403362</w:t>
                  </w:r>
                  <w:r>
                    <w:rPr>
                      <w:rFonts w:cs="Arial"/>
                    </w:rPr>
                    <w:t xml:space="preserve">, </w:t>
                  </w:r>
                  <w:r w:rsidRPr="00333D52">
                    <w:rPr>
                      <w:rFonts w:cs="Arial"/>
                    </w:rPr>
                    <w:t>u iznosu od 15.719,93</w:t>
                  </w:r>
                  <w:r>
                    <w:rPr>
                      <w:rFonts w:cs="Arial"/>
                    </w:rPr>
                    <w:t xml:space="preserve"> kn</w:t>
                  </w:r>
                </w:p>
                <w:p w:rsidRDefault="006B40C3" w:rsidP="006B40C3" w:rsidR="006B40C3" w:rsidRPr="00333D52">
                  <w:pPr>
                    <w:jc w:val="both"/>
                    <w:rPr>
                      <w:rFonts w:cs="Arial"/>
                    </w:rPr>
                  </w:pPr>
                </w:p>
              </w:tc>
            </w:tr>
            <w:tr w:rsidTr="002F77C3" w:rsidR="006B40C3" w:rsidRPr="00333D52">
              <w:trPr>
                <w:trHeight w:val="400"/>
              </w:trPr>
              <w:tc>
                <w:tcPr>
                  <w:tcW w:type="dxa" w:w="9320"/>
                  <w:shd w:fill="auto" w:color="auto" w:val="clear"/>
                  <w:vAlign w:val="bottom"/>
                </w:tcPr>
                <w:p w:rsidRDefault="006B40C3" w:rsidP="006B40C3" w:rsidR="006B40C3" w:rsidRPr="00333D52">
                  <w:pPr>
                    <w:jc w:val="both"/>
                    <w:rPr>
                      <w:rFonts w:cs="Arial"/>
                    </w:rPr>
                  </w:pPr>
                  <w:r w:rsidRPr="00333D52">
                    <w:rPr>
                      <w:rFonts w:cs="Arial"/>
                    </w:rPr>
                    <w:t>-VILA GORD D.O.O., SESVETE, I. ANČIĆA 12, OIB: 45554775881 u iznosu od 105.884,60</w:t>
                  </w:r>
                  <w:r>
                    <w:rPr>
                      <w:rFonts w:cs="Arial"/>
                    </w:rPr>
                    <w:t xml:space="preserve"> kn</w:t>
                  </w:r>
                </w:p>
              </w:tc>
            </w:tr>
            <w:tr w:rsidTr="002F77C3" w:rsidR="006B40C3" w:rsidRPr="00333D52">
              <w:trPr>
                <w:trHeight w:val="421"/>
              </w:trPr>
              <w:tc>
                <w:tcPr>
                  <w:tcW w:type="dxa" w:w="9320"/>
                  <w:shd w:fill="auto" w:color="auto" w:val="clear"/>
                  <w:vAlign w:val="bottom"/>
                </w:tcPr>
                <w:p w:rsidRDefault="006B40C3" w:rsidP="006B40C3" w:rsidR="006B40C3" w:rsidRPr="00333D52">
                  <w:pPr>
                    <w:jc w:val="both"/>
                    <w:rPr>
                      <w:rFonts w:cs="Arial"/>
                    </w:rPr>
                  </w:pPr>
                  <w:r w:rsidRPr="00333D52">
                    <w:rPr>
                      <w:rFonts w:cs="Arial"/>
                    </w:rPr>
                    <w:t>-VIP NET D.O.O., ZAGREB, VRTNI PUT 1, OIB: 29524210204 u iznosu od 5.414,33</w:t>
                  </w:r>
                  <w:r>
                    <w:rPr>
                      <w:rFonts w:cs="Arial"/>
                    </w:rPr>
                    <w:t xml:space="preserve"> kn</w:t>
                  </w:r>
                </w:p>
              </w:tc>
            </w:tr>
            <w:tr w:rsidTr="002F77C3" w:rsidR="006B40C3" w:rsidRPr="00333D52">
              <w:trPr>
                <w:trHeight w:val="421"/>
              </w:trPr>
              <w:tc>
                <w:tcPr>
                  <w:tcW w:type="dxa" w:w="9320"/>
                  <w:shd w:fill="auto" w:color="auto" w:val="clear"/>
                  <w:vAlign w:val="bottom"/>
                </w:tcPr>
                <w:p w:rsidRDefault="006B40C3" w:rsidP="006B40C3" w:rsidR="006B40C3" w:rsidRPr="00333D52">
                  <w:pPr>
                    <w:jc w:val="both"/>
                    <w:rPr>
                      <w:rFonts w:cs="Arial"/>
                    </w:rPr>
                  </w:pPr>
                  <w:r w:rsidRPr="00333D52">
                    <w:rPr>
                      <w:rFonts w:cs="Arial"/>
                    </w:rPr>
                    <w:t>-VIVATIP D.O.O., SESVETE, NINSKA 11C, OIB: 43817701790 u iznosu od 24.063,35</w:t>
                  </w:r>
                  <w:r>
                    <w:rPr>
                      <w:rFonts w:cs="Arial"/>
                    </w:rPr>
                    <w:t xml:space="preserve"> kn</w:t>
                  </w:r>
                </w:p>
              </w:tc>
            </w:tr>
            <w:tr w:rsidTr="002F77C3" w:rsidR="006B40C3" w:rsidRPr="00333D52">
              <w:trPr>
                <w:trHeight w:val="525"/>
              </w:trPr>
              <w:tc>
                <w:tcPr>
                  <w:tcW w:type="dxa" w:w="9320"/>
                  <w:tcBorders>
                    <w:top w:val="nil"/>
                    <w:left w:val="nil"/>
                  </w:tcBorders>
                  <w:shd w:fill="auto" w:color="auto" w:val="clear"/>
                  <w:vAlign w:val="bottom"/>
                </w:tcPr>
                <w:p w:rsidRDefault="006B40C3" w:rsidP="006B40C3" w:rsidR="006B40C3" w:rsidRPr="00333D52">
                  <w:pPr>
                    <w:jc w:val="both"/>
                    <w:rPr>
                      <w:rFonts w:cs="Arial"/>
                    </w:rPr>
                  </w:pPr>
                </w:p>
                <w:p w:rsidRDefault="006B40C3" w:rsidP="006B40C3" w:rsidR="006B40C3" w:rsidRPr="00333D52">
                  <w:pPr>
                    <w:jc w:val="both"/>
                    <w:rPr>
                      <w:rFonts w:cs="Arial"/>
                    </w:rPr>
                  </w:pPr>
                  <w:r w:rsidRPr="00333D52">
                    <w:rPr>
                      <w:rFonts w:cs="Arial"/>
                    </w:rPr>
                    <w:t>-VODOOPSKRBA I ODVODNJA D.O.O., ZAGREB, FOLNEGOVIĆEVA 1, OIB: 85584865987 u iznosu od 104.305,55</w:t>
                  </w:r>
                  <w:r>
                    <w:rPr>
                      <w:rFonts w:cs="Arial"/>
                    </w:rPr>
                    <w:t xml:space="preserve"> kn</w:t>
                  </w:r>
                </w:p>
              </w:tc>
            </w:tr>
            <w:tr w:rsidTr="002F77C3" w:rsidR="006B40C3" w:rsidRPr="00333D52">
              <w:trPr>
                <w:trHeight w:val="525"/>
              </w:trPr>
              <w:tc>
                <w:tcPr>
                  <w:tcW w:type="dxa" w:w="9320"/>
                  <w:shd w:fill="auto" w:color="auto" w:val="clear"/>
                  <w:vAlign w:val="bottom"/>
                </w:tcPr>
                <w:p w:rsidRDefault="006B40C3" w:rsidP="006B40C3" w:rsidR="006B40C3" w:rsidRPr="00333D52">
                  <w:pPr>
                    <w:jc w:val="both"/>
                    <w:rPr>
                      <w:rFonts w:cs="Arial"/>
                    </w:rPr>
                  </w:pPr>
                  <w:r w:rsidRPr="00333D52">
                    <w:rPr>
                      <w:rFonts w:cs="Arial"/>
                    </w:rPr>
                    <w:t>-VRATA D.O.O., PATKOVAC, PATKOVAC 44, OIB: 72524570239 u iznosu od 10.797,40</w:t>
                  </w:r>
                  <w:r>
                    <w:rPr>
                      <w:rFonts w:cs="Arial"/>
                    </w:rPr>
                    <w:t xml:space="preserve"> kn</w:t>
                  </w:r>
                </w:p>
              </w:tc>
            </w:tr>
            <w:tr w:rsidTr="002F77C3" w:rsidR="006B40C3" w:rsidRPr="00333D52">
              <w:trPr>
                <w:trHeight w:val="525"/>
              </w:trPr>
              <w:tc>
                <w:tcPr>
                  <w:tcW w:type="dxa" w:w="9320"/>
                  <w:tcBorders>
                    <w:left w:val="nil"/>
                  </w:tcBorders>
                  <w:shd w:fill="auto" w:color="auto" w:val="clear"/>
                  <w:vAlign w:val="bottom"/>
                </w:tcPr>
                <w:p w:rsidRDefault="006B40C3" w:rsidP="006B40C3" w:rsidR="006B40C3" w:rsidRPr="00333D52">
                  <w:pPr>
                    <w:jc w:val="both"/>
                    <w:rPr>
                      <w:rFonts w:cs="Arial"/>
                    </w:rPr>
                  </w:pPr>
                </w:p>
                <w:p w:rsidRDefault="006B40C3" w:rsidP="006B40C3" w:rsidR="006B40C3" w:rsidRPr="00333D52">
                  <w:pPr>
                    <w:jc w:val="both"/>
                    <w:rPr>
                      <w:rFonts w:cs="Arial"/>
                    </w:rPr>
                  </w:pPr>
                  <w:r w:rsidRPr="00333D52">
                    <w:rPr>
                      <w:rFonts w:cs="Arial"/>
                    </w:rPr>
                    <w:t>-ZAGREBAČKI HOLDING D.O.O., ZAGREB ,UL. GRADA VUKOVARA 41, OIB: 85584865987 u iznosu od 7.992,26</w:t>
                  </w:r>
                  <w:r>
                    <w:rPr>
                      <w:rFonts w:cs="Arial"/>
                    </w:rPr>
                    <w:t xml:space="preserve"> kn</w:t>
                  </w:r>
                </w:p>
              </w:tc>
            </w:tr>
            <w:tr w:rsidTr="002F77C3" w:rsidR="006B40C3" w:rsidRPr="00333D52">
              <w:trPr>
                <w:trHeight w:val="510"/>
              </w:trPr>
              <w:tc>
                <w:tcPr>
                  <w:tcW w:type="dxa" w:w="9320"/>
                  <w:tcBorders>
                    <w:top w:val="nil"/>
                    <w:left w:val="nil"/>
                  </w:tcBorders>
                  <w:shd w:fill="auto" w:color="auto" w:val="clear"/>
                  <w:vAlign w:val="bottom"/>
                </w:tcPr>
                <w:p w:rsidRDefault="006B40C3" w:rsidP="006B40C3" w:rsidR="006B40C3" w:rsidRPr="00333D52">
                  <w:pPr>
                    <w:jc w:val="both"/>
                    <w:rPr>
                      <w:rFonts w:cs="Arial"/>
                    </w:rPr>
                  </w:pPr>
                  <w:r w:rsidRPr="00333D52">
                    <w:rPr>
                      <w:rFonts w:cs="Arial"/>
                    </w:rPr>
                    <w:t>-</w:t>
                  </w:r>
                  <w:r>
                    <w:rPr>
                      <w:rFonts w:cs="Arial"/>
                    </w:rPr>
                    <w:t xml:space="preserve">SUVLASNICI STAMBENE ZGRADE  AV. VJEČESLAVA HOLJEVCA 27, ZAGREB, zastupani po zajedničkom upravitelju nekretnine  UPRAVITELJ GRADNJI D.O.O., ZAHRADNIKOVA 7, ZAGREB, OIB: 13582015490 (utvrđrna tažbina: </w:t>
                  </w:r>
                  <w:r w:rsidRPr="00333D52">
                    <w:rPr>
                      <w:rFonts w:cs="Arial"/>
                    </w:rPr>
                    <w:t>ZAPAD STAN D.O.O., ZAGREB, A.T.MIMARE 61, OIB: 78641229971</w:t>
                  </w:r>
                  <w:r>
                    <w:rPr>
                      <w:rFonts w:cs="Arial"/>
                    </w:rPr>
                    <w:t>)</w:t>
                  </w:r>
                  <w:r w:rsidRPr="00333D52">
                    <w:rPr>
                      <w:rFonts w:cs="Arial"/>
                    </w:rPr>
                    <w:t xml:space="preserve"> u iznosu od 4.868,79</w:t>
                  </w:r>
                  <w:r>
                    <w:rPr>
                      <w:rFonts w:cs="Arial"/>
                    </w:rPr>
                    <w:t xml:space="preserve"> kn</w:t>
                  </w:r>
                </w:p>
              </w:tc>
            </w:tr>
            <w:tr w:rsidTr="002F77C3" w:rsidR="006B40C3" w:rsidRPr="00333D52">
              <w:trPr>
                <w:trHeight w:val="525"/>
              </w:trPr>
              <w:tc>
                <w:tcPr>
                  <w:tcW w:type="dxa" w:w="9320"/>
                  <w:tcBorders>
                    <w:top w:val="nil"/>
                    <w:left w:val="nil"/>
                  </w:tcBorders>
                  <w:shd w:fill="auto" w:color="auto" w:val="clear"/>
                  <w:vAlign w:val="bottom"/>
                </w:tcPr>
                <w:p w:rsidRDefault="006B40C3" w:rsidP="006B40C3" w:rsidR="006B40C3" w:rsidRPr="00333D52">
                  <w:pPr>
                    <w:jc w:val="both"/>
                    <w:rPr>
                      <w:rFonts w:cs="Arial"/>
                    </w:rPr>
                  </w:pPr>
                  <w:r w:rsidRPr="00333D52">
                    <w:rPr>
                      <w:rFonts w:cs="Arial"/>
                    </w:rPr>
                    <w:t>-ZELINA PROMET D.O.O., ZELINA, DRENOVA GORNJA 1C, OIB: 07443745075 u iznosu od 5.880,25</w:t>
                  </w:r>
                  <w:r>
                    <w:rPr>
                      <w:rFonts w:cs="Arial"/>
                    </w:rPr>
                    <w:t xml:space="preserve"> kn</w:t>
                  </w:r>
                </w:p>
              </w:tc>
            </w:tr>
          </w:tbl>
          <w:p w:rsidRDefault="006B40C3" w:rsidP="006B40C3" w:rsidR="006B40C3">
            <w:pPr>
              <w:jc w:val="both"/>
            </w:pPr>
          </w:p>
          <w:p w:rsidRDefault="006B40C3" w:rsidP="006B40C3" w:rsidR="006B40C3">
            <w:pPr>
              <w:jc w:val="both"/>
            </w:pPr>
            <w:r>
              <w:t>Prema Rješenju izvršenj je prijeboj s vjerovnikom :</w:t>
            </w:r>
          </w:p>
          <w:p w:rsidRDefault="006B40C3" w:rsidP="006B40C3" w:rsidR="006B40C3" w:rsidRPr="00333D52">
            <w:pPr>
              <w:jc w:val="both"/>
            </w:pPr>
            <w:r>
              <w:rPr>
                <w:rFonts w:cs="Arial"/>
              </w:rPr>
              <w:t>-PANJEVIĆ D.O.O., LIPOVLJANSKA 17, ZAGREB, OIB: 9588737807 u iznosu od 558.213,67 Kn, te preostali iznos tražbine vjerovnika nakon izvršenog prijeboja iznosi 40,33 kn.</w:t>
            </w:r>
          </w:p>
          <w:p w:rsidRDefault="006B40C3" w:rsidP="006B40C3" w:rsidR="006B40C3" w:rsidRPr="00333D52">
            <w:pPr>
              <w:jc w:val="both"/>
            </w:pPr>
          </w:p>
          <w:p w:rsidRDefault="006B40C3" w:rsidP="006B40C3" w:rsidR="006B40C3" w:rsidRPr="00333D52">
            <w:pPr>
              <w:jc w:val="both"/>
            </w:pPr>
            <w:r w:rsidRPr="00333D52">
              <w:t>RAZLUČNI VJEROVNICI:</w:t>
            </w:r>
          </w:p>
          <w:tbl>
            <w:tblPr>
              <w:tblW w:type="dxa" w:w="9320"/>
              <w:tblInd w:type="dxa" w:w="93"/>
              <w:tblLook w:val="04A0" w:noVBand="1" w:noHBand="0" w:lastColumn="0" w:firstColumn="1" w:lastRow="0" w:firstRow="1"/>
            </w:tblPr>
            <w:tblGrid>
              <w:gridCol w:w="9320"/>
            </w:tblGrid>
            <w:tr w:rsidTr="002F77C3" w:rsidR="006B40C3" w:rsidRPr="00333D52">
              <w:trPr>
                <w:trHeight w:val="448"/>
              </w:trPr>
              <w:tc>
                <w:tcPr>
                  <w:tcW w:type="dxa" w:w="9320"/>
                  <w:shd w:fill="auto" w:color="auto" w:val="clear"/>
                  <w:vAlign w:val="bottom"/>
                </w:tcPr>
                <w:p w:rsidRDefault="006B40C3" w:rsidP="006B40C3" w:rsidR="006B40C3" w:rsidRPr="00333D52">
                  <w:pPr>
                    <w:jc w:val="both"/>
                    <w:rPr>
                      <w:rFonts w:cs="Arial"/>
                    </w:rPr>
                  </w:pPr>
                  <w:r w:rsidRPr="00333D52">
                    <w:rPr>
                      <w:rFonts w:cs="Arial"/>
                    </w:rPr>
                    <w:t>-ZAGREBAČKA BANKA DD, ZAGREB, Trg bana Josipa Jelačića 10, OIB: 92963223473 u iznosu od</w:t>
                  </w:r>
                </w:p>
                <w:p w:rsidRDefault="006B40C3" w:rsidP="006B40C3" w:rsidR="006B40C3" w:rsidRPr="00333D52">
                  <w:pPr>
                    <w:jc w:val="both"/>
                    <w:rPr>
                      <w:rFonts w:cs="Arial"/>
                    </w:rPr>
                  </w:pPr>
                  <w:r w:rsidRPr="00333D52">
                    <w:rPr>
                      <w:rFonts w:cs="Arial"/>
                    </w:rPr>
                    <w:t>7.500.903,01</w:t>
                  </w:r>
                  <w:r>
                    <w:rPr>
                      <w:rFonts w:cs="Arial"/>
                    </w:rPr>
                    <w:t xml:space="preserve"> kn</w:t>
                  </w:r>
                </w:p>
              </w:tc>
            </w:tr>
            <w:tr w:rsidTr="002F77C3" w:rsidR="006B40C3" w:rsidRPr="00333D52">
              <w:trPr>
                <w:trHeight w:val="448"/>
              </w:trPr>
              <w:tc>
                <w:tcPr>
                  <w:tcW w:type="dxa" w:w="9320"/>
                  <w:shd w:fill="auto" w:color="auto" w:val="clear"/>
                  <w:vAlign w:val="bottom"/>
                </w:tcPr>
                <w:p w:rsidRDefault="006B40C3" w:rsidP="006B40C3" w:rsidR="006B40C3" w:rsidRPr="00333D52">
                  <w:pPr>
                    <w:jc w:val="both"/>
                    <w:rPr>
                      <w:rFonts w:cs="Arial"/>
                    </w:rPr>
                  </w:pPr>
                </w:p>
                <w:p w:rsidRDefault="006B40C3" w:rsidP="006B40C3" w:rsidR="006B40C3" w:rsidRPr="00333D52">
                  <w:pPr>
                    <w:jc w:val="both"/>
                    <w:rPr>
                      <w:rFonts w:cs="Arial"/>
                    </w:rPr>
                  </w:pPr>
                  <w:r w:rsidRPr="00333D52">
                    <w:rPr>
                      <w:rFonts w:cs="Arial"/>
                    </w:rPr>
                    <w:t>-KECUR D.O.O., SESVETE, VARAŽDINSKA 16, OIB: 58267738288 u iznosu od 1.234.123,29</w:t>
                  </w:r>
                  <w:r>
                    <w:rPr>
                      <w:rFonts w:cs="Arial"/>
                    </w:rPr>
                    <w:t xml:space="preserve"> kn</w:t>
                  </w:r>
                </w:p>
                <w:p w:rsidRDefault="006B40C3" w:rsidP="006B40C3" w:rsidR="006B40C3" w:rsidRPr="00333D52">
                  <w:pPr>
                    <w:jc w:val="both"/>
                    <w:rPr>
                      <w:rFonts w:cs="Arial"/>
                    </w:rPr>
                  </w:pPr>
                </w:p>
                <w:p w:rsidRDefault="006B40C3" w:rsidP="006B40C3" w:rsidR="006B40C3" w:rsidRPr="00333D52">
                  <w:pPr>
                    <w:jc w:val="both"/>
                    <w:rPr>
                      <w:rFonts w:cs="Arial"/>
                    </w:rPr>
                  </w:pPr>
                  <w:r w:rsidRPr="00333D52">
                    <w:rPr>
                      <w:rFonts w:cs="Arial"/>
                    </w:rPr>
                    <w:t>-MARICA KRAJINOVIĆ, SESVETE, KAŠINSKA 27C, OIB: 32092254746 u iznosu od 2.274.060,00</w:t>
                  </w:r>
                  <w:r>
                    <w:rPr>
                      <w:rFonts w:cs="Arial"/>
                    </w:rPr>
                    <w:t xml:space="preserve"> kn</w:t>
                  </w:r>
                </w:p>
                <w:p w:rsidRDefault="006B40C3" w:rsidP="006B40C3" w:rsidR="006B40C3" w:rsidRPr="00333D52">
                  <w:pPr>
                    <w:jc w:val="both"/>
                    <w:rPr>
                      <w:rFonts w:cs="Arial"/>
                    </w:rPr>
                  </w:pPr>
                </w:p>
                <w:p w:rsidRDefault="006B40C3" w:rsidP="006B40C3" w:rsidR="006B40C3" w:rsidRPr="00333D52">
                  <w:pPr>
                    <w:jc w:val="both"/>
                    <w:rPr>
                      <w:rFonts w:cs="Arial"/>
                    </w:rPr>
                  </w:pPr>
                  <w:r w:rsidRPr="00333D52">
                    <w:rPr>
                      <w:rFonts w:cs="Arial"/>
                    </w:rPr>
                    <w:t>-SNJEŽANA ŠIBENIK, SESVETE, BJELOVARSKA 62E , OIB: 16802399311 u iznosu od 1.095.430,43</w:t>
                  </w:r>
                  <w:r>
                    <w:rPr>
                      <w:rFonts w:cs="Arial"/>
                    </w:rPr>
                    <w:t xml:space="preserve"> kn</w:t>
                  </w:r>
                </w:p>
                <w:p w:rsidRDefault="006B40C3" w:rsidP="006B40C3" w:rsidR="006B40C3">
                  <w:pPr>
                    <w:jc w:val="both"/>
                    <w:rPr>
                      <w:rFonts w:cs="Arial"/>
                    </w:rPr>
                  </w:pPr>
                </w:p>
                <w:p w:rsidRDefault="006B40C3" w:rsidP="006B40C3" w:rsidR="006B40C3">
                  <w:pPr>
                    <w:jc w:val="both"/>
                    <w:rPr>
                      <w:rFonts w:cs="Arial"/>
                    </w:rPr>
                  </w:pPr>
                </w:p>
                <w:p w:rsidRDefault="006B40C3" w:rsidP="006B40C3" w:rsidR="006B40C3" w:rsidRPr="00333D52">
                  <w:pPr>
                    <w:jc w:val="both"/>
                    <w:rPr>
                      <w:rFonts w:cs="Arial"/>
                    </w:rPr>
                  </w:pPr>
                </w:p>
                <w:p w:rsidRDefault="006B40C3" w:rsidP="006B40C3" w:rsidR="006B40C3" w:rsidRPr="00333D52">
                  <w:pPr>
                    <w:jc w:val="both"/>
                    <w:rPr>
                      <w:rFonts w:cs="Arial"/>
                    </w:rPr>
                  </w:pPr>
                </w:p>
              </w:tc>
            </w:tr>
          </w:tbl>
          <w:p w:rsidRDefault="006B40C3" w:rsidP="006B40C3" w:rsidR="006B40C3" w:rsidRPr="00333D52">
            <w:pPr>
              <w:jc w:val="both"/>
            </w:pPr>
          </w:p>
          <w:p w:rsidRDefault="006B40C3" w:rsidP="006B40C3" w:rsidR="006B40C3" w:rsidRPr="00333D52">
            <w:pPr>
              <w:jc w:val="both"/>
            </w:pPr>
            <w:r w:rsidRPr="00333D52">
              <w:t>IZLUČNI VJEROVNICI:</w:t>
            </w:r>
          </w:p>
          <w:p w:rsidRDefault="006B40C3" w:rsidP="006B40C3" w:rsidR="006B40C3" w:rsidRPr="00333D52">
            <w:pPr>
              <w:jc w:val="both"/>
              <w:rPr>
                <w:rFonts w:cs="Arial"/>
              </w:rPr>
            </w:pPr>
            <w:r w:rsidRPr="00333D52">
              <w:rPr>
                <w:rFonts w:cs="Arial"/>
              </w:rPr>
              <w:t xml:space="preserve">-MERCEDES BENZ LEASING, ZAGREB, KOVINSKA 2, OIB: 17080997510 </w:t>
            </w:r>
          </w:p>
          <w:p w:rsidRDefault="006B40C3" w:rsidP="006B40C3" w:rsidR="006B40C3" w:rsidRPr="00333D52">
            <w:pPr>
              <w:jc w:val="both"/>
              <w:rPr>
                <w:color w:val="FF0000"/>
              </w:rPr>
            </w:pPr>
          </w:p>
        </w:tc>
      </w:tr>
      <w:tr w:rsidTr="002F77C3" w:rsidR="006B40C3" w:rsidRPr="00D81145">
        <w:trPr>
          <w:gridAfter w:val="1"/>
          <w:wAfter w:type="dxa" w:w="182"/>
          <w:trHeight w:val="525"/>
        </w:trPr>
        <w:tc>
          <w:tcPr>
            <w:tcW w:type="dxa" w:w="9447"/>
            <w:tcBorders>
              <w:top w:val="nil"/>
              <w:left w:val="nil"/>
            </w:tcBorders>
            <w:shd w:fill="auto" w:color="auto" w:val="clear"/>
          </w:tcPr>
          <w:p w:rsidRDefault="006B40C3" w:rsidP="006B40C3" w:rsidR="006B40C3" w:rsidRPr="00D81145">
            <w:pPr>
              <w:jc w:val="both"/>
              <w:rPr>
                <w:color w:val="FF0000"/>
              </w:rPr>
            </w:pPr>
          </w:p>
        </w:tc>
      </w:tr>
    </w:tbl>
    <w:p w:rsidRDefault="006B40C3" w:rsidP="006B40C3" w:rsidR="006B40C3" w:rsidRPr="00D81145">
      <w:pPr>
        <w:spacing w:afterAutospacing="true" w:after="100"/>
        <w:jc w:val="both"/>
        <w:rPr>
          <w:rFonts w:cs="Arial" w:hAnsi="Arial" w:ascii="Arial"/>
          <w:b/>
          <w:color w:val="FF0000"/>
          <w:sz w:val="20"/>
          <w:szCs w:val="20"/>
        </w:rPr>
      </w:pPr>
    </w:p>
    <w:p w:rsidRDefault="006B40C3" w:rsidP="006B40C3" w:rsidR="006B40C3" w:rsidRPr="006E5CEC">
      <w:pPr>
        <w:jc w:val="center"/>
      </w:pPr>
      <w:r w:rsidRPr="006E5CEC">
        <w:t>III.</w:t>
      </w:r>
    </w:p>
    <w:p w:rsidRDefault="006B40C3" w:rsidP="006B40C3" w:rsidR="006B40C3" w:rsidRPr="00D81145">
      <w:pPr>
        <w:jc w:val="both"/>
        <w:rPr>
          <w:color w:val="FF0000"/>
        </w:rPr>
      </w:pPr>
    </w:p>
    <w:p w:rsidRDefault="006B40C3" w:rsidP="006B40C3" w:rsidR="006B40C3">
      <w:pPr>
        <w:jc w:val="both"/>
      </w:pPr>
      <w:r w:rsidRPr="00D9359A">
        <w:t xml:space="preserve">Utvrđuje se da su u postupku predstečajne nagodbe nad dužnikom Slaveks društvo s ograničenom odgovornošću, zastupano po direktoru  Slavko Krajinović , iz Sesveta, adresa: Varaždinska 48/a, Sesvete,  OIB:  73808101740, vodio pred Financijskom agencijom pod klasom UP-I/110/07/14-01/6443   Ur. Broj: 04-06-14-6443-12 na ročištu  za glasovanje održanom dana </w:t>
      </w:r>
      <w:r>
        <w:t>19.12.</w:t>
      </w:r>
      <w:r w:rsidRPr="00D9359A">
        <w:t>2014.  godine  za Plan financijskog restrukturiranja glasovali vjerovnici čije tražbine prelaze 2/3 vrijednosti svih utvrđenih tražbina i to slijedeći vjerovnici:</w:t>
      </w:r>
    </w:p>
    <w:p w:rsidRDefault="006B40C3" w:rsidP="006B40C3" w:rsidR="006B40C3" w:rsidRPr="00333D52">
      <w:pPr>
        <w:jc w:val="both"/>
        <w:rPr>
          <w:rFonts w:cs="Arial"/>
        </w:rPr>
      </w:pPr>
      <w:r w:rsidRPr="00333D52">
        <w:rPr>
          <w:rFonts w:cs="Arial"/>
        </w:rPr>
        <w:t>-SLAVKO KRAJINOVIĆ, SESVETE, TRAKOŠĆANSKA 23, OIB:02644896521 u iznosu od 12.233.165,42</w:t>
      </w:r>
      <w:r>
        <w:rPr>
          <w:rFonts w:cs="Arial"/>
        </w:rPr>
        <w:t xml:space="preserve"> kn</w:t>
      </w:r>
    </w:p>
    <w:p w:rsidRDefault="006B40C3" w:rsidP="006B40C3" w:rsidR="006B40C3" w:rsidRPr="00333D52">
      <w:pPr>
        <w:jc w:val="both"/>
        <w:rPr>
          <w:rFonts w:cs="Arial"/>
        </w:rPr>
      </w:pPr>
    </w:p>
    <w:p w:rsidRDefault="006B40C3" w:rsidP="006B40C3" w:rsidR="006B40C3">
      <w:pPr>
        <w:jc w:val="both"/>
        <w:rPr>
          <w:rFonts w:cs="Arial"/>
        </w:rPr>
      </w:pPr>
      <w:r w:rsidRPr="00333D52">
        <w:rPr>
          <w:rFonts w:cs="Arial"/>
        </w:rPr>
        <w:t>-AUTOPRIJEVOZ MARIO vl. MARIO KOVAČIĆ, SESVETE, ALEJA MIRA 3, OIB: 33514956214 u iznosu od 127.672,37</w:t>
      </w:r>
      <w:r>
        <w:rPr>
          <w:rFonts w:cs="Arial"/>
        </w:rPr>
        <w:t xml:space="preserve"> kn</w:t>
      </w:r>
    </w:p>
    <w:tbl>
      <w:tblPr>
        <w:tblW w:type="dxa" w:w="9722"/>
        <w:tblLook w:val="04A0" w:noVBand="1" w:noHBand="0" w:lastColumn="0" w:firstColumn="1" w:lastRow="0" w:firstRow="1"/>
      </w:tblPr>
      <w:tblGrid>
        <w:gridCol w:w="93"/>
        <w:gridCol w:w="9536"/>
        <w:gridCol w:w="93"/>
      </w:tblGrid>
      <w:tr w:rsidTr="002F77C3" w:rsidR="006B40C3" w:rsidRPr="00333D52">
        <w:trPr>
          <w:gridBefore w:val="1"/>
          <w:wBefore w:type="dxa" w:w="93"/>
          <w:trHeight w:val="525"/>
        </w:trPr>
        <w:tc>
          <w:tcPr>
            <w:tcW w:type="dxa" w:w="9629"/>
            <w:gridSpan w:val="2"/>
            <w:shd w:fill="auto" w:color="auto" w:val="clear"/>
            <w:vAlign w:val="bottom"/>
          </w:tcPr>
          <w:p w:rsidRDefault="006B40C3" w:rsidP="006B40C3" w:rsidR="006B40C3" w:rsidRPr="00333D52">
            <w:pPr>
              <w:jc w:val="both"/>
              <w:rPr>
                <w:rFonts w:cs="Arial"/>
              </w:rPr>
            </w:pPr>
            <w:r w:rsidRPr="00333D52">
              <w:rPr>
                <w:rFonts w:cs="Arial"/>
              </w:rPr>
              <w:t>-AUTOSERVIS TONKO, SESVETE, I. ANDRIĆA 7, OIB: 06223519557 u iznosu od 2.919,18</w:t>
            </w:r>
            <w:r>
              <w:rPr>
                <w:rFonts w:cs="Arial"/>
              </w:rPr>
              <w:t xml:space="preserve"> kn</w:t>
            </w:r>
          </w:p>
        </w:tc>
      </w:tr>
      <w:tr w:rsidTr="002F77C3" w:rsidR="006B40C3" w:rsidRPr="00333D52">
        <w:trPr>
          <w:gridBefore w:val="1"/>
          <w:wBefore w:type="dxa" w:w="93"/>
          <w:trHeight w:val="380"/>
        </w:trPr>
        <w:tc>
          <w:tcPr>
            <w:tcW w:type="dxa" w:w="9629"/>
            <w:gridSpan w:val="2"/>
            <w:shd w:fill="auto" w:color="auto" w:val="clear"/>
            <w:vAlign w:val="bottom"/>
          </w:tcPr>
          <w:p w:rsidRDefault="006B40C3" w:rsidP="006B40C3" w:rsidR="006B40C3" w:rsidRPr="00333D52">
            <w:pPr>
              <w:jc w:val="both"/>
              <w:rPr>
                <w:rFonts w:cs="Arial"/>
              </w:rPr>
            </w:pPr>
            <w:r w:rsidRPr="00333D52">
              <w:rPr>
                <w:rFonts w:cs="Arial"/>
              </w:rPr>
              <w:t>-COMTING D.O.O., ZAGREB, TRNJANSKA 105, OIB: 29609756077 u iznosu od 39.355,79</w:t>
            </w:r>
            <w:r>
              <w:rPr>
                <w:rFonts w:cs="Arial"/>
              </w:rPr>
              <w:t xml:space="preserve"> kn</w:t>
            </w:r>
          </w:p>
        </w:tc>
      </w:tr>
      <w:tr w:rsidTr="002F77C3" w:rsidR="006B40C3" w:rsidRPr="00333D52">
        <w:trPr>
          <w:gridAfter w:val="1"/>
          <w:wAfter w:type="dxa" w:w="93"/>
          <w:trHeight w:val="380"/>
        </w:trPr>
        <w:tc>
          <w:tcPr>
            <w:tcW w:type="dxa" w:w="9629"/>
            <w:gridSpan w:val="2"/>
            <w:shd w:fill="auto" w:color="auto" w:val="clear"/>
            <w:vAlign w:val="bottom"/>
          </w:tcPr>
          <w:p w:rsidRDefault="006B40C3" w:rsidP="006B40C3" w:rsidR="006B40C3">
            <w:pPr>
              <w:jc w:val="both"/>
              <w:rPr>
                <w:rFonts w:cs="Arial"/>
              </w:rPr>
            </w:pPr>
          </w:p>
          <w:p w:rsidRDefault="006B40C3" w:rsidP="006B40C3" w:rsidR="006B40C3">
            <w:pPr>
              <w:jc w:val="both"/>
              <w:rPr>
                <w:rFonts w:cs="Arial"/>
              </w:rPr>
            </w:pPr>
            <w:r w:rsidRPr="00333D52">
              <w:rPr>
                <w:rFonts w:cs="Arial"/>
              </w:rPr>
              <w:t xml:space="preserve">-DS CENTAR PROJEKT D.O.O., SESVETE, VARAŽDINSKA 48A, OIB: </w:t>
            </w:r>
            <w:r w:rsidRPr="00A517A1">
              <w:rPr>
                <w:rFonts w:cs="Arial"/>
              </w:rPr>
              <w:t>14943921712 u iznosu od 190.266,06 kn</w:t>
            </w:r>
          </w:p>
          <w:p w:rsidRDefault="006B40C3" w:rsidP="006B40C3" w:rsidR="006B40C3">
            <w:pPr>
              <w:jc w:val="both"/>
              <w:rPr>
                <w:rFonts w:cs="Arial"/>
              </w:rPr>
            </w:pPr>
          </w:p>
          <w:p w:rsidRDefault="006B40C3" w:rsidP="006B40C3" w:rsidR="006B40C3" w:rsidRPr="00333D52">
            <w:pPr>
              <w:jc w:val="both"/>
              <w:rPr>
                <w:rFonts w:cs="Arial"/>
              </w:rPr>
            </w:pPr>
            <w:r w:rsidRPr="00333D52">
              <w:rPr>
                <w:rFonts w:cs="Arial"/>
              </w:rPr>
              <w:t>-FIL TERMOTIM D.O.O., SESVETE, M. KRALJEVIĆA 29, OIB: 67635996585 u iznosu od 161.901,10</w:t>
            </w:r>
            <w:r>
              <w:rPr>
                <w:rFonts w:cs="Arial"/>
              </w:rPr>
              <w:t xml:space="preserve"> kn</w:t>
            </w:r>
          </w:p>
          <w:p w:rsidRDefault="006B40C3" w:rsidP="006B40C3" w:rsidR="006B40C3">
            <w:pPr>
              <w:jc w:val="both"/>
              <w:rPr>
                <w:rFonts w:cs="Arial"/>
              </w:rPr>
            </w:pPr>
          </w:p>
          <w:p w:rsidRDefault="006B40C3" w:rsidP="006B40C3" w:rsidR="006B40C3" w:rsidRPr="00333D52">
            <w:pPr>
              <w:jc w:val="both"/>
              <w:rPr>
                <w:rFonts w:cs="Arial"/>
              </w:rPr>
            </w:pPr>
            <w:r w:rsidRPr="00333D52">
              <w:rPr>
                <w:rFonts w:cs="Arial"/>
              </w:rPr>
              <w:t xml:space="preserve">-GAJIŠĆE D.O.O., SESVETE, VARAŽDINSKA 48A, OIB: 83825981585 u iznosu od </w:t>
            </w:r>
            <w:r>
              <w:rPr>
                <w:rFonts w:cs="Arial"/>
              </w:rPr>
              <w:t xml:space="preserve"> </w:t>
            </w:r>
            <w:r w:rsidRPr="00333D52">
              <w:rPr>
                <w:rFonts w:cs="Arial"/>
              </w:rPr>
              <w:t>720.311,25</w:t>
            </w:r>
            <w:r>
              <w:rPr>
                <w:rFonts w:cs="Arial"/>
              </w:rPr>
              <w:t xml:space="preserve"> kn</w:t>
            </w:r>
          </w:p>
          <w:p w:rsidRDefault="006B40C3" w:rsidP="006B40C3" w:rsidR="006B40C3">
            <w:pPr>
              <w:jc w:val="both"/>
              <w:rPr>
                <w:rFonts w:cs="Arial"/>
              </w:rPr>
            </w:pPr>
          </w:p>
          <w:p w:rsidRDefault="006B40C3" w:rsidP="006B40C3" w:rsidR="006B40C3" w:rsidRPr="00333D52">
            <w:pPr>
              <w:jc w:val="both"/>
              <w:rPr>
                <w:rFonts w:cs="Arial"/>
              </w:rPr>
            </w:pPr>
            <w:r w:rsidRPr="00333D52">
              <w:rPr>
                <w:rFonts w:cs="Arial"/>
              </w:rPr>
              <w:t>-IKS PAVIĆ D.O.O., SESVETE, JELOKOVEČKA 15, OIB: 88276202736 u iznosu od 86.758,97</w:t>
            </w:r>
            <w:r>
              <w:rPr>
                <w:rFonts w:cs="Arial"/>
              </w:rPr>
              <w:t xml:space="preserve"> kn</w:t>
            </w:r>
          </w:p>
          <w:p w:rsidRDefault="006B40C3" w:rsidP="006B40C3" w:rsidR="006B40C3">
            <w:pPr>
              <w:jc w:val="both"/>
              <w:rPr>
                <w:rFonts w:cs="Arial"/>
              </w:rPr>
            </w:pPr>
          </w:p>
          <w:p w:rsidRDefault="006B40C3" w:rsidP="006B40C3" w:rsidR="006B40C3" w:rsidRPr="00333D52">
            <w:pPr>
              <w:jc w:val="both"/>
              <w:rPr>
                <w:rFonts w:cs="Arial"/>
              </w:rPr>
            </w:pPr>
            <w:r w:rsidRPr="00333D52">
              <w:rPr>
                <w:rFonts w:cs="Arial"/>
              </w:rPr>
              <w:t>-INTERMARKT D.O.O., VIROVITICA, S. RADIĆA 79, OIB:95651126659 u iznosu od 84.915,14</w:t>
            </w:r>
            <w:r>
              <w:rPr>
                <w:rFonts w:cs="Arial"/>
              </w:rPr>
              <w:t xml:space="preserve"> kn</w:t>
            </w:r>
          </w:p>
          <w:p w:rsidRDefault="006B40C3" w:rsidP="006B40C3" w:rsidR="006B40C3">
            <w:pPr>
              <w:jc w:val="both"/>
              <w:rPr>
                <w:rFonts w:cs="Arial"/>
              </w:rPr>
            </w:pPr>
          </w:p>
          <w:p w:rsidRDefault="006B40C3" w:rsidP="006B40C3" w:rsidR="006B40C3" w:rsidRPr="00333D52">
            <w:pPr>
              <w:jc w:val="both"/>
              <w:rPr>
                <w:rFonts w:cs="Arial"/>
              </w:rPr>
            </w:pPr>
            <w:r w:rsidRPr="00333D52">
              <w:rPr>
                <w:rFonts w:cs="Arial"/>
              </w:rPr>
              <w:t>-JAVNI BILJEŽNIK MILKA ČERGAR, SESVETE, NINSKA, OIB: 81842968070 u iznosu od 28.971,65</w:t>
            </w:r>
            <w:r>
              <w:rPr>
                <w:rFonts w:cs="Arial"/>
              </w:rPr>
              <w:t xml:space="preserve"> kn</w:t>
            </w:r>
          </w:p>
          <w:tbl>
            <w:tblPr>
              <w:tblW w:type="dxa" w:w="9320"/>
              <w:tblInd w:type="dxa" w:w="93"/>
              <w:tblLook w:val="04A0" w:noVBand="1" w:noHBand="0" w:lastColumn="0" w:firstColumn="1" w:lastRow="0" w:firstRow="1"/>
            </w:tblPr>
            <w:tblGrid>
              <w:gridCol w:w="9320"/>
            </w:tblGrid>
            <w:tr w:rsidTr="002F77C3" w:rsidR="006B40C3" w:rsidRPr="00333D52">
              <w:trPr>
                <w:trHeight w:val="525"/>
              </w:trPr>
              <w:tc>
                <w:tcPr>
                  <w:tcW w:type="dxa" w:w="9320"/>
                  <w:shd w:fill="auto" w:color="auto" w:val="clear"/>
                  <w:vAlign w:val="bottom"/>
                </w:tcPr>
                <w:p w:rsidRDefault="006B40C3" w:rsidP="006B40C3" w:rsidR="006B40C3" w:rsidRPr="00333D52">
                  <w:pPr>
                    <w:jc w:val="both"/>
                    <w:rPr>
                      <w:rFonts w:cs="Arial"/>
                    </w:rPr>
                  </w:pPr>
                  <w:r w:rsidRPr="00333D52">
                    <w:rPr>
                      <w:rFonts w:cs="Arial"/>
                    </w:rPr>
                    <w:t>- MARTINA KRAJINOVIĆ GULSUN, SESVETE, OIB: 48802668589 u iznosu od 6.114,63</w:t>
                  </w:r>
                  <w:r>
                    <w:rPr>
                      <w:rFonts w:cs="Arial"/>
                    </w:rPr>
                    <w:t xml:space="preserve"> kn</w:t>
                  </w:r>
                </w:p>
              </w:tc>
            </w:tr>
          </w:tbl>
          <w:p w:rsidRDefault="006B40C3" w:rsidP="006B40C3" w:rsidR="006B40C3">
            <w:pPr>
              <w:jc w:val="both"/>
              <w:rPr>
                <w:rFonts w:cs="Arial"/>
              </w:rPr>
            </w:pPr>
          </w:p>
          <w:p w:rsidRDefault="006B40C3" w:rsidP="006B40C3" w:rsidR="006B40C3" w:rsidRPr="00333D52">
            <w:pPr>
              <w:jc w:val="both"/>
              <w:rPr>
                <w:rFonts w:cs="Arial"/>
              </w:rPr>
            </w:pPr>
            <w:r w:rsidRPr="00333D52">
              <w:rPr>
                <w:rFonts w:cs="Arial"/>
              </w:rPr>
              <w:lastRenderedPageBreak/>
              <w:t>-MARIO KRAJINOVIĆ, SESVETE, OIB:31449910277 u iznosu od 100.000,00</w:t>
            </w:r>
            <w:r>
              <w:rPr>
                <w:rFonts w:cs="Arial"/>
              </w:rPr>
              <w:t xml:space="preserve"> kn</w:t>
            </w:r>
          </w:p>
          <w:p w:rsidRDefault="006B40C3" w:rsidP="006B40C3" w:rsidR="006B40C3">
            <w:pPr>
              <w:jc w:val="both"/>
              <w:rPr>
                <w:rFonts w:cs="Arial"/>
              </w:rPr>
            </w:pPr>
          </w:p>
          <w:p w:rsidRDefault="006B40C3" w:rsidP="006B40C3" w:rsidR="006B40C3" w:rsidRPr="00333D52">
            <w:pPr>
              <w:jc w:val="both"/>
              <w:rPr>
                <w:rFonts w:cs="Arial"/>
              </w:rPr>
            </w:pPr>
            <w:r w:rsidRPr="00333D52">
              <w:rPr>
                <w:rFonts w:cs="Arial"/>
              </w:rPr>
              <w:t>-KECUR D.O.O., SESVETE, VARAŽDINSKA 16, OIB: 58267738288 u iznosu od 1.234.123,29</w:t>
            </w:r>
            <w:r>
              <w:rPr>
                <w:rFonts w:cs="Arial"/>
              </w:rPr>
              <w:t xml:space="preserve"> kn</w:t>
            </w:r>
          </w:p>
          <w:p w:rsidRDefault="006B40C3" w:rsidP="006B40C3" w:rsidR="006B40C3">
            <w:pPr>
              <w:jc w:val="both"/>
              <w:rPr>
                <w:rFonts w:cs="Arial"/>
              </w:rPr>
            </w:pPr>
          </w:p>
          <w:p w:rsidRDefault="006B40C3" w:rsidP="006B40C3" w:rsidR="006B40C3" w:rsidRPr="00333D52">
            <w:pPr>
              <w:jc w:val="both"/>
              <w:rPr>
                <w:rFonts w:cs="Arial"/>
              </w:rPr>
            </w:pPr>
            <w:r w:rsidRPr="00333D52">
              <w:rPr>
                <w:rFonts w:cs="Arial"/>
              </w:rPr>
              <w:t>-MAS PROM D.O.O., ZAGREB, I.B. MAŽURANIĆ 80, OIB: 55175436450 u iznosu od 257.171,46</w:t>
            </w:r>
            <w:r>
              <w:rPr>
                <w:rFonts w:cs="Arial"/>
              </w:rPr>
              <w:t xml:space="preserve"> kn</w:t>
            </w:r>
          </w:p>
          <w:tbl>
            <w:tblPr>
              <w:tblW w:type="dxa" w:w="9320"/>
              <w:tblInd w:type="dxa" w:w="93"/>
              <w:tblLook w:val="04A0" w:noVBand="1" w:noHBand="0" w:lastColumn="0" w:firstColumn="1" w:lastRow="0" w:firstRow="1"/>
            </w:tblPr>
            <w:tblGrid>
              <w:gridCol w:w="9320"/>
            </w:tblGrid>
            <w:tr w:rsidTr="002F77C3" w:rsidR="006B40C3" w:rsidRPr="00333D52">
              <w:trPr>
                <w:trHeight w:val="525"/>
              </w:trPr>
              <w:tc>
                <w:tcPr>
                  <w:tcW w:type="dxa" w:w="9320"/>
                  <w:tcBorders>
                    <w:top w:val="nil"/>
                    <w:left w:val="nil"/>
                  </w:tcBorders>
                  <w:shd w:fill="auto" w:color="auto" w:val="clear"/>
                  <w:vAlign w:val="bottom"/>
                </w:tcPr>
                <w:p w:rsidRDefault="006B40C3" w:rsidP="006B40C3" w:rsidR="006B40C3" w:rsidRPr="00333D52">
                  <w:pPr>
                    <w:jc w:val="both"/>
                    <w:rPr>
                      <w:rFonts w:cs="Arial"/>
                    </w:rPr>
                  </w:pPr>
                </w:p>
                <w:p w:rsidRDefault="006B40C3" w:rsidP="006B40C3" w:rsidR="006B40C3" w:rsidRPr="00333D52">
                  <w:pPr>
                    <w:jc w:val="both"/>
                    <w:rPr>
                      <w:rFonts w:cs="Arial"/>
                    </w:rPr>
                  </w:pPr>
                  <w:r w:rsidRPr="00333D52">
                    <w:rPr>
                      <w:rFonts w:cs="Arial"/>
                    </w:rPr>
                    <w:t>-MIKROPROMET D.O.O., SLAVNSKI BROD, SJEVERNA VEZNA CESTA 16, OIB: 65675961246 u iznosu od</w:t>
                  </w:r>
                </w:p>
                <w:p w:rsidRDefault="006B40C3" w:rsidP="006B40C3" w:rsidR="006B40C3" w:rsidRPr="00333D52">
                  <w:pPr>
                    <w:jc w:val="both"/>
                    <w:rPr>
                      <w:rFonts w:cs="Arial"/>
                    </w:rPr>
                  </w:pPr>
                  <w:r w:rsidRPr="00333D52">
                    <w:rPr>
                      <w:rFonts w:cs="Arial"/>
                    </w:rPr>
                    <w:t>158.353,46</w:t>
                  </w:r>
                  <w:r>
                    <w:rPr>
                      <w:rFonts w:cs="Arial"/>
                    </w:rPr>
                    <w:t xml:space="preserve"> kn</w:t>
                  </w:r>
                </w:p>
              </w:tc>
            </w:tr>
          </w:tbl>
          <w:p w:rsidRDefault="006B40C3" w:rsidP="006B40C3" w:rsidR="006B40C3" w:rsidRPr="00333D52">
            <w:pPr>
              <w:jc w:val="both"/>
              <w:rPr>
                <w:rFonts w:cs="Arial"/>
              </w:rPr>
            </w:pPr>
          </w:p>
          <w:p w:rsidRDefault="006B40C3" w:rsidP="006B40C3" w:rsidR="006B40C3">
            <w:pPr>
              <w:jc w:val="both"/>
              <w:rPr>
                <w:rFonts w:cs="Arial"/>
              </w:rPr>
            </w:pPr>
            <w:r w:rsidRPr="00333D52">
              <w:rPr>
                <w:rFonts w:cs="Arial"/>
              </w:rPr>
              <w:t>-</w:t>
            </w:r>
            <w:r w:rsidRPr="009F059F">
              <w:rPr>
                <w:rFonts w:cs="Arial"/>
              </w:rPr>
              <w:t>WIENER OSIGURANJE VIEN</w:t>
            </w:r>
            <w:r>
              <w:rPr>
                <w:rFonts w:cs="Arial"/>
              </w:rPr>
              <w:t>N</w:t>
            </w:r>
            <w:r w:rsidRPr="009F059F">
              <w:rPr>
                <w:rFonts w:cs="Arial"/>
              </w:rPr>
              <w:t>A INSURANCE GROUP d.d.</w:t>
            </w:r>
            <w:r>
              <w:rPr>
                <w:rFonts w:cs="Arial"/>
              </w:rPr>
              <w:t>,</w:t>
            </w:r>
            <w:r w:rsidRPr="009F059F">
              <w:rPr>
                <w:rFonts w:cs="Arial"/>
              </w:rPr>
              <w:t xml:space="preserve"> OIB:  52848403362</w:t>
            </w:r>
            <w:r>
              <w:rPr>
                <w:rFonts w:cs="Arial"/>
              </w:rPr>
              <w:t>,</w:t>
            </w:r>
            <w:r w:rsidRPr="00333D52">
              <w:rPr>
                <w:rFonts w:cs="Arial"/>
              </w:rPr>
              <w:t>u iznosu od 15.719,93</w:t>
            </w:r>
            <w:r>
              <w:rPr>
                <w:rFonts w:cs="Arial"/>
              </w:rPr>
              <w:t xml:space="preserve"> kn</w:t>
            </w:r>
          </w:p>
          <w:tbl>
            <w:tblPr>
              <w:tblW w:type="dxa" w:w="9320"/>
              <w:tblInd w:type="dxa" w:w="93"/>
              <w:tblLook w:val="04A0" w:noVBand="1" w:noHBand="0" w:lastColumn="0" w:firstColumn="1" w:lastRow="0" w:firstRow="1"/>
            </w:tblPr>
            <w:tblGrid>
              <w:gridCol w:w="9320"/>
            </w:tblGrid>
            <w:tr w:rsidTr="002F77C3" w:rsidR="006B40C3" w:rsidRPr="00333D52">
              <w:trPr>
                <w:trHeight w:val="400"/>
              </w:trPr>
              <w:tc>
                <w:tcPr>
                  <w:tcW w:type="dxa" w:w="9320"/>
                  <w:shd w:fill="auto" w:color="auto" w:val="clear"/>
                  <w:vAlign w:val="bottom"/>
                </w:tcPr>
                <w:p w:rsidRDefault="006B40C3" w:rsidP="006B40C3" w:rsidR="006B40C3" w:rsidRPr="00333D52">
                  <w:pPr>
                    <w:jc w:val="both"/>
                    <w:rPr>
                      <w:rFonts w:cs="Arial"/>
                    </w:rPr>
                  </w:pPr>
                  <w:r w:rsidRPr="00333D52">
                    <w:rPr>
                      <w:rFonts w:cs="Arial"/>
                    </w:rPr>
                    <w:t>-VILA GORD D.O.O., SESVETE, I. ANČIĆA 12, OIB: 45554775881 u iznosu od 105.884,60</w:t>
                  </w:r>
                  <w:r>
                    <w:rPr>
                      <w:rFonts w:cs="Arial"/>
                    </w:rPr>
                    <w:t xml:space="preserve"> kn</w:t>
                  </w:r>
                </w:p>
              </w:tc>
            </w:tr>
          </w:tbl>
          <w:p w:rsidRDefault="006B40C3" w:rsidP="006B40C3" w:rsidR="006B40C3" w:rsidRPr="00333D52">
            <w:pPr>
              <w:jc w:val="both"/>
              <w:rPr>
                <w:rFonts w:cs="Arial"/>
              </w:rPr>
            </w:pPr>
          </w:p>
        </w:tc>
      </w:tr>
      <w:tr w:rsidTr="002F77C3" w:rsidR="006B40C3" w:rsidRPr="00333D52">
        <w:trPr>
          <w:gridBefore w:val="1"/>
          <w:wBefore w:type="dxa" w:w="93"/>
          <w:trHeight w:val="380"/>
        </w:trPr>
        <w:tc>
          <w:tcPr>
            <w:tcW w:type="dxa" w:w="9629"/>
            <w:gridSpan w:val="2"/>
            <w:shd w:fill="auto" w:color="auto" w:val="clear"/>
            <w:vAlign w:val="bottom"/>
          </w:tcPr>
          <w:p w:rsidRDefault="006B40C3" w:rsidP="006B40C3" w:rsidR="006B40C3" w:rsidRPr="00CF1DC0">
            <w:pPr>
              <w:jc w:val="both"/>
              <w:rPr>
                <w:rFonts w:cs="Arial"/>
              </w:rPr>
            </w:pPr>
            <w:r w:rsidRPr="00333D52">
              <w:rPr>
                <w:rFonts w:cs="Arial"/>
              </w:rPr>
              <w:lastRenderedPageBreak/>
              <w:t xml:space="preserve">-VIVATIP D.O.O., SESVETE, NINSKA 11C, OIB: </w:t>
            </w:r>
            <w:r w:rsidRPr="00CF1DC0">
              <w:rPr>
                <w:rFonts w:cs="Arial"/>
              </w:rPr>
              <w:t>43817701790 u iznosu od 24.063,35 kn</w:t>
            </w:r>
          </w:p>
        </w:tc>
      </w:tr>
    </w:tbl>
    <w:p w:rsidRDefault="006B40C3" w:rsidP="006B40C3" w:rsidR="006B40C3">
      <w:pPr>
        <w:jc w:val="both"/>
        <w:rPr>
          <w:rFonts w:cs="Arial"/>
        </w:rPr>
      </w:pPr>
    </w:p>
    <w:p w:rsidRDefault="006B40C3" w:rsidP="006B40C3" w:rsidR="006B40C3" w:rsidRPr="00333D52">
      <w:pPr>
        <w:jc w:val="both"/>
        <w:rPr>
          <w:rFonts w:cs="Arial"/>
        </w:rPr>
      </w:pPr>
      <w:r w:rsidRPr="00333D52">
        <w:rPr>
          <w:rFonts w:cs="Arial"/>
        </w:rPr>
        <w:t>-SNJEŽANA ŠIBENIK, SESVETE, BJELOVARSKA 62E , OIB: 16802399311 u iznosu od 1.095.430,43</w:t>
      </w:r>
      <w:r>
        <w:rPr>
          <w:rFonts w:cs="Arial"/>
        </w:rPr>
        <w:t xml:space="preserve"> kn</w:t>
      </w:r>
    </w:p>
    <w:p w:rsidRDefault="006B40C3" w:rsidP="006B40C3" w:rsidR="006B40C3" w:rsidRPr="00D9359A">
      <w:pPr>
        <w:jc w:val="both"/>
      </w:pPr>
    </w:p>
    <w:p w:rsidRDefault="006B40C3" w:rsidP="006B40C3" w:rsidR="006B40C3" w:rsidRPr="00D81145">
      <w:pPr>
        <w:jc w:val="both"/>
        <w:rPr>
          <w:color w:val="FF0000"/>
        </w:rPr>
      </w:pPr>
    </w:p>
    <w:p w:rsidRDefault="006B40C3" w:rsidP="006B40C3" w:rsidR="006B40C3" w:rsidRPr="00D9359A">
      <w:pPr>
        <w:jc w:val="center"/>
      </w:pPr>
      <w:r w:rsidRPr="00D9359A">
        <w:t>IV.</w:t>
      </w:r>
    </w:p>
    <w:p w:rsidRDefault="006B40C3" w:rsidP="006B40C3" w:rsidR="006B40C3" w:rsidRPr="00D9359A">
      <w:pPr>
        <w:jc w:val="both"/>
      </w:pPr>
    </w:p>
    <w:p w:rsidRDefault="006B40C3" w:rsidP="006B40C3" w:rsidR="006B40C3" w:rsidRPr="00D9359A">
      <w:pPr>
        <w:jc w:val="both"/>
      </w:pPr>
      <w:r w:rsidRPr="00D9359A">
        <w:t>Utvrđuje se da je u Planu financijskog restrukturiranja koji je prihvaćen u postupku predstečajne nagodbe koji se nad dužnikom Slaveks društvo s ograničenom odgovornošću, zastupano po direktoru  Slavko Krajinović , iz Sesveta, adresa: Varaždinska 48/a, Sesvete,  OIB:  73808101740, vodio pred Financijskom agencijom pod klasom UP-I/110/07/14-01/6443   Ur. Broj: 04-06-14-6443-12 na ročištu  za glasovanje održanom dana</w:t>
      </w:r>
      <w:r>
        <w:t xml:space="preserve"> 19.12.</w:t>
      </w:r>
      <w:r w:rsidRPr="00D9359A">
        <w:t>2014. godine predviđeno slijedeće:</w:t>
      </w:r>
    </w:p>
    <w:p w:rsidRDefault="006B40C3" w:rsidP="006B40C3" w:rsidR="006B40C3" w:rsidRPr="00D81145">
      <w:pPr>
        <w:jc w:val="both"/>
        <w:rPr>
          <w:color w:val="FF0000"/>
        </w:rPr>
      </w:pPr>
    </w:p>
    <w:p w:rsidRDefault="006B40C3" w:rsidP="006B40C3" w:rsidR="006B40C3">
      <w:pPr>
        <w:jc w:val="both"/>
      </w:pPr>
      <w:r w:rsidRPr="00867C3F">
        <w:rPr>
          <w:b/>
          <w:u w:val="single"/>
        </w:rPr>
        <w:t>Za prvu grupu vjerovnika:</w:t>
      </w:r>
      <w:r>
        <w:rPr>
          <w:b/>
          <w:u w:val="single"/>
        </w:rPr>
        <w:t xml:space="preserve"> </w:t>
      </w:r>
      <w:r>
        <w:t>kod Ministarstva financija otpis 70 % ukupno utvrđene tražbine</w:t>
      </w:r>
      <w:r w:rsidRPr="003E2817">
        <w:t xml:space="preserve">, </w:t>
      </w:r>
      <w:r>
        <w:t>te nakon dvije godine počeka, otplata 30% ukupno utvrđene tražbine u 2 jednaka godišnja obroka (anuiteta) uz 4,5% kamata godišnje, prva rata dospijeva 01.01.2017., a sve počevši od dana pravomoćnosti predstečajne nagodbe pred Trgovačkim sudom.</w:t>
      </w:r>
    </w:p>
    <w:p w:rsidRDefault="006B40C3" w:rsidP="006B40C3" w:rsidR="006B40C3">
      <w:pPr>
        <w:jc w:val="both"/>
      </w:pPr>
      <w:r>
        <w:t>Kod drugih tijela javne uprave i trgovačkih društava u većinskom državnom vlasništvu otpis 70% ukupno utvrđene tražbine,te nakon dvije  godine počeka  obročna otplata 30% ukupno utvrđene tražbine  u 2 jednaka godišnja obroka (anuiteta) beskamatno, prva rata dospijeva 01.01.2017., a sve počevši od dana pravomoćnosti predstečajne nagodbe pred Trgovačkim sudom.</w:t>
      </w:r>
    </w:p>
    <w:p w:rsidRDefault="006B40C3" w:rsidP="006B40C3" w:rsidR="006B40C3">
      <w:pPr>
        <w:jc w:val="both"/>
      </w:pPr>
      <w:r w:rsidRPr="007644D5">
        <w:rPr>
          <w:b/>
          <w:u w:val="single"/>
        </w:rPr>
        <w:t>Za drugu grupu vjerovnika:</w:t>
      </w:r>
      <w:r>
        <w:rPr>
          <w:b/>
          <w:u w:val="single"/>
        </w:rPr>
        <w:t xml:space="preserve"> </w:t>
      </w:r>
      <w:r>
        <w:t>kod financijskih institucija otpis 70 % ukupno utvrđene tražbine ,te nakon dvije godine počeka  obročna otplata 30% ukupno utvrđene tražbine u 2 jednaka godišnja obroka (anuiteta) beskamatno, prva rata dospijeva 01.01.2017., a sve počevši od dana pravomoćnosti predstečajne nagodbe pred Trgovačkim sudom.</w:t>
      </w:r>
    </w:p>
    <w:p w:rsidRDefault="006B40C3" w:rsidP="006B40C3" w:rsidR="006B40C3">
      <w:pPr>
        <w:jc w:val="both"/>
      </w:pPr>
      <w:r w:rsidRPr="007644D5">
        <w:rPr>
          <w:b/>
          <w:u w:val="single"/>
        </w:rPr>
        <w:t>Za treću grupu vjerovnika:</w:t>
      </w:r>
      <w:r>
        <w:rPr>
          <w:b/>
          <w:u w:val="single"/>
        </w:rPr>
        <w:t xml:space="preserve"> </w:t>
      </w:r>
      <w:r>
        <w:t>kod ostalih vjerovnika isplata duga:</w:t>
      </w:r>
    </w:p>
    <w:p w:rsidRDefault="006B40C3" w:rsidP="006B40C3" w:rsidR="006B40C3">
      <w:pPr>
        <w:jc w:val="both"/>
      </w:pPr>
      <w:r>
        <w:t>Kod  dobavljača otpis 70% ukupno utvrđene tražbine, te nakon dvije godine  počeka, obročna otplata 30% ukupno utvrđene tražbine u 2 jednaka godišnja obroka (anuiteta) beskamatno,  prva rata dospijeva 01.01.2017., a sve počevši od dana pravomoćnosti predstečajne nagodbe pred Trgovačkim sudom.</w:t>
      </w:r>
    </w:p>
    <w:p w:rsidRDefault="006B40C3" w:rsidP="006B40C3" w:rsidR="006B40C3">
      <w:pPr>
        <w:jc w:val="both"/>
      </w:pPr>
      <w:r>
        <w:lastRenderedPageBreak/>
        <w:t>Kod  obveza za primljene pozajmice otpis 70 % ukupno utvrđene tražbine, te nakon dvije godine počeka obročna otplata 30% ukupno utvrđene tražbine u 2 jednaka godišnja obroka (anuiteta) beskamatno, prva rata dospijeva 01.01.2017.,  a sve počevši od dana pravomoćnosti predstečajne nagodbe pred Trgovačkim sudom.</w:t>
      </w:r>
    </w:p>
    <w:p w:rsidRDefault="006B40C3" w:rsidP="006B40C3" w:rsidR="006B40C3">
      <w:pPr>
        <w:jc w:val="both"/>
      </w:pPr>
      <w:r>
        <w:t>Ukoliko bi se pojedini razlučni vjerovnik izjavom odrekao prava na odvojeno namirenje, odnosno prava na izdvajanje odnosnih predmeta iz imovine dužnika najkasnije na ročištu za glasovanje njegova tražbina će se namiriti na način kako slijedi: ukupno utvrđeni iznos tražbine će se podmiriti u roku od 60 dana nakon prodaje nekretnine na kojoj svaki pojedini razlučni vjerovnik ima uknjiženo založno pravo ili preneseno vlasništvo (fiducijalno pravo) temeljem sporazuma o osiguranju tražbine, ukoliko se predmetne nekretnine ne prodaju u roku od 3 godine, svaki pojedini razlučni vjerovnik, a koji se odrekao prava na odvojeno namirenje ima pravo naplate svoje tražbine pljenidbom nekretnina na koje je uknjižen. Ostatak vrijednosti od prodanih nekretnina nakon podmirenja razlučnih vjerovnika ide u operativno poslovanje dužnika.</w:t>
      </w:r>
    </w:p>
    <w:p w:rsidRDefault="006B40C3" w:rsidP="006B40C3" w:rsidR="006B40C3">
      <w:pPr>
        <w:jc w:val="both"/>
      </w:pPr>
    </w:p>
    <w:p w:rsidRDefault="006B40C3" w:rsidP="006B40C3" w:rsidR="006B40C3" w:rsidRPr="00D81145">
      <w:pPr>
        <w:jc w:val="both"/>
        <w:rPr>
          <w:color w:val="FF0000"/>
        </w:rPr>
      </w:pPr>
    </w:p>
    <w:p w:rsidRDefault="006B40C3" w:rsidP="006B40C3" w:rsidR="006B40C3" w:rsidRPr="00635E72">
      <w:pPr>
        <w:jc w:val="center"/>
      </w:pPr>
      <w:r w:rsidRPr="00635E72">
        <w:t>V.</w:t>
      </w:r>
    </w:p>
    <w:p w:rsidRDefault="006B40C3" w:rsidP="006B40C3" w:rsidR="006B40C3" w:rsidRPr="00D81145">
      <w:pPr>
        <w:jc w:val="both"/>
        <w:rPr>
          <w:color w:val="FF0000"/>
        </w:rPr>
      </w:pPr>
    </w:p>
    <w:p w:rsidRDefault="006B40C3" w:rsidP="006B40C3" w:rsidR="006B40C3" w:rsidRPr="00635E72">
      <w:pPr>
        <w:jc w:val="both"/>
      </w:pPr>
      <w:r w:rsidRPr="00635E72">
        <w:t>Stranke ovom nagodbom utvrđuju da su suglasne da se utvrđene tražbine vjerovnika iz točke II. Ove Nagodbe, sukladno prihvaćenom Planu financijskog restrukturiranja namire na slijedeći način:</w:t>
      </w:r>
    </w:p>
    <w:p w:rsidRDefault="006B40C3" w:rsidP="006B40C3" w:rsidR="006B40C3">
      <w:pPr>
        <w:jc w:val="both"/>
        <w:rPr>
          <w:b/>
          <w:u w:val="single"/>
        </w:rPr>
      </w:pPr>
    </w:p>
    <w:p w:rsidRDefault="006B40C3" w:rsidP="006B40C3" w:rsidR="006B40C3">
      <w:pPr>
        <w:jc w:val="both"/>
        <w:rPr>
          <w:b/>
          <w:u w:val="single"/>
        </w:rPr>
      </w:pPr>
    </w:p>
    <w:p w:rsidRDefault="006B40C3" w:rsidP="006B40C3" w:rsidR="006B40C3" w:rsidRPr="00635E72">
      <w:pPr>
        <w:jc w:val="both"/>
      </w:pPr>
      <w:r w:rsidRPr="00635E72">
        <w:rPr>
          <w:b/>
          <w:u w:val="single"/>
        </w:rPr>
        <w:t xml:space="preserve">Prva grupa vjerovnika: </w:t>
      </w:r>
      <w:r w:rsidRPr="00635E72">
        <w:t>tijela javne uprave i trgovačkih društva u većinskom državnom vlasništvu:</w:t>
      </w:r>
    </w:p>
    <w:p w:rsidRDefault="006B40C3" w:rsidP="006B40C3" w:rsidR="006B40C3" w:rsidRPr="00CD2F48">
      <w:pPr>
        <w:jc w:val="both"/>
        <w:rPr>
          <w:rStyle w:val="st"/>
          <w:rFonts w:cs="Arial"/>
        </w:rPr>
      </w:pPr>
      <w:r w:rsidRPr="00CD2F48">
        <w:t xml:space="preserve">-dužnik Slaveks društvo s ograničenom odgovornošću, zastupano po direktoru  Slavko Krajinović , iz Sesveta, adresa: Varaždinska 48/a, Sesvete,  OIB:  73808101740, će </w:t>
      </w:r>
      <w:r w:rsidRPr="00D633AF">
        <w:t>vjerovniku</w:t>
      </w:r>
      <w:r w:rsidRPr="00D633AF">
        <w:rPr>
          <w:b/>
        </w:rPr>
        <w:t xml:space="preserve"> </w:t>
      </w:r>
      <w:r w:rsidRPr="00D633AF">
        <w:rPr>
          <w:rFonts w:cs="Arial" w:hAnsi="Arial" w:ascii="Arial"/>
          <w:b/>
          <w:sz w:val="20"/>
          <w:szCs w:val="20"/>
        </w:rPr>
        <w:t>MINISTARSTVO FINANCIJA RH-PU</w:t>
      </w:r>
      <w:r w:rsidRPr="00CD2F48">
        <w:rPr>
          <w:rFonts w:cs="Arial" w:hAnsi="Arial" w:ascii="Arial"/>
          <w:sz w:val="20"/>
          <w:szCs w:val="20"/>
        </w:rPr>
        <w:t>, ZAGREB, KATANČIĆEVA 5, OIB: 18683136487</w:t>
      </w:r>
      <w:r w:rsidRPr="00CD2F48">
        <w:rPr>
          <w:rStyle w:val="st"/>
          <w:rFonts w:cs="Arial" w:hAnsi="Arial" w:ascii="Arial"/>
          <w:sz w:val="20"/>
          <w:szCs w:val="20"/>
        </w:rPr>
        <w:t>,</w:t>
      </w:r>
      <w:r w:rsidRPr="00CD2F48">
        <w:rPr>
          <w:rStyle w:val="st"/>
          <w:rFonts w:cs="Arial"/>
        </w:rPr>
        <w:t xml:space="preserve"> namiriti 30 % ukupne utvrđene tražbine iz točke II. ove Nagodbe u iznosu od </w:t>
      </w:r>
      <w:r w:rsidRPr="00CD2F48">
        <w:t xml:space="preserve"> </w:t>
      </w:r>
      <w:r w:rsidRPr="00CD2F48">
        <w:rPr>
          <w:rFonts w:cs="Arial"/>
        </w:rPr>
        <w:t>1.529.759,04</w:t>
      </w:r>
      <w:r w:rsidRPr="00CD2F48">
        <w:rPr>
          <w:rStyle w:val="st"/>
          <w:rFonts w:cs="Arial"/>
        </w:rPr>
        <w:t xml:space="preserve"> kn,   pa smanjena tražbina iznosi </w:t>
      </w:r>
      <w:r w:rsidRPr="00CD2F48">
        <w:rPr>
          <w:rFonts w:hAnsi="Calibri" w:ascii="Calibri"/>
        </w:rPr>
        <w:t>458.927,71</w:t>
      </w:r>
      <w:r w:rsidRPr="00CD2F48">
        <w:rPr>
          <w:rStyle w:val="st"/>
          <w:rFonts w:cs="Arial"/>
        </w:rPr>
        <w:t xml:space="preserve"> kn, te će smanjenu tražbinu isplatiti  u </w:t>
      </w:r>
      <w:r>
        <w:rPr>
          <w:rStyle w:val="st"/>
          <w:rFonts w:cs="Arial"/>
        </w:rPr>
        <w:t>2</w:t>
      </w:r>
      <w:r w:rsidRPr="00CD2F48">
        <w:rPr>
          <w:rStyle w:val="st"/>
          <w:rFonts w:cs="Arial"/>
        </w:rPr>
        <w:t xml:space="preserve"> (</w:t>
      </w:r>
      <w:r>
        <w:rPr>
          <w:rStyle w:val="st"/>
          <w:rFonts w:cs="Arial"/>
        </w:rPr>
        <w:t>dva</w:t>
      </w:r>
      <w:r w:rsidRPr="00CD2F48">
        <w:rPr>
          <w:rStyle w:val="st"/>
          <w:rFonts w:cs="Arial"/>
        </w:rPr>
        <w:t xml:space="preserve">) </w:t>
      </w:r>
      <w:r>
        <w:t xml:space="preserve">jednaka godišnja </w:t>
      </w:r>
      <w:r w:rsidRPr="00CD2F48">
        <w:rPr>
          <w:rStyle w:val="st"/>
          <w:rFonts w:cs="Arial"/>
        </w:rPr>
        <w:t>obroka (anuiteta)   uz 4,5% kamata,</w:t>
      </w:r>
      <w:r w:rsidRPr="00CD2F48">
        <w:t xml:space="preserve"> prva rata dospijeva 01.01.201</w:t>
      </w:r>
      <w:r>
        <w:t>7</w:t>
      </w:r>
      <w:r w:rsidRPr="00CD2F48">
        <w:t>.</w:t>
      </w:r>
      <w:r w:rsidRPr="00CD2F48">
        <w:rPr>
          <w:rStyle w:val="st"/>
          <w:rFonts w:cs="Arial"/>
        </w:rPr>
        <w:t>, a sve počevši od dana pravomo</w:t>
      </w:r>
      <w:r>
        <w:rPr>
          <w:rStyle w:val="st"/>
          <w:rFonts w:cs="Arial"/>
        </w:rPr>
        <w:t>ć</w:t>
      </w:r>
      <w:r w:rsidRPr="00CD2F48">
        <w:rPr>
          <w:rStyle w:val="st"/>
          <w:rFonts w:cs="Arial"/>
        </w:rPr>
        <w:t>nosti predstečajne nagodbe pred Trgovačkim sudom.</w:t>
      </w:r>
    </w:p>
    <w:p w:rsidRDefault="006B40C3" w:rsidP="006B40C3" w:rsidR="006B40C3">
      <w:pPr>
        <w:jc w:val="both"/>
      </w:pPr>
    </w:p>
    <w:p w:rsidRDefault="006B40C3" w:rsidP="006B40C3" w:rsidR="006B40C3" w:rsidRPr="00CD2F48">
      <w:pPr>
        <w:jc w:val="both"/>
        <w:rPr>
          <w:rStyle w:val="st"/>
          <w:rFonts w:cs="Arial"/>
        </w:rPr>
      </w:pPr>
      <w:r w:rsidRPr="00CD2F48">
        <w:t xml:space="preserve">-dužnik Slaveks društvo s ograničenom odgovornošću, zastupano po direktoru  Slavko Krajinović , iz Sesveta, adresa: Varaždinska 48/a, Sesvete,  OIB:  73808101740, će vjerovniku </w:t>
      </w:r>
      <w:r w:rsidRPr="00D633AF">
        <w:rPr>
          <w:rFonts w:cs="Arial"/>
          <w:b/>
        </w:rPr>
        <w:t>GRAD ZAGREB</w:t>
      </w:r>
      <w:r w:rsidRPr="00CD2F48">
        <w:rPr>
          <w:rFonts w:cs="Arial"/>
        </w:rPr>
        <w:t>, ZAGREB, TRG STJEPANA RADIĆA 1, OIB: 61817894937</w:t>
      </w:r>
      <w:r w:rsidRPr="00CD2F48">
        <w:rPr>
          <w:rStyle w:val="st"/>
          <w:rFonts w:cs="Arial"/>
        </w:rPr>
        <w:t xml:space="preserve">, namiriti 30 % ukupne utvrđene tražbine iz točke II. ove Nagodbe u iznosu od </w:t>
      </w:r>
      <w:r w:rsidRPr="00CD2F48">
        <w:t xml:space="preserve"> </w:t>
      </w:r>
      <w:r w:rsidRPr="00CD2F48">
        <w:rPr>
          <w:rFonts w:cs="Arial"/>
        </w:rPr>
        <w:t>1.456.559,91</w:t>
      </w:r>
      <w:r w:rsidRPr="00CD2F48">
        <w:rPr>
          <w:rStyle w:val="st"/>
          <w:rFonts w:cs="Arial"/>
        </w:rPr>
        <w:t xml:space="preserve"> kn,  pa smanjena tražbina iznosi </w:t>
      </w:r>
      <w:r w:rsidRPr="00CD2F48">
        <w:rPr>
          <w:rFonts w:hAnsi="Calibri" w:ascii="Calibri"/>
        </w:rPr>
        <w:t>436.967,97</w:t>
      </w:r>
      <w:r w:rsidRPr="00CD2F48">
        <w:rPr>
          <w:rStyle w:val="st"/>
          <w:rFonts w:cs="Arial"/>
        </w:rPr>
        <w:t xml:space="preserve"> kn, te će smanjenu tražbinu isplatiti  u </w:t>
      </w:r>
      <w:r>
        <w:rPr>
          <w:rStyle w:val="st"/>
          <w:rFonts w:cs="Arial"/>
        </w:rPr>
        <w:t>2</w:t>
      </w:r>
      <w:r w:rsidRPr="00CD2F48">
        <w:rPr>
          <w:rStyle w:val="st"/>
          <w:rFonts w:cs="Arial"/>
        </w:rPr>
        <w:t xml:space="preserve"> (</w:t>
      </w:r>
      <w:r>
        <w:rPr>
          <w:rStyle w:val="st"/>
          <w:rFonts w:cs="Arial"/>
        </w:rPr>
        <w:t>dva</w:t>
      </w:r>
      <w:r w:rsidRPr="00CD2F48">
        <w:rPr>
          <w:rStyle w:val="st"/>
          <w:rFonts w:cs="Arial"/>
        </w:rPr>
        <w:t>)</w:t>
      </w:r>
      <w:r>
        <w:rPr>
          <w:rStyle w:val="st"/>
          <w:rFonts w:cs="Arial"/>
        </w:rPr>
        <w:t xml:space="preserve"> </w:t>
      </w:r>
      <w:r>
        <w:t xml:space="preserve">jednaka godišnja </w:t>
      </w:r>
      <w:r w:rsidRPr="00CD2F48">
        <w:rPr>
          <w:rStyle w:val="st"/>
          <w:rFonts w:cs="Arial"/>
        </w:rPr>
        <w:t>obroka (anuiteta)  beskamatno,</w:t>
      </w:r>
      <w:r w:rsidRPr="00CD2F48">
        <w:t xml:space="preserve"> prva rata dospijeva 01.01.201</w:t>
      </w:r>
      <w:r>
        <w:t>7</w:t>
      </w:r>
      <w:r w:rsidRPr="00CD2F48">
        <w:t>.</w:t>
      </w:r>
      <w:r w:rsidRPr="00CD2F48">
        <w:rPr>
          <w:rStyle w:val="st"/>
          <w:rFonts w:cs="Arial"/>
        </w:rPr>
        <w:t>, a sve počevši od dana pravomo</w:t>
      </w:r>
      <w:r>
        <w:rPr>
          <w:rStyle w:val="st"/>
          <w:rFonts w:cs="Arial"/>
        </w:rPr>
        <w:t>ć</w:t>
      </w:r>
      <w:r w:rsidRPr="00CD2F48">
        <w:rPr>
          <w:rStyle w:val="st"/>
          <w:rFonts w:cs="Arial"/>
        </w:rPr>
        <w:t>nosti predstečajne nagodbe pred Trgovačkim sudom.</w:t>
      </w:r>
    </w:p>
    <w:p w:rsidRDefault="006B40C3" w:rsidP="006B40C3" w:rsidR="006B40C3" w:rsidRPr="00CD2F48">
      <w:pPr>
        <w:jc w:val="both"/>
        <w:rPr>
          <w:rStyle w:val="st"/>
          <w:rFonts w:cs="Arial"/>
        </w:rPr>
      </w:pPr>
      <w:r w:rsidRPr="00CD2F48">
        <w:t xml:space="preserve">-dužnik Slaveks društvo s ograničenom odgovornošću, zastupano po direktoru  Slavko Krajinović , iz Sesveta, adresa: Varaždinska 48/a, Sesvete,  OIB:  73808101740, će vjerovniku </w:t>
      </w:r>
      <w:r w:rsidRPr="00D633AF">
        <w:rPr>
          <w:rFonts w:cs="Arial"/>
          <w:b/>
        </w:rPr>
        <w:t>GRADSKA PLINARA ZAGREB – OPSKRBA D.O.O.</w:t>
      </w:r>
      <w:r w:rsidRPr="00CD2F48">
        <w:rPr>
          <w:rFonts w:cs="Arial"/>
        </w:rPr>
        <w:t>, ZAGREB, RADNIČKA C 1, OIB: 74364571096</w:t>
      </w:r>
      <w:r w:rsidRPr="00CD2F48">
        <w:rPr>
          <w:rStyle w:val="st"/>
          <w:rFonts w:cs="Arial" w:hAnsi="Arial" w:ascii="Arial"/>
          <w:sz w:val="20"/>
          <w:szCs w:val="20"/>
        </w:rPr>
        <w:t>,</w:t>
      </w:r>
      <w:r w:rsidRPr="00CD2F48">
        <w:rPr>
          <w:rStyle w:val="st"/>
          <w:rFonts w:cs="Arial"/>
        </w:rPr>
        <w:t xml:space="preserve"> namiriti 30 % ukupne utvrđene tražbine iz točke II. ove Nagodbe u iznosu od </w:t>
      </w:r>
      <w:r w:rsidRPr="00CD2F48">
        <w:t xml:space="preserve"> </w:t>
      </w:r>
      <w:r w:rsidRPr="00CD2F48">
        <w:rPr>
          <w:rFonts w:cs="Arial"/>
        </w:rPr>
        <w:t>19.051,07</w:t>
      </w:r>
      <w:r w:rsidRPr="00CD2F48">
        <w:rPr>
          <w:rStyle w:val="st"/>
          <w:rFonts w:cs="Arial"/>
        </w:rPr>
        <w:t xml:space="preserve"> kn,  pa smanjena tražbina iznosi </w:t>
      </w:r>
      <w:r w:rsidRPr="00CD2F48">
        <w:rPr>
          <w:rFonts w:hAnsi="Calibri" w:ascii="Calibri"/>
        </w:rPr>
        <w:t>5.715,32</w:t>
      </w:r>
      <w:r w:rsidRPr="00CD2F48">
        <w:rPr>
          <w:rStyle w:val="st"/>
          <w:rFonts w:cs="Arial"/>
        </w:rPr>
        <w:t xml:space="preserve"> kn, te će smanjenu tražbinu isplatiti  u </w:t>
      </w:r>
      <w:r>
        <w:rPr>
          <w:rStyle w:val="st"/>
          <w:rFonts w:cs="Arial"/>
        </w:rPr>
        <w:t>2</w:t>
      </w:r>
      <w:r w:rsidRPr="00CD2F48">
        <w:rPr>
          <w:rStyle w:val="st"/>
          <w:rFonts w:cs="Arial"/>
        </w:rPr>
        <w:t xml:space="preserve"> (</w:t>
      </w:r>
      <w:r>
        <w:rPr>
          <w:rStyle w:val="st"/>
          <w:rFonts w:cs="Arial"/>
        </w:rPr>
        <w:t>dva</w:t>
      </w:r>
      <w:r w:rsidRPr="00CD2F48">
        <w:rPr>
          <w:rStyle w:val="st"/>
          <w:rFonts w:cs="Arial"/>
        </w:rPr>
        <w:t>)</w:t>
      </w:r>
      <w:r>
        <w:rPr>
          <w:rStyle w:val="st"/>
          <w:rFonts w:cs="Arial"/>
        </w:rPr>
        <w:t xml:space="preserve"> </w:t>
      </w:r>
      <w:r>
        <w:t xml:space="preserve">jednaka godišnja </w:t>
      </w:r>
      <w:r w:rsidRPr="00CD2F48">
        <w:rPr>
          <w:rStyle w:val="st"/>
          <w:rFonts w:cs="Arial"/>
        </w:rPr>
        <w:t>obroka (anuiteta)  beskamatno,</w:t>
      </w:r>
      <w:r w:rsidRPr="00CD2F48">
        <w:t xml:space="preserve"> prva rata dospijeva 01.01.201</w:t>
      </w:r>
      <w:r>
        <w:t>7</w:t>
      </w:r>
      <w:r w:rsidRPr="00CD2F48">
        <w:t>.</w:t>
      </w:r>
      <w:r w:rsidRPr="00CD2F48">
        <w:rPr>
          <w:rStyle w:val="st"/>
          <w:rFonts w:cs="Arial"/>
        </w:rPr>
        <w:t>, a sve počevši od dana pravomo</w:t>
      </w:r>
      <w:r>
        <w:rPr>
          <w:rStyle w:val="st"/>
          <w:rFonts w:cs="Arial"/>
        </w:rPr>
        <w:t>ć</w:t>
      </w:r>
      <w:r w:rsidRPr="00CD2F48">
        <w:rPr>
          <w:rStyle w:val="st"/>
          <w:rFonts w:cs="Arial"/>
        </w:rPr>
        <w:t>nosti predstečajne nagodbe pred Trgovačkim sudom.</w:t>
      </w:r>
    </w:p>
    <w:p w:rsidRDefault="006B40C3" w:rsidP="006B40C3" w:rsidR="006B40C3" w:rsidRPr="00CD2F48">
      <w:pPr>
        <w:jc w:val="both"/>
        <w:rPr>
          <w:rStyle w:val="st"/>
          <w:rFonts w:cs="Arial"/>
        </w:rPr>
      </w:pPr>
      <w:r w:rsidRPr="00CD2F48">
        <w:t xml:space="preserve">-dužnik Slaveks društvo s ograničenom odgovornošću, zastupano po direktoru  Slavko Krajinović , iz Sesveta, adresa: Varaždinska 48/a, Sesvete,  OIB:  73808101740, će </w:t>
      </w:r>
      <w:r w:rsidRPr="00CD2F48">
        <w:lastRenderedPageBreak/>
        <w:t xml:space="preserve">vjerovniku </w:t>
      </w:r>
      <w:r w:rsidRPr="00D633AF">
        <w:rPr>
          <w:rFonts w:cs="Arial"/>
          <w:b/>
        </w:rPr>
        <w:t>GRADSKO-STAMBENO-KOMUNALNO GOSPODARSTVO D.O.O.</w:t>
      </w:r>
      <w:r w:rsidRPr="00CD2F48">
        <w:rPr>
          <w:rFonts w:cs="Arial"/>
        </w:rPr>
        <w:t>, ZAGREB, TRG FRANCUSKE REPUBLIKE 15, OIB: 03744272526</w:t>
      </w:r>
      <w:r w:rsidRPr="00CD2F48">
        <w:rPr>
          <w:rStyle w:val="st"/>
          <w:rFonts w:cs="Arial" w:hAnsi="Arial" w:ascii="Arial"/>
          <w:sz w:val="20"/>
          <w:szCs w:val="20"/>
        </w:rPr>
        <w:t>,</w:t>
      </w:r>
      <w:r w:rsidRPr="00CD2F48">
        <w:rPr>
          <w:rStyle w:val="st"/>
          <w:rFonts w:cs="Arial"/>
        </w:rPr>
        <w:t xml:space="preserve"> namiriti 30 % ukupne utvrđene tražbine iz točke II. ove Nagodbe u iznosu od </w:t>
      </w:r>
      <w:r w:rsidRPr="00CD2F48">
        <w:t xml:space="preserve"> </w:t>
      </w:r>
      <w:r w:rsidRPr="00CD2F48">
        <w:rPr>
          <w:rFonts w:cs="Arial"/>
        </w:rPr>
        <w:t>947,23</w:t>
      </w:r>
      <w:r w:rsidRPr="00CD2F48">
        <w:rPr>
          <w:rStyle w:val="st"/>
          <w:rFonts w:cs="Arial"/>
        </w:rPr>
        <w:t xml:space="preserve"> kn,  pa smanjena tražbina iznosi </w:t>
      </w:r>
      <w:r w:rsidRPr="00CD2F48">
        <w:rPr>
          <w:rFonts w:hAnsi="Calibri" w:ascii="Calibri"/>
        </w:rPr>
        <w:t>284,17</w:t>
      </w:r>
      <w:r w:rsidRPr="00CD2F48">
        <w:rPr>
          <w:rStyle w:val="st"/>
          <w:rFonts w:cs="Arial"/>
        </w:rPr>
        <w:t xml:space="preserve"> kn, te će smanjenu tražbinu isplatiti  u </w:t>
      </w:r>
      <w:r>
        <w:rPr>
          <w:rStyle w:val="st"/>
          <w:rFonts w:cs="Arial"/>
        </w:rPr>
        <w:t>2</w:t>
      </w:r>
      <w:r w:rsidRPr="00CD2F48">
        <w:rPr>
          <w:rStyle w:val="st"/>
          <w:rFonts w:cs="Arial"/>
        </w:rPr>
        <w:t xml:space="preserve"> (</w:t>
      </w:r>
      <w:r>
        <w:rPr>
          <w:rStyle w:val="st"/>
          <w:rFonts w:cs="Arial"/>
        </w:rPr>
        <w:t>dva</w:t>
      </w:r>
      <w:r w:rsidRPr="00CD2F48">
        <w:rPr>
          <w:rStyle w:val="st"/>
          <w:rFonts w:cs="Arial"/>
        </w:rPr>
        <w:t>)</w:t>
      </w:r>
      <w:r>
        <w:rPr>
          <w:rStyle w:val="st"/>
          <w:rFonts w:cs="Arial"/>
        </w:rPr>
        <w:t xml:space="preserve"> </w:t>
      </w:r>
      <w:r>
        <w:t xml:space="preserve">jednaka godišnja </w:t>
      </w:r>
      <w:r w:rsidRPr="00CD2F48">
        <w:rPr>
          <w:rStyle w:val="st"/>
          <w:rFonts w:cs="Arial"/>
        </w:rPr>
        <w:t>obroka (anuiteta)  beskamatno,</w:t>
      </w:r>
      <w:r w:rsidRPr="00CD2F48">
        <w:t xml:space="preserve"> prva rata dospijeva 01.01.201</w:t>
      </w:r>
      <w:r>
        <w:t>7</w:t>
      </w:r>
      <w:r w:rsidRPr="00CD2F48">
        <w:t>.</w:t>
      </w:r>
      <w:r w:rsidRPr="00CD2F48">
        <w:rPr>
          <w:rStyle w:val="st"/>
          <w:rFonts w:cs="Arial"/>
        </w:rPr>
        <w:t>, a sve počevši od dana pravomo</w:t>
      </w:r>
      <w:r>
        <w:rPr>
          <w:rStyle w:val="st"/>
          <w:rFonts w:cs="Arial"/>
        </w:rPr>
        <w:t>ć</w:t>
      </w:r>
      <w:r w:rsidRPr="00CD2F48">
        <w:rPr>
          <w:rStyle w:val="st"/>
          <w:rFonts w:cs="Arial"/>
        </w:rPr>
        <w:t>nosti predstečajne nagodbe pred Trgovačkim sudom.</w:t>
      </w:r>
    </w:p>
    <w:p w:rsidRDefault="006B40C3" w:rsidP="006B40C3" w:rsidR="006B40C3" w:rsidRPr="00CD2F48">
      <w:pPr>
        <w:jc w:val="both"/>
        <w:rPr>
          <w:rStyle w:val="st"/>
          <w:rFonts w:cs="Arial"/>
        </w:rPr>
      </w:pPr>
      <w:r w:rsidRPr="00CD2F48">
        <w:t xml:space="preserve">-dužnik Slaveks društvo s ograničenom odgovornošću, zastupano po direktoru  Slavko Krajinović , iz Sesveta, adresa: Varaždinska 48/a, Sesvete,  OIB:  73808101740, će vjerovniku </w:t>
      </w:r>
      <w:r w:rsidRPr="00D633AF">
        <w:rPr>
          <w:rFonts w:cs="Arial"/>
          <w:b/>
        </w:rPr>
        <w:t>HEP - ODS D.O.O</w:t>
      </w:r>
      <w:r w:rsidRPr="00CD2F48">
        <w:rPr>
          <w:rFonts w:cs="Arial"/>
        </w:rPr>
        <w:t>., ZAGREB, GRADA VUKOVARA  37, OIB: 46830600751</w:t>
      </w:r>
      <w:r w:rsidRPr="00CD2F48">
        <w:rPr>
          <w:rStyle w:val="st"/>
          <w:rFonts w:cs="Arial" w:hAnsi="Arial" w:ascii="Arial"/>
          <w:sz w:val="20"/>
          <w:szCs w:val="20"/>
        </w:rPr>
        <w:t>,</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16.772,61 </w:t>
      </w:r>
      <w:r w:rsidRPr="00CD2F48">
        <w:rPr>
          <w:rStyle w:val="st"/>
          <w:rFonts w:cs="Arial"/>
        </w:rPr>
        <w:t xml:space="preserve">kn,  pa smanjena tražbina iznosi </w:t>
      </w:r>
      <w:r w:rsidRPr="00CD2F48">
        <w:rPr>
          <w:rFonts w:hAnsi="Calibri" w:ascii="Calibri"/>
        </w:rPr>
        <w:t>5.031,78</w:t>
      </w:r>
      <w:r w:rsidRPr="00CD2F48">
        <w:rPr>
          <w:rStyle w:val="st"/>
          <w:rFonts w:cs="Arial"/>
        </w:rPr>
        <w:t xml:space="preserve"> kn, te će smanjenu tražbinu isplatiti  u </w:t>
      </w:r>
      <w:r>
        <w:rPr>
          <w:rStyle w:val="st"/>
          <w:rFonts w:cs="Arial"/>
        </w:rPr>
        <w:t>2</w:t>
      </w:r>
      <w:r w:rsidRPr="00CD2F48">
        <w:rPr>
          <w:rStyle w:val="st"/>
          <w:rFonts w:cs="Arial"/>
        </w:rPr>
        <w:t xml:space="preserve"> (</w:t>
      </w:r>
      <w:r>
        <w:rPr>
          <w:rStyle w:val="st"/>
          <w:rFonts w:cs="Arial"/>
        </w:rPr>
        <w:t>dva</w:t>
      </w:r>
      <w:r w:rsidRPr="00CD2F48">
        <w:rPr>
          <w:rStyle w:val="st"/>
          <w:rFonts w:cs="Arial"/>
        </w:rPr>
        <w:t xml:space="preserve">) </w:t>
      </w:r>
      <w:r>
        <w:t xml:space="preserve">jednaka godišnja </w:t>
      </w:r>
      <w:r w:rsidRPr="00CD2F48">
        <w:rPr>
          <w:rStyle w:val="st"/>
          <w:rFonts w:cs="Arial"/>
        </w:rPr>
        <w:t>obroka (anuiteta)  beskamatno,</w:t>
      </w:r>
      <w:r w:rsidRPr="00CD2F48">
        <w:t xml:space="preserve"> prva rata dospijeva 01.01.201</w:t>
      </w:r>
      <w:r>
        <w:t>7</w:t>
      </w:r>
      <w:r w:rsidRPr="00CD2F48">
        <w:t>.</w:t>
      </w:r>
      <w:r w:rsidRPr="00CD2F48">
        <w:rPr>
          <w:rStyle w:val="st"/>
          <w:rFonts w:cs="Arial"/>
        </w:rPr>
        <w:t>, a sve počevši od dana pravomo</w:t>
      </w:r>
      <w:r>
        <w:rPr>
          <w:rStyle w:val="st"/>
          <w:rFonts w:cs="Arial"/>
        </w:rPr>
        <w:t>ć</w:t>
      </w:r>
      <w:r w:rsidRPr="00CD2F48">
        <w:rPr>
          <w:rStyle w:val="st"/>
          <w:rFonts w:cs="Arial"/>
        </w:rPr>
        <w:t>nosti predstečajne nagodbe pred Trgovačkim sudom.</w:t>
      </w:r>
    </w:p>
    <w:p w:rsidRDefault="006B40C3" w:rsidP="006B40C3" w:rsidR="006B40C3" w:rsidRPr="00CD2F48">
      <w:pPr>
        <w:jc w:val="both"/>
        <w:rPr>
          <w:rStyle w:val="st"/>
          <w:rFonts w:cs="Arial"/>
        </w:rPr>
      </w:pPr>
      <w:r w:rsidRPr="00CD2F48">
        <w:t xml:space="preserve">-dužnik Slaveks društvo s ograničenom odgovornošću, zastupano po direktoru  Slavko Krajinović , iz Sesveta, adresa: Varaždinska 48/a, Sesvete,  OIB:  73808101740, će vjerovniku </w:t>
      </w:r>
      <w:r w:rsidRPr="00D633AF">
        <w:rPr>
          <w:rFonts w:cs="Arial"/>
          <w:b/>
        </w:rPr>
        <w:t>HEP-OPSKRBA D.O.O</w:t>
      </w:r>
      <w:r w:rsidRPr="00CD2F48">
        <w:rPr>
          <w:rFonts w:cs="Arial"/>
        </w:rPr>
        <w:t>., ZAGREB, ULICA GRADA VUKOVARA 37,OIB: 63073332379</w:t>
      </w:r>
      <w:r w:rsidRPr="00CD2F48">
        <w:rPr>
          <w:rStyle w:val="st"/>
          <w:rFonts w:cs="Arial" w:hAnsi="Arial" w:ascii="Arial"/>
          <w:sz w:val="20"/>
          <w:szCs w:val="20"/>
        </w:rPr>
        <w:t>,</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306,40 </w:t>
      </w:r>
      <w:r w:rsidRPr="00CD2F48">
        <w:rPr>
          <w:rStyle w:val="st"/>
          <w:rFonts w:cs="Arial"/>
        </w:rPr>
        <w:t xml:space="preserve">kn,  pa smanjena tražbina iznosi 91,92 kn, te će smanjenu tražbinu isplatiti  u </w:t>
      </w:r>
      <w:r>
        <w:rPr>
          <w:rStyle w:val="st"/>
          <w:rFonts w:cs="Arial"/>
        </w:rPr>
        <w:t>2</w:t>
      </w:r>
      <w:r w:rsidRPr="00CD2F48">
        <w:rPr>
          <w:rStyle w:val="st"/>
          <w:rFonts w:cs="Arial"/>
        </w:rPr>
        <w:t xml:space="preserve"> (</w:t>
      </w:r>
      <w:r>
        <w:rPr>
          <w:rStyle w:val="st"/>
          <w:rFonts w:cs="Arial"/>
        </w:rPr>
        <w:t>dva</w:t>
      </w:r>
      <w:r w:rsidRPr="00CD2F48">
        <w:rPr>
          <w:rStyle w:val="st"/>
          <w:rFonts w:cs="Arial"/>
        </w:rPr>
        <w:t xml:space="preserve">) </w:t>
      </w:r>
      <w:r>
        <w:t xml:space="preserve">jednaka godišnja </w:t>
      </w:r>
      <w:r w:rsidRPr="00CD2F48">
        <w:rPr>
          <w:rStyle w:val="st"/>
          <w:rFonts w:cs="Arial"/>
        </w:rPr>
        <w:t>obroka (anuiteta)  beskamatno,</w:t>
      </w:r>
      <w:r w:rsidRPr="00CD2F48">
        <w:t xml:space="preserve"> prva rata dospijeva 01.01.201</w:t>
      </w:r>
      <w:r>
        <w:t>7</w:t>
      </w:r>
      <w:r w:rsidRPr="00CD2F48">
        <w:t>.</w:t>
      </w:r>
      <w:r w:rsidRPr="00CD2F48">
        <w:rPr>
          <w:rStyle w:val="st"/>
          <w:rFonts w:cs="Arial"/>
        </w:rPr>
        <w:t>, a sve počevši od dana pravomo</w:t>
      </w:r>
      <w:r>
        <w:rPr>
          <w:rStyle w:val="st"/>
          <w:rFonts w:cs="Arial"/>
        </w:rPr>
        <w:t>ć</w:t>
      </w:r>
      <w:r w:rsidRPr="00CD2F48">
        <w:rPr>
          <w:rStyle w:val="st"/>
          <w:rFonts w:cs="Arial"/>
        </w:rPr>
        <w:t>nosti predstečajne nagodbe pred Trgovačkim sudom.</w:t>
      </w:r>
    </w:p>
    <w:p w:rsidRDefault="006B40C3" w:rsidP="006B40C3" w:rsidR="006B40C3" w:rsidRPr="00CD2F48">
      <w:pPr>
        <w:jc w:val="both"/>
        <w:rPr>
          <w:rStyle w:val="st"/>
          <w:rFonts w:cs="Arial"/>
        </w:rPr>
      </w:pPr>
      <w:r w:rsidRPr="00CD2F48">
        <w:t xml:space="preserve">-dužnik Slaveks društvo s ograničenom odgovornošću, zastupano po direktoru  Slavko Krajinović , iz Sesveta, adresa: Varaždinska 48/a, Sesvete,  OIB:  73808101740, će vjerovniku </w:t>
      </w:r>
      <w:r w:rsidRPr="00D633AF">
        <w:rPr>
          <w:rFonts w:cs="Arial"/>
          <w:b/>
        </w:rPr>
        <w:t>HRVATSKE ŠUME D.O.O.</w:t>
      </w:r>
      <w:r w:rsidRPr="00CD2F48">
        <w:rPr>
          <w:rFonts w:cs="Arial"/>
        </w:rPr>
        <w:t>, ZAGREB, LJ.F. VUKOTINOVIĆA 2, OIB: 69693144506</w:t>
      </w:r>
      <w:r w:rsidRPr="00CD2F48">
        <w:rPr>
          <w:rStyle w:val="st"/>
          <w:rFonts w:cs="Arial" w:hAnsi="Arial" w:ascii="Arial"/>
          <w:sz w:val="20"/>
          <w:szCs w:val="20"/>
        </w:rPr>
        <w:t>,</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29.044,22 </w:t>
      </w:r>
      <w:r w:rsidRPr="00CD2F48">
        <w:rPr>
          <w:rStyle w:val="st"/>
          <w:rFonts w:cs="Arial"/>
        </w:rPr>
        <w:t xml:space="preserve">kn,  pa smanjena tražbina iznosi </w:t>
      </w:r>
      <w:r w:rsidRPr="00CD2F48">
        <w:rPr>
          <w:rFonts w:hAnsi="Calibri" w:ascii="Calibri"/>
        </w:rPr>
        <w:t>8.713,27</w:t>
      </w:r>
      <w:r w:rsidRPr="00CD2F48">
        <w:rPr>
          <w:rStyle w:val="st"/>
          <w:rFonts w:cs="Arial"/>
        </w:rPr>
        <w:t xml:space="preserve"> kn, te će smanjenu tražbinu isplatiti  u </w:t>
      </w:r>
      <w:r>
        <w:rPr>
          <w:rStyle w:val="st"/>
          <w:rFonts w:cs="Arial"/>
        </w:rPr>
        <w:t>2</w:t>
      </w:r>
      <w:r w:rsidRPr="00CD2F48">
        <w:rPr>
          <w:rStyle w:val="st"/>
          <w:rFonts w:cs="Arial"/>
        </w:rPr>
        <w:t xml:space="preserve"> (</w:t>
      </w:r>
      <w:r>
        <w:rPr>
          <w:rStyle w:val="st"/>
          <w:rFonts w:cs="Arial"/>
        </w:rPr>
        <w:t>dva</w:t>
      </w:r>
      <w:r w:rsidRPr="00CD2F48">
        <w:rPr>
          <w:rStyle w:val="st"/>
          <w:rFonts w:cs="Arial"/>
        </w:rPr>
        <w:t>)</w:t>
      </w:r>
      <w:r>
        <w:rPr>
          <w:rStyle w:val="st"/>
          <w:rFonts w:cs="Arial"/>
        </w:rPr>
        <w:t xml:space="preserve"> </w:t>
      </w:r>
      <w:r>
        <w:t xml:space="preserve">jednaka godišnja </w:t>
      </w:r>
      <w:r w:rsidRPr="00CD2F48">
        <w:rPr>
          <w:rStyle w:val="st"/>
          <w:rFonts w:cs="Arial"/>
        </w:rPr>
        <w:t>obroka (anuiteta)  beskamatno,</w:t>
      </w:r>
      <w:r w:rsidRPr="00CD2F48">
        <w:t xml:space="preserve"> prva rata dospijeva 01.01.201</w:t>
      </w:r>
      <w:r>
        <w:t>7</w:t>
      </w:r>
      <w:r w:rsidRPr="00CD2F48">
        <w:t>.</w:t>
      </w:r>
      <w:r w:rsidRPr="00CD2F48">
        <w:rPr>
          <w:rStyle w:val="st"/>
          <w:rFonts w:cs="Arial"/>
        </w:rPr>
        <w:t>, a sve počevši od dana pravomo</w:t>
      </w:r>
      <w:r>
        <w:rPr>
          <w:rStyle w:val="st"/>
          <w:rFonts w:cs="Arial"/>
        </w:rPr>
        <w:t>ć</w:t>
      </w:r>
      <w:r w:rsidRPr="00CD2F48">
        <w:rPr>
          <w:rStyle w:val="st"/>
          <w:rFonts w:cs="Arial"/>
        </w:rPr>
        <w:t>nosti predstečajne nagodbe pred Trgovačkim sudom.</w:t>
      </w:r>
    </w:p>
    <w:p w:rsidRDefault="006B40C3" w:rsidP="006B40C3" w:rsidR="006B40C3" w:rsidRPr="00CD2F48">
      <w:pPr>
        <w:jc w:val="both"/>
        <w:rPr>
          <w:rStyle w:val="st"/>
          <w:rFonts w:cs="Arial"/>
        </w:rPr>
      </w:pPr>
      <w:r w:rsidRPr="00CD2F48">
        <w:t xml:space="preserve">-dužnik Slaveks društvo s ograničenom odgovornošću, zastupano po direktoru  Slavko Krajinović , iz Sesveta, adresa: Varaždinska 48/a, Sesvete,  OIB:  73808101740, će vjerovniku </w:t>
      </w:r>
      <w:r w:rsidRPr="00D633AF">
        <w:rPr>
          <w:rFonts w:cs="Arial"/>
          <w:b/>
        </w:rPr>
        <w:t>HRVATSKE VODE</w:t>
      </w:r>
      <w:r w:rsidRPr="00CD2F48">
        <w:rPr>
          <w:rFonts w:cs="Arial"/>
        </w:rPr>
        <w:t>, ZAGREB, ULICA GRADA VUKOVORA 220, OIB: 28921383001</w:t>
      </w:r>
      <w:r w:rsidRPr="00CD2F48">
        <w:rPr>
          <w:rStyle w:val="st"/>
          <w:rFonts w:cs="Arial" w:hAnsi="Arial" w:ascii="Arial"/>
          <w:sz w:val="20"/>
          <w:szCs w:val="20"/>
        </w:rPr>
        <w:t>,</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7.203,81 </w:t>
      </w:r>
      <w:r w:rsidRPr="00CD2F48">
        <w:rPr>
          <w:rStyle w:val="st"/>
          <w:rFonts w:cs="Arial"/>
        </w:rPr>
        <w:t xml:space="preserve">kn,  pa smanjena tražbina iznosi </w:t>
      </w:r>
      <w:r w:rsidRPr="00CD2F48">
        <w:rPr>
          <w:rFonts w:hAnsi="Calibri" w:ascii="Calibri"/>
        </w:rPr>
        <w:t>2.161,14</w:t>
      </w:r>
      <w:r w:rsidRPr="00CD2F48">
        <w:rPr>
          <w:rStyle w:val="st"/>
          <w:rFonts w:cs="Arial"/>
        </w:rPr>
        <w:t xml:space="preserve"> kn, te će smanjenu tražbinu isplatiti  u </w:t>
      </w:r>
      <w:r>
        <w:rPr>
          <w:rStyle w:val="st"/>
          <w:rFonts w:cs="Arial"/>
        </w:rPr>
        <w:t>2</w:t>
      </w:r>
      <w:r w:rsidRPr="00CD2F48">
        <w:rPr>
          <w:rStyle w:val="st"/>
          <w:rFonts w:cs="Arial"/>
        </w:rPr>
        <w:t xml:space="preserve"> (</w:t>
      </w:r>
      <w:r>
        <w:rPr>
          <w:rStyle w:val="st"/>
          <w:rFonts w:cs="Arial"/>
        </w:rPr>
        <w:t>dva</w:t>
      </w:r>
      <w:r w:rsidRPr="00CD2F48">
        <w:rPr>
          <w:rStyle w:val="st"/>
          <w:rFonts w:cs="Arial"/>
        </w:rPr>
        <w:t>)</w:t>
      </w:r>
      <w:r>
        <w:rPr>
          <w:rStyle w:val="st"/>
          <w:rFonts w:cs="Arial"/>
        </w:rPr>
        <w:t xml:space="preserve"> </w:t>
      </w:r>
      <w:r w:rsidRPr="00CD2F48">
        <w:rPr>
          <w:rStyle w:val="st"/>
          <w:rFonts w:cs="Arial"/>
        </w:rPr>
        <w:t xml:space="preserve"> </w:t>
      </w:r>
      <w:r>
        <w:t xml:space="preserve">jednaka godišnja </w:t>
      </w:r>
      <w:r w:rsidRPr="00CD2F48">
        <w:rPr>
          <w:rStyle w:val="st"/>
          <w:rFonts w:cs="Arial"/>
        </w:rPr>
        <w:t>obroka (anuiteta)  beskamatno,</w:t>
      </w:r>
      <w:r w:rsidRPr="00CD2F48">
        <w:t xml:space="preserve"> prva rata dospijeva 01.01.201</w:t>
      </w:r>
      <w:r>
        <w:t>7</w:t>
      </w:r>
      <w:r w:rsidRPr="00CD2F48">
        <w:t>.</w:t>
      </w:r>
      <w:r w:rsidRPr="00CD2F48">
        <w:rPr>
          <w:rStyle w:val="st"/>
          <w:rFonts w:cs="Arial"/>
        </w:rPr>
        <w:t>, a sve počevši od dana pravomo</w:t>
      </w:r>
      <w:r>
        <w:rPr>
          <w:rStyle w:val="st"/>
          <w:rFonts w:cs="Arial"/>
        </w:rPr>
        <w:t>ć</w:t>
      </w:r>
      <w:r w:rsidRPr="00CD2F48">
        <w:rPr>
          <w:rStyle w:val="st"/>
          <w:rFonts w:cs="Arial"/>
        </w:rPr>
        <w:t>nosti predstečajne nagodbe pred Trgovačkim sudom.</w:t>
      </w:r>
    </w:p>
    <w:p w:rsidRDefault="006B40C3" w:rsidP="006B40C3" w:rsidR="006B40C3" w:rsidRPr="00CD2F48">
      <w:pPr>
        <w:jc w:val="both"/>
        <w:rPr>
          <w:rStyle w:val="st"/>
          <w:rFonts w:cs="Arial"/>
        </w:rPr>
      </w:pPr>
      <w:r w:rsidRPr="00CD2F48">
        <w:t xml:space="preserve">-dužnik Slaveks društvo s ograničenom odgovornošću, zastupano po direktoru  Slavko Krajinović , iz Sesveta, adresa: Varaždinska 48/a, Sesvete,  OIB:  73808101740, će vjerovniku </w:t>
      </w:r>
      <w:r w:rsidRPr="00D633AF">
        <w:rPr>
          <w:rFonts w:cs="Arial"/>
          <w:b/>
        </w:rPr>
        <w:t>VODOOPSKRBA I ODVODNJA D.O.O.</w:t>
      </w:r>
      <w:r w:rsidRPr="00CD2F48">
        <w:rPr>
          <w:rFonts w:cs="Arial"/>
        </w:rPr>
        <w:t>, ZAGREB, FOLNEGOVIĆEVA 1, OIB: 85584865987</w:t>
      </w:r>
      <w:r w:rsidRPr="00CD2F48">
        <w:rPr>
          <w:rStyle w:val="st"/>
          <w:rFonts w:cs="Arial" w:hAnsi="Arial" w:ascii="Arial"/>
          <w:sz w:val="20"/>
          <w:szCs w:val="20"/>
        </w:rPr>
        <w:t>,</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104.305,55 </w:t>
      </w:r>
      <w:r w:rsidRPr="00CD2F48">
        <w:rPr>
          <w:rStyle w:val="st"/>
          <w:rFonts w:cs="Arial"/>
        </w:rPr>
        <w:t xml:space="preserve">kn,  pa smanjena tražbina iznosi </w:t>
      </w:r>
      <w:r w:rsidRPr="00CD2F48">
        <w:rPr>
          <w:rFonts w:hAnsi="Calibri" w:ascii="Calibri"/>
        </w:rPr>
        <w:t>31.291,67</w:t>
      </w:r>
      <w:r w:rsidRPr="00CD2F48">
        <w:rPr>
          <w:rStyle w:val="st"/>
          <w:rFonts w:cs="Arial"/>
        </w:rPr>
        <w:t xml:space="preserve"> kn, te će smanjenu tražbinu isplatiti  u </w:t>
      </w:r>
      <w:r>
        <w:rPr>
          <w:rStyle w:val="st"/>
          <w:rFonts w:cs="Arial"/>
        </w:rPr>
        <w:t>2</w:t>
      </w:r>
      <w:r w:rsidRPr="00CD2F48">
        <w:rPr>
          <w:rStyle w:val="st"/>
          <w:rFonts w:cs="Arial"/>
        </w:rPr>
        <w:t xml:space="preserve"> (</w:t>
      </w:r>
      <w:r>
        <w:rPr>
          <w:rStyle w:val="st"/>
          <w:rFonts w:cs="Arial"/>
        </w:rPr>
        <w:t xml:space="preserve">dva) </w:t>
      </w:r>
      <w:r w:rsidRPr="00005BBF">
        <w:t xml:space="preserve"> </w:t>
      </w:r>
      <w:r>
        <w:t>jednaka godišnja</w:t>
      </w:r>
      <w:r w:rsidRPr="00CD2F48">
        <w:rPr>
          <w:rStyle w:val="st"/>
          <w:rFonts w:cs="Arial"/>
        </w:rPr>
        <w:t xml:space="preserve"> obroka (anuiteta)  beskamatno,</w:t>
      </w:r>
      <w:r w:rsidRPr="00CD2F48">
        <w:t xml:space="preserve"> prva rata dospijeva 01.01.201</w:t>
      </w:r>
      <w:r>
        <w:t>7</w:t>
      </w:r>
      <w:r w:rsidRPr="00CD2F48">
        <w:t>.</w:t>
      </w:r>
      <w:r w:rsidRPr="00CD2F48">
        <w:rPr>
          <w:rStyle w:val="st"/>
          <w:rFonts w:cs="Arial"/>
        </w:rPr>
        <w:t>, a sve počevši od dana pravomo</w:t>
      </w:r>
      <w:r>
        <w:rPr>
          <w:rStyle w:val="st"/>
          <w:rFonts w:cs="Arial"/>
        </w:rPr>
        <w:t>ć</w:t>
      </w:r>
      <w:r w:rsidRPr="00CD2F48">
        <w:rPr>
          <w:rStyle w:val="st"/>
          <w:rFonts w:cs="Arial"/>
        </w:rPr>
        <w:t>nosti predstečajne nagodbe pred Trgovačkim sudom.</w:t>
      </w:r>
    </w:p>
    <w:p w:rsidRDefault="006B40C3" w:rsidP="006B40C3" w:rsidR="006B40C3" w:rsidRPr="00CD2F48">
      <w:pPr>
        <w:jc w:val="both"/>
        <w:rPr>
          <w:rStyle w:val="st"/>
          <w:rFonts w:cs="Arial"/>
        </w:rPr>
      </w:pPr>
      <w:r w:rsidRPr="00CD2F48">
        <w:t xml:space="preserve">-dužnik Slaveks društvo s ograničenom odgovornošću, zastupano po direktoru  Slavko Krajinović , iz Sesveta, adresa: Varaždinska 48/a, Sesvete,  OIB:  73808101740, će vjerovniku </w:t>
      </w:r>
      <w:r w:rsidRPr="00D633AF">
        <w:rPr>
          <w:rFonts w:cs="Arial"/>
          <w:b/>
        </w:rPr>
        <w:t>ZAGREBAČKI HOLDING D.O.O.</w:t>
      </w:r>
      <w:r w:rsidRPr="00CD2F48">
        <w:rPr>
          <w:rFonts w:cs="Arial"/>
        </w:rPr>
        <w:t>, ZAGREB ,UL. GRADA VUKOVARA 41, OIB: 85584865987</w:t>
      </w:r>
      <w:r w:rsidRPr="00CD2F48">
        <w:rPr>
          <w:rStyle w:val="st"/>
          <w:rFonts w:cs="Arial" w:hAnsi="Arial" w:ascii="Arial"/>
          <w:sz w:val="20"/>
          <w:szCs w:val="20"/>
        </w:rPr>
        <w:t>,</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7.992,26 </w:t>
      </w:r>
      <w:r w:rsidRPr="00CD2F48">
        <w:rPr>
          <w:rStyle w:val="st"/>
          <w:rFonts w:cs="Arial"/>
        </w:rPr>
        <w:t xml:space="preserve">kn,  pa smanjena tražbina iznosi </w:t>
      </w:r>
      <w:r w:rsidRPr="00CD2F48">
        <w:rPr>
          <w:rFonts w:hAnsi="Calibri" w:ascii="Calibri"/>
        </w:rPr>
        <w:t>2.397,68</w:t>
      </w:r>
      <w:r w:rsidRPr="00CD2F48">
        <w:rPr>
          <w:rStyle w:val="st"/>
          <w:rFonts w:cs="Arial"/>
        </w:rPr>
        <w:t xml:space="preserve"> kn, te će smanjenu tražbinu isplatiti  u </w:t>
      </w:r>
      <w:r>
        <w:rPr>
          <w:rStyle w:val="st"/>
          <w:rFonts w:cs="Arial"/>
        </w:rPr>
        <w:t>2</w:t>
      </w:r>
      <w:r w:rsidRPr="00CD2F48">
        <w:rPr>
          <w:rStyle w:val="st"/>
          <w:rFonts w:cs="Arial"/>
        </w:rPr>
        <w:t xml:space="preserve"> (</w:t>
      </w:r>
      <w:r>
        <w:rPr>
          <w:rStyle w:val="st"/>
          <w:rFonts w:cs="Arial"/>
        </w:rPr>
        <w:t>dva</w:t>
      </w:r>
      <w:r w:rsidRPr="00CD2F48">
        <w:rPr>
          <w:rStyle w:val="st"/>
          <w:rFonts w:cs="Arial"/>
        </w:rPr>
        <w:t>)</w:t>
      </w:r>
      <w:r>
        <w:rPr>
          <w:rStyle w:val="st"/>
          <w:rFonts w:cs="Arial"/>
        </w:rPr>
        <w:t xml:space="preserve"> </w:t>
      </w:r>
      <w:r>
        <w:t xml:space="preserve">jednaka godišnja </w:t>
      </w:r>
      <w:r w:rsidRPr="00CD2F48">
        <w:rPr>
          <w:rStyle w:val="st"/>
          <w:rFonts w:cs="Arial"/>
        </w:rPr>
        <w:t>obroka (anuiteta)  beskamatno,</w:t>
      </w:r>
      <w:r w:rsidRPr="00CD2F48">
        <w:t xml:space="preserve"> prva rata dospijeva 01.01.201</w:t>
      </w:r>
      <w:r>
        <w:t>7</w:t>
      </w:r>
      <w:r w:rsidRPr="00CD2F48">
        <w:t>.</w:t>
      </w:r>
      <w:r w:rsidRPr="00CD2F48">
        <w:rPr>
          <w:rStyle w:val="st"/>
          <w:rFonts w:cs="Arial"/>
        </w:rPr>
        <w:t>, a sve počevši od dana pra</w:t>
      </w:r>
      <w:r>
        <w:rPr>
          <w:rStyle w:val="st"/>
          <w:rFonts w:cs="Arial"/>
        </w:rPr>
        <w:t>vomoć</w:t>
      </w:r>
      <w:r w:rsidRPr="00CD2F48">
        <w:rPr>
          <w:rStyle w:val="st"/>
          <w:rFonts w:cs="Arial"/>
        </w:rPr>
        <w:t>nosti predstečajne nagodbe pred Trgovačkim sudom.</w:t>
      </w:r>
    </w:p>
    <w:p w:rsidRDefault="006B40C3" w:rsidP="006B40C3" w:rsidR="006B40C3" w:rsidRPr="00CD2F48">
      <w:pPr>
        <w:jc w:val="both"/>
        <w:rPr>
          <w:b/>
          <w:u w:val="single"/>
        </w:rPr>
      </w:pPr>
      <w:r w:rsidRPr="00CD2F48">
        <w:rPr>
          <w:b/>
          <w:u w:val="single"/>
        </w:rPr>
        <w:lastRenderedPageBreak/>
        <w:t>Druga grupa vjerovnika: financijske institucije:</w:t>
      </w:r>
    </w:p>
    <w:p w:rsidRDefault="006B40C3" w:rsidP="006B40C3" w:rsidR="006B40C3" w:rsidRPr="00CD2F48">
      <w:pPr>
        <w:jc w:val="both"/>
        <w:rPr>
          <w:b/>
          <w:u w:val="single"/>
        </w:rPr>
      </w:pPr>
    </w:p>
    <w:p w:rsidRDefault="006B40C3" w:rsidP="006B40C3" w:rsidR="006B40C3" w:rsidRPr="00CD2F48">
      <w:pPr>
        <w:jc w:val="both"/>
        <w:rPr>
          <w:rStyle w:val="st"/>
          <w:rFonts w:cs="Arial"/>
        </w:rPr>
      </w:pPr>
      <w:r w:rsidRPr="00CD2F48">
        <w:t xml:space="preserve">-dužnik Slaveks društvo s ograničenom odgovornošću, zastupano po direktoru  Slavko Krajinović , iz Sesveta, adresa: Varaždinska 48/a, Sesvete,  OIB:  73808101740, će vjerovniku </w:t>
      </w:r>
      <w:r w:rsidRPr="00D633AF">
        <w:rPr>
          <w:rFonts w:cs="Arial"/>
          <w:b/>
        </w:rPr>
        <w:t>ALLINANZ ZAGREB D.D.</w:t>
      </w:r>
      <w:r w:rsidRPr="00CD2F48">
        <w:rPr>
          <w:rFonts w:cs="Arial"/>
        </w:rPr>
        <w:t>, ZAGREB, SELSKA 136-138, OIB: 23759810849</w:t>
      </w:r>
      <w:r w:rsidRPr="00CD2F48">
        <w:rPr>
          <w:rStyle w:val="st"/>
          <w:rFonts w:cs="Arial" w:hAnsi="Arial" w:ascii="Arial"/>
          <w:sz w:val="20"/>
          <w:szCs w:val="20"/>
        </w:rPr>
        <w:t>,</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6.272,14 </w:t>
      </w:r>
      <w:r w:rsidRPr="00CD2F48">
        <w:rPr>
          <w:rStyle w:val="st"/>
          <w:rFonts w:cs="Arial"/>
        </w:rPr>
        <w:t xml:space="preserve">kn,  pa smanjena tražbina iznosi </w:t>
      </w:r>
      <w:r w:rsidRPr="00CD2F48">
        <w:rPr>
          <w:rFonts w:hAnsi="Calibri" w:ascii="Calibri"/>
        </w:rPr>
        <w:t>1.881,64</w:t>
      </w:r>
      <w:r w:rsidRPr="00CD2F48">
        <w:rPr>
          <w:rStyle w:val="st"/>
          <w:rFonts w:cs="Arial"/>
        </w:rPr>
        <w:t xml:space="preserve"> kn, te će smanjenu tražbinu isplatiti  u </w:t>
      </w:r>
      <w:r>
        <w:rPr>
          <w:rStyle w:val="st"/>
          <w:rFonts w:cs="Arial"/>
        </w:rPr>
        <w:t>2</w:t>
      </w:r>
      <w:r w:rsidRPr="00CD2F48">
        <w:rPr>
          <w:rStyle w:val="st"/>
          <w:rFonts w:cs="Arial"/>
        </w:rPr>
        <w:t xml:space="preserve"> (</w:t>
      </w:r>
      <w:r>
        <w:rPr>
          <w:rStyle w:val="st"/>
          <w:rFonts w:cs="Arial"/>
        </w:rPr>
        <w:t>dva</w:t>
      </w:r>
      <w:r w:rsidRPr="00CD2F48">
        <w:rPr>
          <w:rStyle w:val="st"/>
          <w:rFonts w:cs="Arial"/>
        </w:rPr>
        <w:t xml:space="preserve">) </w:t>
      </w:r>
      <w:r>
        <w:t xml:space="preserve">jednaka godišnja </w:t>
      </w:r>
      <w:r w:rsidRPr="00CD2F48">
        <w:rPr>
          <w:rStyle w:val="st"/>
          <w:rFonts w:cs="Arial"/>
        </w:rPr>
        <w:t>obroka (anuiteta)  beskamatno,</w:t>
      </w:r>
      <w:r w:rsidRPr="00CD2F48">
        <w:t xml:space="preserve"> prva rata dospijeva 01.01.201</w:t>
      </w:r>
      <w:r>
        <w:t>7</w:t>
      </w:r>
      <w:r w:rsidRPr="00CD2F48">
        <w:t>.</w:t>
      </w:r>
      <w:r w:rsidRPr="00CD2F48">
        <w:rPr>
          <w:rStyle w:val="st"/>
          <w:rFonts w:cs="Arial"/>
        </w:rPr>
        <w:t>, a sve počevši od dana pravomo</w:t>
      </w:r>
      <w:r>
        <w:rPr>
          <w:rStyle w:val="st"/>
          <w:rFonts w:cs="Arial"/>
        </w:rPr>
        <w:t>ć</w:t>
      </w:r>
      <w:r w:rsidRPr="00CD2F48">
        <w:rPr>
          <w:rStyle w:val="st"/>
          <w:rFonts w:cs="Arial"/>
        </w:rPr>
        <w:t>nosti predstečajne nagodbe pred Trgovačkim sudom.</w:t>
      </w:r>
    </w:p>
    <w:p w:rsidRDefault="006B40C3" w:rsidP="006B40C3" w:rsidR="006B40C3" w:rsidRPr="00CD2F48">
      <w:pPr>
        <w:jc w:val="both"/>
        <w:rPr>
          <w:rStyle w:val="st"/>
          <w:rFonts w:cs="Arial"/>
        </w:rPr>
      </w:pPr>
      <w:r w:rsidRPr="00CD2F48">
        <w:t xml:space="preserve">-dužnik Slaveks društvo s ograničenom odgovornošću, zastupano po direktoru  Slavko Krajinović , iz Sesveta, adresa: Varaždinska 48/a, Sesvete,  OIB:  73808101740, će vjerovniku </w:t>
      </w:r>
      <w:r w:rsidRPr="00D633AF">
        <w:rPr>
          <w:rFonts w:cs="Arial"/>
          <w:b/>
        </w:rPr>
        <w:t>EUROHERC OSIGURANJE D.D.</w:t>
      </w:r>
      <w:r w:rsidRPr="00CD2F48">
        <w:rPr>
          <w:rFonts w:cs="Arial"/>
        </w:rPr>
        <w:t>, ZAGAREB, GRADA VUKOVARA 282, OIB: 22694857747</w:t>
      </w:r>
      <w:r w:rsidRPr="00CD2F48">
        <w:rPr>
          <w:rStyle w:val="st"/>
          <w:rFonts w:cs="Arial" w:hAnsi="Arial" w:ascii="Arial"/>
          <w:sz w:val="20"/>
          <w:szCs w:val="20"/>
        </w:rPr>
        <w:t>,</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1.624,60 </w:t>
      </w:r>
      <w:r w:rsidRPr="00CD2F48">
        <w:rPr>
          <w:rStyle w:val="st"/>
          <w:rFonts w:cs="Arial"/>
        </w:rPr>
        <w:t xml:space="preserve">kn,  pa smanjena tražbina iznosi </w:t>
      </w:r>
      <w:r w:rsidRPr="00CD2F48">
        <w:rPr>
          <w:rFonts w:hAnsi="Calibri" w:ascii="Calibri"/>
        </w:rPr>
        <w:t>487,38</w:t>
      </w:r>
      <w:r w:rsidRPr="00CD2F48">
        <w:rPr>
          <w:rStyle w:val="st"/>
          <w:rFonts w:cs="Arial"/>
        </w:rPr>
        <w:t xml:space="preserve"> kn, te će smanjenu tražbinu isplatiti  u </w:t>
      </w:r>
      <w:r>
        <w:rPr>
          <w:rStyle w:val="st"/>
          <w:rFonts w:cs="Arial"/>
        </w:rPr>
        <w:t>2</w:t>
      </w:r>
      <w:r w:rsidRPr="00CD2F48">
        <w:rPr>
          <w:rStyle w:val="st"/>
          <w:rFonts w:cs="Arial"/>
        </w:rPr>
        <w:t xml:space="preserve"> (</w:t>
      </w:r>
      <w:r>
        <w:rPr>
          <w:rStyle w:val="st"/>
          <w:rFonts w:cs="Arial"/>
        </w:rPr>
        <w:t>dva</w:t>
      </w:r>
      <w:r w:rsidRPr="00CD2F48">
        <w:rPr>
          <w:rStyle w:val="st"/>
          <w:rFonts w:cs="Arial"/>
        </w:rPr>
        <w:t xml:space="preserve">) </w:t>
      </w:r>
      <w:r>
        <w:t xml:space="preserve">jednaka godišnja </w:t>
      </w:r>
      <w:r w:rsidRPr="00CD2F48">
        <w:rPr>
          <w:rStyle w:val="st"/>
          <w:rFonts w:cs="Arial"/>
        </w:rPr>
        <w:t>obroka (anuiteta)  beskamatno,</w:t>
      </w:r>
      <w:r w:rsidRPr="00CD2F48">
        <w:t xml:space="preserve"> prva rata dospijeva 01.01.201</w:t>
      </w:r>
      <w:r>
        <w:t>7</w:t>
      </w:r>
      <w:r w:rsidRPr="00CD2F48">
        <w:t>.</w:t>
      </w:r>
      <w:r w:rsidRPr="00CD2F48">
        <w:rPr>
          <w:rStyle w:val="st"/>
          <w:rFonts w:cs="Arial"/>
        </w:rPr>
        <w:t>, a sve počevši od dana pravomo</w:t>
      </w:r>
      <w:r>
        <w:rPr>
          <w:rStyle w:val="st"/>
          <w:rFonts w:cs="Arial"/>
        </w:rPr>
        <w:t>ć</w:t>
      </w:r>
      <w:r w:rsidRPr="00CD2F48">
        <w:rPr>
          <w:rStyle w:val="st"/>
          <w:rFonts w:cs="Arial"/>
        </w:rPr>
        <w:t>nosti predstečajne nagodbe pred Trgovačkim sudom.</w:t>
      </w:r>
    </w:p>
    <w:p w:rsidRDefault="006B40C3" w:rsidP="006B40C3" w:rsidR="006B40C3" w:rsidRPr="00CD2F48">
      <w:pPr>
        <w:jc w:val="both"/>
        <w:rPr>
          <w:rStyle w:val="st"/>
          <w:rFonts w:cs="Arial"/>
        </w:rPr>
      </w:pPr>
      <w:r w:rsidRPr="00CD2F48">
        <w:t xml:space="preserve">-dužnik Slaveks društvo s ograničenom odgovornošću, zastupano po direktoru  Slavko Krajinović , iz Sesveta, adresa: Varaždinska 48/a, Sesvete,  OIB:  73808101740, će vjerovniku </w:t>
      </w:r>
      <w:r w:rsidRPr="00D633AF">
        <w:rPr>
          <w:rFonts w:cs="Arial"/>
          <w:b/>
        </w:rPr>
        <w:t>HELIOS OSIGURANJE D.D.</w:t>
      </w:r>
      <w:r w:rsidRPr="00CD2F48">
        <w:rPr>
          <w:rFonts w:cs="Arial"/>
        </w:rPr>
        <w:t>, ZAGREB, POLJIČKA ULICA 5, OIB:59369087232</w:t>
      </w:r>
      <w:r w:rsidRPr="00CD2F48">
        <w:rPr>
          <w:rStyle w:val="st"/>
          <w:rFonts w:cs="Arial" w:hAnsi="Arial" w:ascii="Arial"/>
          <w:sz w:val="20"/>
          <w:szCs w:val="20"/>
        </w:rPr>
        <w:t>,</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1.073,45 </w:t>
      </w:r>
      <w:r w:rsidRPr="00CD2F48">
        <w:rPr>
          <w:rStyle w:val="st"/>
          <w:rFonts w:cs="Arial"/>
        </w:rPr>
        <w:t xml:space="preserve">kn, pa smanjena tražbina iznosi </w:t>
      </w:r>
      <w:r w:rsidRPr="00CD2F48">
        <w:rPr>
          <w:rFonts w:hAnsi="Calibri" w:ascii="Calibri"/>
        </w:rPr>
        <w:t>322,04</w:t>
      </w:r>
      <w:r w:rsidRPr="00CD2F48">
        <w:rPr>
          <w:rStyle w:val="st"/>
          <w:rFonts w:cs="Arial"/>
        </w:rPr>
        <w:t xml:space="preserve"> kn, te će smanjenu tražbinu isplatiti  u </w:t>
      </w:r>
      <w:r>
        <w:rPr>
          <w:rStyle w:val="st"/>
          <w:rFonts w:cs="Arial"/>
        </w:rPr>
        <w:t>2</w:t>
      </w:r>
      <w:r w:rsidRPr="00CD2F48">
        <w:rPr>
          <w:rStyle w:val="st"/>
          <w:rFonts w:cs="Arial"/>
        </w:rPr>
        <w:t xml:space="preserve"> (</w:t>
      </w:r>
      <w:r>
        <w:rPr>
          <w:rStyle w:val="st"/>
          <w:rFonts w:cs="Arial"/>
        </w:rPr>
        <w:t>dva</w:t>
      </w:r>
      <w:r w:rsidRPr="00CD2F48">
        <w:rPr>
          <w:rStyle w:val="st"/>
          <w:rFonts w:cs="Arial"/>
        </w:rPr>
        <w:t>)</w:t>
      </w:r>
      <w:r>
        <w:rPr>
          <w:rStyle w:val="st"/>
          <w:rFonts w:cs="Arial"/>
        </w:rPr>
        <w:t xml:space="preserve"> </w:t>
      </w:r>
      <w:r>
        <w:t xml:space="preserve">jednaka godišnja </w:t>
      </w:r>
      <w:r w:rsidRPr="00CD2F48">
        <w:rPr>
          <w:rStyle w:val="st"/>
          <w:rFonts w:cs="Arial"/>
        </w:rPr>
        <w:t>obroka (anuiteta)  beskamatno,</w:t>
      </w:r>
      <w:r w:rsidRPr="00CD2F48">
        <w:t xml:space="preserve"> prva rata dospijeva 01.01.201</w:t>
      </w:r>
      <w:r>
        <w:t>7</w:t>
      </w:r>
      <w:r w:rsidRPr="00CD2F48">
        <w:t>.</w:t>
      </w:r>
      <w:r w:rsidRPr="00CD2F48">
        <w:rPr>
          <w:rStyle w:val="st"/>
          <w:rFonts w:cs="Arial"/>
        </w:rPr>
        <w:t>, a sve počevši od dana pravomo</w:t>
      </w:r>
      <w:r>
        <w:rPr>
          <w:rStyle w:val="st"/>
          <w:rFonts w:cs="Arial"/>
        </w:rPr>
        <w:t>ć</w:t>
      </w:r>
      <w:r w:rsidRPr="00CD2F48">
        <w:rPr>
          <w:rStyle w:val="st"/>
          <w:rFonts w:cs="Arial"/>
        </w:rPr>
        <w:t>nosti predstečajne nagodbe pred Trgovačkim sudom.</w:t>
      </w:r>
    </w:p>
    <w:p w:rsidRDefault="006B40C3" w:rsidP="006B40C3" w:rsidR="006B40C3" w:rsidRPr="00CD2F48">
      <w:pPr>
        <w:jc w:val="both"/>
        <w:rPr>
          <w:rStyle w:val="st"/>
          <w:rFonts w:cs="Arial"/>
        </w:rPr>
      </w:pPr>
      <w:r w:rsidRPr="00CD2F48">
        <w:t>-dužnik Slaveks društvo s ograničenom odgovornošću, zastupano po direktoru  Slavko Krajinović , iz Sesveta, adresa: Varaždinska 48/a, Sesvete,  OIB:  73808101740, će vjerovniku</w:t>
      </w:r>
      <w:r w:rsidRPr="00D633AF">
        <w:rPr>
          <w:b/>
        </w:rPr>
        <w:t xml:space="preserve"> </w:t>
      </w:r>
      <w:r w:rsidRPr="00D633AF">
        <w:rPr>
          <w:rFonts w:cs="Arial"/>
          <w:b/>
        </w:rPr>
        <w:t>HOK OSIGURANJE D.D.</w:t>
      </w:r>
      <w:r w:rsidRPr="00CD2F48">
        <w:rPr>
          <w:rFonts w:cs="Arial"/>
        </w:rPr>
        <w:t>, ZAGREB, OIB: 00432869176</w:t>
      </w:r>
      <w:r w:rsidRPr="00CD2F48">
        <w:rPr>
          <w:rStyle w:val="st"/>
          <w:rFonts w:cs="Arial" w:hAnsi="Arial" w:ascii="Arial"/>
          <w:sz w:val="20"/>
          <w:szCs w:val="20"/>
        </w:rPr>
        <w:t>,</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8.775,79 </w:t>
      </w:r>
      <w:r w:rsidRPr="00CD2F48">
        <w:rPr>
          <w:rStyle w:val="st"/>
          <w:rFonts w:cs="Arial"/>
        </w:rPr>
        <w:t xml:space="preserve">kn,  pa smanjena tražbina iznosi </w:t>
      </w:r>
      <w:r w:rsidRPr="00CD2F48">
        <w:rPr>
          <w:rFonts w:hAnsi="Calibri" w:ascii="Calibri"/>
        </w:rPr>
        <w:t>2.632,74</w:t>
      </w:r>
      <w:r w:rsidRPr="00CD2F48">
        <w:rPr>
          <w:rStyle w:val="st"/>
          <w:rFonts w:cs="Arial"/>
        </w:rPr>
        <w:t xml:space="preserve"> kn, te će smanjenu tražbinu isplatiti  u </w:t>
      </w:r>
      <w:r>
        <w:rPr>
          <w:rStyle w:val="st"/>
          <w:rFonts w:cs="Arial"/>
        </w:rPr>
        <w:t>2</w:t>
      </w:r>
      <w:r w:rsidRPr="00CD2F48">
        <w:rPr>
          <w:rStyle w:val="st"/>
          <w:rFonts w:cs="Arial"/>
        </w:rPr>
        <w:t xml:space="preserve"> (</w:t>
      </w:r>
      <w:r>
        <w:rPr>
          <w:rStyle w:val="st"/>
          <w:rFonts w:cs="Arial"/>
        </w:rPr>
        <w:t>dva</w:t>
      </w:r>
      <w:r w:rsidRPr="00CD2F48">
        <w:rPr>
          <w:rStyle w:val="st"/>
          <w:rFonts w:cs="Arial"/>
        </w:rPr>
        <w:t xml:space="preserve">) </w:t>
      </w:r>
      <w:r>
        <w:t xml:space="preserve">jednaka godišnja </w:t>
      </w:r>
      <w:r w:rsidRPr="00CD2F48">
        <w:rPr>
          <w:rStyle w:val="st"/>
          <w:rFonts w:cs="Arial"/>
        </w:rPr>
        <w:t>obroka (anuiteta)  beskamatno,</w:t>
      </w:r>
      <w:r w:rsidRPr="00CD2F48">
        <w:t xml:space="preserve"> prva rata dospijeva 01.01.201</w:t>
      </w:r>
      <w:r>
        <w:t>7</w:t>
      </w:r>
      <w:r w:rsidRPr="00CD2F48">
        <w:t>.</w:t>
      </w:r>
      <w:r w:rsidRPr="00CD2F48">
        <w:rPr>
          <w:rStyle w:val="st"/>
          <w:rFonts w:cs="Arial"/>
        </w:rPr>
        <w:t>, a sve počevši od dana pravomo</w:t>
      </w:r>
      <w:r>
        <w:rPr>
          <w:rStyle w:val="st"/>
          <w:rFonts w:cs="Arial"/>
        </w:rPr>
        <w:t>ć</w:t>
      </w:r>
      <w:r w:rsidRPr="00CD2F48">
        <w:rPr>
          <w:rStyle w:val="st"/>
          <w:rFonts w:cs="Arial"/>
        </w:rPr>
        <w:t>nosti predstečajne nagodbe pred Trgovačkim sudom.</w:t>
      </w:r>
    </w:p>
    <w:p w:rsidRDefault="006B40C3" w:rsidP="006B40C3" w:rsidR="006B40C3" w:rsidRPr="00CD2F48">
      <w:pPr>
        <w:jc w:val="both"/>
        <w:rPr>
          <w:b/>
          <w:u w:val="single"/>
        </w:rPr>
      </w:pPr>
    </w:p>
    <w:p w:rsidRDefault="006B40C3" w:rsidP="006B40C3" w:rsidR="006B40C3" w:rsidRPr="00CD2F48">
      <w:pPr>
        <w:jc w:val="both"/>
        <w:rPr>
          <w:rStyle w:val="st"/>
          <w:rFonts w:cs="Arial"/>
        </w:rPr>
      </w:pPr>
      <w:r w:rsidRPr="00CD2F48">
        <w:t xml:space="preserve">-dužnik Slaveks društvo s ograničenom odgovornošću, zastupano po direktoru  Slavko Krajinović , iz Sesveta, adresa: Varaždinska 48/a, Sesvete,  OIB:  73808101740, će vjerovniku </w:t>
      </w:r>
      <w:r w:rsidRPr="00D633AF">
        <w:rPr>
          <w:rFonts w:cs="Arial"/>
          <w:b/>
        </w:rPr>
        <w:t>MERCEDES BENZ LEASING D.O.O.</w:t>
      </w:r>
      <w:r w:rsidRPr="00CD2F48">
        <w:rPr>
          <w:rFonts w:cs="Arial"/>
        </w:rPr>
        <w:t>, ZAGREB, KOVINSKA 2, OIB: 17080997510</w:t>
      </w:r>
      <w:r w:rsidRPr="00CD2F48">
        <w:rPr>
          <w:rStyle w:val="st"/>
          <w:rFonts w:cs="Arial" w:hAnsi="Arial" w:ascii="Arial"/>
          <w:sz w:val="20"/>
          <w:szCs w:val="20"/>
        </w:rPr>
        <w:t>,</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25.425,93 </w:t>
      </w:r>
      <w:r w:rsidRPr="00CD2F48">
        <w:rPr>
          <w:rStyle w:val="st"/>
          <w:rFonts w:cs="Arial"/>
        </w:rPr>
        <w:t xml:space="preserve">kn,  pa smanjena tražbina iznosi </w:t>
      </w:r>
      <w:r w:rsidRPr="00CD2F48">
        <w:rPr>
          <w:rFonts w:hAnsi="Calibri" w:ascii="Calibri"/>
        </w:rPr>
        <w:t>7.627,78</w:t>
      </w:r>
      <w:r w:rsidRPr="00CD2F48">
        <w:rPr>
          <w:rStyle w:val="st"/>
          <w:rFonts w:cs="Arial"/>
        </w:rPr>
        <w:t xml:space="preserve"> kn, te će smanjenu tražbinu isplatiti  u </w:t>
      </w:r>
      <w:r>
        <w:rPr>
          <w:rStyle w:val="st"/>
          <w:rFonts w:cs="Arial"/>
        </w:rPr>
        <w:t>2</w:t>
      </w:r>
      <w:r w:rsidRPr="00CD2F48">
        <w:rPr>
          <w:rStyle w:val="st"/>
          <w:rFonts w:cs="Arial"/>
        </w:rPr>
        <w:t xml:space="preserve"> (</w:t>
      </w:r>
      <w:r>
        <w:rPr>
          <w:rStyle w:val="st"/>
          <w:rFonts w:cs="Arial"/>
        </w:rPr>
        <w:t>dva)</w:t>
      </w:r>
      <w:r w:rsidRPr="009167DF">
        <w:t xml:space="preserve"> </w:t>
      </w:r>
      <w:r>
        <w:t>jednaka godišnja</w:t>
      </w:r>
      <w:r w:rsidRPr="00CD2F48">
        <w:rPr>
          <w:rStyle w:val="st"/>
          <w:rFonts w:cs="Arial"/>
        </w:rPr>
        <w:t xml:space="preserve"> obroka (anuiteta)  beskamatno,</w:t>
      </w:r>
      <w:r w:rsidRPr="00CD2F48">
        <w:t xml:space="preserve"> prva rata dospijeva 01.01.201</w:t>
      </w:r>
      <w:r>
        <w:t>7</w:t>
      </w:r>
      <w:r w:rsidRPr="00CD2F48">
        <w:t>.</w:t>
      </w:r>
      <w:r w:rsidRPr="00CD2F48">
        <w:rPr>
          <w:rStyle w:val="st"/>
          <w:rFonts w:cs="Arial"/>
        </w:rPr>
        <w:t>, a sve počevši od dana pravomo</w:t>
      </w:r>
      <w:r>
        <w:rPr>
          <w:rStyle w:val="st"/>
          <w:rFonts w:cs="Arial"/>
        </w:rPr>
        <w:t>ć</w:t>
      </w:r>
      <w:r w:rsidRPr="00CD2F48">
        <w:rPr>
          <w:rStyle w:val="st"/>
          <w:rFonts w:cs="Arial"/>
        </w:rPr>
        <w:t>nosti predstečajne nagodbe pred Trgovačkim sudom.</w:t>
      </w:r>
    </w:p>
    <w:p w:rsidRDefault="006B40C3" w:rsidP="006B40C3" w:rsidR="006B40C3" w:rsidRPr="00CD2F48">
      <w:pPr>
        <w:jc w:val="both"/>
        <w:rPr>
          <w:rStyle w:val="st"/>
          <w:rFonts w:cs="Arial"/>
        </w:rPr>
      </w:pPr>
      <w:r w:rsidRPr="00CD2F48">
        <w:t xml:space="preserve">-dužnik Slaveks društvo s ograničenom odgovornošću, zastupano po direktoru  Slavko Krajinović , iz Sesveta, adresa: Varaždinska 48/a, Sesvete,  OIB:  73808101740, će vjerovniku </w:t>
      </w:r>
      <w:r w:rsidRPr="00D633AF">
        <w:rPr>
          <w:rFonts w:cs="Arial"/>
          <w:b/>
        </w:rPr>
        <w:t>MERKUR OSIGURANJE D.D.</w:t>
      </w:r>
      <w:r w:rsidRPr="00CD2F48">
        <w:rPr>
          <w:rFonts w:cs="Arial"/>
        </w:rPr>
        <w:t>, ZAGREB, ULICA KNEZA LJ. POSAVSKOG 31, OIB: 8937835435</w:t>
      </w:r>
      <w:r w:rsidRPr="00CD2F48">
        <w:rPr>
          <w:rStyle w:val="st"/>
          <w:rFonts w:cs="Arial" w:hAnsi="Arial" w:ascii="Arial"/>
          <w:sz w:val="20"/>
          <w:szCs w:val="20"/>
        </w:rPr>
        <w:t>,</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12.376,45 </w:t>
      </w:r>
      <w:r w:rsidRPr="00CD2F48">
        <w:rPr>
          <w:rStyle w:val="st"/>
          <w:rFonts w:cs="Arial"/>
        </w:rPr>
        <w:t xml:space="preserve">kn,  pa smanjena tražbina iznosi </w:t>
      </w:r>
      <w:r w:rsidRPr="00CD2F48">
        <w:rPr>
          <w:rFonts w:hAnsi="Calibri" w:ascii="Calibri"/>
        </w:rPr>
        <w:t>3.712,94</w:t>
      </w:r>
      <w:r w:rsidRPr="00CD2F48">
        <w:rPr>
          <w:rStyle w:val="st"/>
          <w:rFonts w:cs="Arial"/>
        </w:rPr>
        <w:t xml:space="preserve"> kn, te će smanjenu tražbinu isplatiti  u </w:t>
      </w:r>
      <w:r>
        <w:rPr>
          <w:rStyle w:val="st"/>
          <w:rFonts w:cs="Arial"/>
        </w:rPr>
        <w:t>2</w:t>
      </w:r>
      <w:r w:rsidRPr="00CD2F48">
        <w:rPr>
          <w:rStyle w:val="st"/>
          <w:rFonts w:cs="Arial"/>
        </w:rPr>
        <w:t xml:space="preserve"> (</w:t>
      </w:r>
      <w:r>
        <w:rPr>
          <w:rStyle w:val="st"/>
          <w:rFonts w:cs="Arial"/>
        </w:rPr>
        <w:t>dva</w:t>
      </w:r>
      <w:r w:rsidRPr="00CD2F48">
        <w:rPr>
          <w:rStyle w:val="st"/>
          <w:rFonts w:cs="Arial"/>
        </w:rPr>
        <w:t>)</w:t>
      </w:r>
      <w:r>
        <w:rPr>
          <w:rStyle w:val="st"/>
          <w:rFonts w:cs="Arial"/>
        </w:rPr>
        <w:t xml:space="preserve"> </w:t>
      </w:r>
      <w:r>
        <w:t xml:space="preserve">jednaka godišnja </w:t>
      </w:r>
      <w:r w:rsidRPr="00CD2F48">
        <w:rPr>
          <w:rStyle w:val="st"/>
          <w:rFonts w:cs="Arial"/>
        </w:rPr>
        <w:t>obroka (anuiteta)  beskamatno,</w:t>
      </w:r>
      <w:r w:rsidRPr="00CD2F48">
        <w:t xml:space="preserve"> prva rata dospijeva 01.01.201</w:t>
      </w:r>
      <w:r>
        <w:t>7</w:t>
      </w:r>
      <w:r w:rsidRPr="00CD2F48">
        <w:t>.</w:t>
      </w:r>
      <w:r>
        <w:rPr>
          <w:rStyle w:val="st"/>
          <w:rFonts w:cs="Arial"/>
        </w:rPr>
        <w:t>, a sve počevši od dana pravomoć</w:t>
      </w:r>
      <w:r w:rsidRPr="00CD2F48">
        <w:rPr>
          <w:rStyle w:val="st"/>
          <w:rFonts w:cs="Arial"/>
        </w:rPr>
        <w:t>nosti predstečajne nagodbe pred Trgovačkim sudom.</w:t>
      </w:r>
    </w:p>
    <w:p w:rsidRDefault="006B40C3" w:rsidP="006B40C3" w:rsidR="006B40C3" w:rsidRPr="00CD2F48">
      <w:pPr>
        <w:jc w:val="both"/>
        <w:rPr>
          <w:rStyle w:val="st"/>
          <w:rFonts w:cs="Arial"/>
        </w:rPr>
      </w:pPr>
      <w:r w:rsidRPr="00CD2F48">
        <w:t xml:space="preserve">-dužnik Slaveks društvo s ograničenom odgovornošću, zastupano po direktoru  Slavko Krajinović , iz Sesveta, adresa: Varaždinska 48/a, Sesvete,  OIB:  73808101740, će vjerovniku </w:t>
      </w:r>
      <w:r w:rsidRPr="00D633AF">
        <w:rPr>
          <w:rFonts w:cs="Arial"/>
          <w:b/>
        </w:rPr>
        <w:t>PARTNER BANKA D.D</w:t>
      </w:r>
      <w:r w:rsidRPr="00CD2F48">
        <w:rPr>
          <w:rFonts w:cs="Arial"/>
        </w:rPr>
        <w:t>., ZAGREB, VONČININA 2, OIB: 71221608291</w:t>
      </w:r>
      <w:r w:rsidRPr="00CD2F48">
        <w:rPr>
          <w:rStyle w:val="st"/>
          <w:rFonts w:cs="Arial" w:hAnsi="Arial" w:ascii="Arial"/>
          <w:sz w:val="20"/>
          <w:szCs w:val="20"/>
        </w:rPr>
        <w:t>,</w:t>
      </w:r>
      <w:r w:rsidRPr="00CD2F48">
        <w:rPr>
          <w:rStyle w:val="st"/>
          <w:rFonts w:cs="Arial"/>
        </w:rPr>
        <w:t xml:space="preserve"> </w:t>
      </w:r>
      <w:r w:rsidRPr="00CD2F48">
        <w:rPr>
          <w:rStyle w:val="st"/>
          <w:rFonts w:cs="Arial"/>
        </w:rPr>
        <w:lastRenderedPageBreak/>
        <w:t xml:space="preserve">namiriti 30 % ukupne utvrđene tražbine iz točke II. ove Nagodbe u iznosu od </w:t>
      </w:r>
      <w:r w:rsidRPr="00CD2F48">
        <w:t xml:space="preserve"> 1.826,20</w:t>
      </w:r>
      <w:r w:rsidRPr="00CD2F48">
        <w:rPr>
          <w:rFonts w:cs="Arial"/>
        </w:rPr>
        <w:t xml:space="preserve"> </w:t>
      </w:r>
      <w:r w:rsidRPr="00CD2F48">
        <w:rPr>
          <w:rStyle w:val="st"/>
          <w:rFonts w:cs="Arial"/>
        </w:rPr>
        <w:t xml:space="preserve">kn,  pa smanjena tražbina iznosi </w:t>
      </w:r>
      <w:r w:rsidRPr="00CD2F48">
        <w:rPr>
          <w:rFonts w:hAnsi="Calibri" w:ascii="Calibri"/>
        </w:rPr>
        <w:t>547,86</w:t>
      </w:r>
      <w:r w:rsidRPr="00CD2F48">
        <w:rPr>
          <w:rStyle w:val="st"/>
          <w:rFonts w:cs="Arial"/>
        </w:rPr>
        <w:t xml:space="preserve"> kn, te će smanjenu tražbinu isplatiti  u </w:t>
      </w:r>
      <w:r>
        <w:rPr>
          <w:rStyle w:val="st"/>
          <w:rFonts w:cs="Arial"/>
        </w:rPr>
        <w:t>2</w:t>
      </w:r>
      <w:r w:rsidRPr="00CD2F48">
        <w:rPr>
          <w:rStyle w:val="st"/>
          <w:rFonts w:cs="Arial"/>
        </w:rPr>
        <w:t xml:space="preserve"> (</w:t>
      </w:r>
      <w:r>
        <w:rPr>
          <w:rStyle w:val="st"/>
          <w:rFonts w:cs="Arial"/>
        </w:rPr>
        <w:t>dva</w:t>
      </w:r>
      <w:r w:rsidRPr="00CD2F48">
        <w:rPr>
          <w:rStyle w:val="st"/>
          <w:rFonts w:cs="Arial"/>
        </w:rPr>
        <w:t xml:space="preserve">) </w:t>
      </w:r>
      <w:r>
        <w:t xml:space="preserve">jednaka godišnja </w:t>
      </w:r>
      <w:r w:rsidRPr="00CD2F48">
        <w:rPr>
          <w:rStyle w:val="st"/>
          <w:rFonts w:cs="Arial"/>
        </w:rPr>
        <w:t>obroka (anuiteta)  beskamatno,</w:t>
      </w:r>
      <w:r w:rsidRPr="00CD2F48">
        <w:t xml:space="preserve"> prva rata dospijeva 01.01.201</w:t>
      </w:r>
      <w:r>
        <w:t>7</w:t>
      </w:r>
      <w:r w:rsidRPr="00CD2F48">
        <w:t>.</w:t>
      </w:r>
      <w:r w:rsidRPr="00CD2F48">
        <w:rPr>
          <w:rStyle w:val="st"/>
          <w:rFonts w:cs="Arial"/>
        </w:rPr>
        <w:t>, a sve počevši od dana pravomo</w:t>
      </w:r>
      <w:r>
        <w:rPr>
          <w:rStyle w:val="st"/>
          <w:rFonts w:cs="Arial"/>
        </w:rPr>
        <w:t>ć</w:t>
      </w:r>
      <w:r w:rsidRPr="00CD2F48">
        <w:rPr>
          <w:rStyle w:val="st"/>
          <w:rFonts w:cs="Arial"/>
        </w:rPr>
        <w:t>nosti predstečajne nagodbe pred Trgovačkim sudom.</w:t>
      </w:r>
    </w:p>
    <w:p w:rsidRDefault="006B40C3" w:rsidP="006B40C3" w:rsidR="006B40C3" w:rsidRPr="00CD2F48">
      <w:pPr>
        <w:jc w:val="both"/>
        <w:rPr>
          <w:rStyle w:val="st"/>
          <w:rFonts w:cs="Arial"/>
        </w:rPr>
      </w:pPr>
      <w:r w:rsidRPr="00CD2F48">
        <w:t xml:space="preserve">-dužnik Slaveks društvo s ograničenom odgovornošću, zastupano po direktoru  Slavko Krajinović , iz Sesveta, adresa: Varaždinska 48/a, Sesvete,  OIB:  73808101740, će vjerovniku </w:t>
      </w:r>
      <w:r w:rsidRPr="009F059F">
        <w:rPr>
          <w:rFonts w:cs="Arial"/>
          <w:b/>
        </w:rPr>
        <w:t>WIENER OSIGURANJE VIENNA INSURANCE GROUP d.d., OIB:  52848403362</w:t>
      </w:r>
      <w:r w:rsidRPr="00CD2F48">
        <w:rPr>
          <w:rStyle w:val="st"/>
          <w:rFonts w:cs="Arial" w:hAnsi="Arial" w:ascii="Arial"/>
          <w:sz w:val="20"/>
          <w:szCs w:val="20"/>
        </w:rPr>
        <w:t>,</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15.719,93  </w:t>
      </w:r>
      <w:r w:rsidRPr="00CD2F48">
        <w:rPr>
          <w:rStyle w:val="st"/>
          <w:rFonts w:cs="Arial"/>
        </w:rPr>
        <w:t xml:space="preserve">kn,  pa smanjena tražbina iznosi </w:t>
      </w:r>
      <w:r w:rsidRPr="00CD2F48">
        <w:rPr>
          <w:rFonts w:hAnsi="Calibri" w:ascii="Calibri"/>
        </w:rPr>
        <w:t>4.715,98</w:t>
      </w:r>
      <w:r w:rsidRPr="00CD2F48">
        <w:rPr>
          <w:rStyle w:val="st"/>
          <w:rFonts w:cs="Arial"/>
        </w:rPr>
        <w:t xml:space="preserve"> kn, te će smanjenu tražbinu isplatiti  u </w:t>
      </w:r>
      <w:r>
        <w:rPr>
          <w:rStyle w:val="st"/>
          <w:rFonts w:cs="Arial"/>
        </w:rPr>
        <w:t>2</w:t>
      </w:r>
      <w:r w:rsidRPr="00CD2F48">
        <w:rPr>
          <w:rStyle w:val="st"/>
          <w:rFonts w:cs="Arial"/>
        </w:rPr>
        <w:t xml:space="preserve"> (</w:t>
      </w:r>
      <w:r>
        <w:rPr>
          <w:rStyle w:val="st"/>
          <w:rFonts w:cs="Arial"/>
        </w:rPr>
        <w:t>dva</w:t>
      </w:r>
      <w:r w:rsidRPr="00CD2F48">
        <w:rPr>
          <w:rStyle w:val="st"/>
          <w:rFonts w:cs="Arial"/>
        </w:rPr>
        <w:t xml:space="preserve">) </w:t>
      </w:r>
      <w:r>
        <w:t xml:space="preserve">jednaka godišnja </w:t>
      </w:r>
      <w:r w:rsidRPr="00CD2F48">
        <w:rPr>
          <w:rStyle w:val="st"/>
          <w:rFonts w:cs="Arial"/>
        </w:rPr>
        <w:t>obroka (anuiteta)  beskamatno,</w:t>
      </w:r>
      <w:r w:rsidRPr="00CD2F48">
        <w:t xml:space="preserve"> prva rata dospijeva 01.01.201</w:t>
      </w:r>
      <w:r>
        <w:t>7</w:t>
      </w:r>
      <w:r w:rsidRPr="00CD2F48">
        <w:t>.</w:t>
      </w:r>
      <w:r w:rsidRPr="00CD2F48">
        <w:rPr>
          <w:rStyle w:val="st"/>
          <w:rFonts w:cs="Arial"/>
        </w:rPr>
        <w:t>, a sve počevši od dana pravomo</w:t>
      </w:r>
      <w:r>
        <w:rPr>
          <w:rStyle w:val="st"/>
          <w:rFonts w:cs="Arial"/>
        </w:rPr>
        <w:t>ć</w:t>
      </w:r>
      <w:r w:rsidRPr="00CD2F48">
        <w:rPr>
          <w:rStyle w:val="st"/>
          <w:rFonts w:cs="Arial"/>
        </w:rPr>
        <w:t>nosti predstečajne nagodbe pred Trgovačkim sudom.</w:t>
      </w:r>
    </w:p>
    <w:p w:rsidRDefault="006B40C3" w:rsidP="006B40C3" w:rsidR="006B40C3">
      <w:pPr>
        <w:jc w:val="both"/>
      </w:pPr>
      <w:r w:rsidRPr="00CD2F48">
        <w:t>-dužnik Slaveks društvo s ograničenom odgovornošću, zastupano po direktoru  Slavko Krajinović , iz Sesveta, adresa: Varaždinska 48/a, Sesvete,  OIB:  73808101740, će vjerovniku</w:t>
      </w:r>
      <w:r>
        <w:t xml:space="preserve"> </w:t>
      </w:r>
      <w:r w:rsidRPr="00D633AF">
        <w:rPr>
          <w:rFonts w:cs="Arial"/>
          <w:b/>
        </w:rPr>
        <w:t>ZAGREBAČKA BANKA D</w:t>
      </w:r>
      <w:r>
        <w:rPr>
          <w:rFonts w:cs="Arial"/>
          <w:b/>
        </w:rPr>
        <w:t>.</w:t>
      </w:r>
      <w:r w:rsidRPr="00D633AF">
        <w:rPr>
          <w:rFonts w:cs="Arial"/>
          <w:b/>
        </w:rPr>
        <w:t>D</w:t>
      </w:r>
      <w:r>
        <w:rPr>
          <w:rFonts w:cs="Arial"/>
          <w:b/>
        </w:rPr>
        <w:t>.</w:t>
      </w:r>
      <w:r w:rsidRPr="00333D52">
        <w:rPr>
          <w:rFonts w:cs="Arial"/>
        </w:rPr>
        <w:t xml:space="preserve">, ZAGREB, Trg bana Josipa Jelačića 10, OIB: </w:t>
      </w:r>
      <w:r>
        <w:rPr>
          <w:rFonts w:cs="Arial"/>
        </w:rPr>
        <w:t>92963223473</w:t>
      </w:r>
      <w:r w:rsidRPr="00CD2F48">
        <w:rPr>
          <w:rStyle w:val="st"/>
          <w:rFonts w:cs="Arial" w:hAnsi="Arial" w:ascii="Arial"/>
          <w:sz w:val="20"/>
          <w:szCs w:val="20"/>
        </w:rPr>
        <w:t>,</w:t>
      </w:r>
      <w:r w:rsidRPr="00CD2F48">
        <w:rPr>
          <w:rStyle w:val="st"/>
          <w:rFonts w:cs="Arial"/>
        </w:rPr>
        <w:t xml:space="preserve"> </w:t>
      </w:r>
      <w:r>
        <w:rPr>
          <w:rStyle w:val="st"/>
          <w:rFonts w:cs="Arial"/>
        </w:rPr>
        <w:t xml:space="preserve"> namiriti </w:t>
      </w:r>
      <w:r>
        <w:t>ukupno utvrđeni iznos tražbine  u roku od 60 dana nakon prodaje nekretnine na kojoj  razlučni vjerovnik ima uknjiženo založno pravo ili preneseno vlasništvo (fiducijalno pravo) temeljem sporazuma o osiguranju tražbine, ukoliko se predmetne nekretnine ne prodaju u roku od 3 godine,  razlučni vjerovnik, a koji se odrekao prava na odvojeno namirenje ima pravo naplate svoje tražbine pljenidbom nekretnina na koje je uknjižen.</w:t>
      </w:r>
    </w:p>
    <w:p w:rsidRDefault="006B40C3" w:rsidP="006B40C3" w:rsidR="006B40C3">
      <w:pPr>
        <w:jc w:val="both"/>
      </w:pPr>
    </w:p>
    <w:p w:rsidRDefault="006B40C3" w:rsidP="006B40C3" w:rsidR="006B40C3" w:rsidRPr="00CD2F48">
      <w:pPr>
        <w:jc w:val="both"/>
        <w:rPr>
          <w:rStyle w:val="st"/>
          <w:rFonts w:cs="Arial"/>
        </w:rPr>
      </w:pPr>
    </w:p>
    <w:p w:rsidRDefault="006B40C3" w:rsidP="006B40C3" w:rsidR="006B40C3" w:rsidRPr="00CD2F48">
      <w:pPr>
        <w:jc w:val="both"/>
        <w:rPr>
          <w:rStyle w:val="st"/>
          <w:rFonts w:cs="Arial"/>
        </w:rPr>
      </w:pPr>
    </w:p>
    <w:p w:rsidRDefault="006B40C3" w:rsidP="006B40C3" w:rsidR="006B40C3" w:rsidRPr="00CD2F48">
      <w:pPr>
        <w:jc w:val="both"/>
        <w:rPr>
          <w:b/>
          <w:u w:val="single"/>
        </w:rPr>
      </w:pPr>
      <w:r w:rsidRPr="00CD2F48">
        <w:rPr>
          <w:b/>
          <w:u w:val="single"/>
        </w:rPr>
        <w:t>Treća grupa vjerovnika:</w:t>
      </w:r>
    </w:p>
    <w:p w:rsidRDefault="006B40C3" w:rsidP="006B40C3" w:rsidR="006B40C3" w:rsidRPr="00CD2F48">
      <w:pPr>
        <w:jc w:val="both"/>
        <w:rPr>
          <w:b/>
          <w:u w:val="single"/>
        </w:rPr>
      </w:pPr>
    </w:p>
    <w:p w:rsidRDefault="006B40C3" w:rsidP="006B40C3" w:rsidR="006B40C3" w:rsidRPr="00CD2F48">
      <w:pPr>
        <w:pStyle w:val="Odlomakpopisa"/>
        <w:numPr>
          <w:ilvl w:val="0"/>
          <w:numId w:val="6"/>
        </w:numPr>
        <w:spacing w:lineRule="auto" w:line="276"/>
        <w:contextualSpacing/>
        <w:jc w:val="both"/>
        <w:rPr>
          <w:rStyle w:val="st"/>
          <w:rFonts w:cs="Arial"/>
        </w:rPr>
      </w:pPr>
      <w:r w:rsidRPr="00CD2F48">
        <w:rPr>
          <w:rStyle w:val="st"/>
          <w:rFonts w:cs="Arial"/>
        </w:rPr>
        <w:t>Obveze prema dobavljačima</w:t>
      </w:r>
    </w:p>
    <w:p w:rsidRDefault="006B40C3" w:rsidP="006B40C3" w:rsidR="006B40C3" w:rsidRPr="00CD2F48">
      <w:pPr>
        <w:jc w:val="both"/>
        <w:rPr>
          <w:rStyle w:val="st"/>
          <w:rFonts w:cs="Arial"/>
        </w:rPr>
      </w:pPr>
    </w:p>
    <w:p w:rsidRDefault="006B40C3" w:rsidP="006B40C3" w:rsidR="006B40C3" w:rsidRPr="00CD2F48">
      <w:pPr>
        <w:jc w:val="both"/>
        <w:rPr>
          <w:rStyle w:val="st"/>
          <w:rFonts w:cs="Arial"/>
        </w:rPr>
      </w:pPr>
      <w:r w:rsidRPr="00CD2F48">
        <w:t xml:space="preserve">-dužnik Slaveks društvo s ograničenom odgovornošću, zastupano po direktoru  Slavko Krajinović , iz Sesveta, adresa: Varaždinska 48/a, Sesvete,  OIB:  73808101740, će vjerovniku </w:t>
      </w:r>
      <w:r w:rsidRPr="00D633AF">
        <w:rPr>
          <w:rFonts w:cs="Arial"/>
          <w:b/>
        </w:rPr>
        <w:t>AUTOPRIJEVOZ MARIO vl. MARIO KOVAČIĆ</w:t>
      </w:r>
      <w:r w:rsidRPr="00CD2F48">
        <w:rPr>
          <w:rFonts w:cs="Arial"/>
        </w:rPr>
        <w:t>, SESVETE, ALEJA MIRA 3, OIB: 33514956214</w:t>
      </w:r>
      <w:r w:rsidRPr="00CD2F48">
        <w:rPr>
          <w:rStyle w:val="st"/>
          <w:rFonts w:cs="Arial" w:hAnsi="Arial" w:ascii="Arial"/>
          <w:sz w:val="20"/>
          <w:szCs w:val="20"/>
        </w:rPr>
        <w:t>,</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127.672,37 </w:t>
      </w:r>
      <w:r w:rsidRPr="00CD2F48">
        <w:rPr>
          <w:rStyle w:val="st"/>
          <w:rFonts w:cs="Arial"/>
        </w:rPr>
        <w:t xml:space="preserve">kn,  pa smanjena tražbina iznosi </w:t>
      </w:r>
      <w:r w:rsidRPr="00CD2F48">
        <w:rPr>
          <w:rFonts w:hAnsi="Calibri" w:ascii="Calibri"/>
        </w:rPr>
        <w:t>38.301,71</w:t>
      </w:r>
      <w:r w:rsidRPr="00CD2F48">
        <w:rPr>
          <w:rStyle w:val="st"/>
          <w:rFonts w:cs="Arial"/>
        </w:rPr>
        <w:t xml:space="preserve"> kn, te će smanjenu tražbinu isplatiti  u </w:t>
      </w:r>
      <w:r>
        <w:rPr>
          <w:rStyle w:val="st"/>
          <w:rFonts w:cs="Arial"/>
        </w:rPr>
        <w:t>2</w:t>
      </w:r>
      <w:r w:rsidRPr="00CD2F48">
        <w:rPr>
          <w:rStyle w:val="st"/>
          <w:rFonts w:cs="Arial"/>
        </w:rPr>
        <w:t xml:space="preserve"> (</w:t>
      </w:r>
      <w:r>
        <w:rPr>
          <w:rStyle w:val="st"/>
          <w:rFonts w:cs="Arial"/>
        </w:rPr>
        <w:t>dva</w:t>
      </w:r>
      <w:r w:rsidRPr="00CD2F48">
        <w:rPr>
          <w:rStyle w:val="st"/>
          <w:rFonts w:cs="Arial"/>
        </w:rPr>
        <w:t xml:space="preserve">) </w:t>
      </w:r>
      <w:r>
        <w:t xml:space="preserve">jednaka godišnja </w:t>
      </w:r>
      <w:r w:rsidRPr="00CD2F48">
        <w:rPr>
          <w:rStyle w:val="st"/>
          <w:rFonts w:cs="Arial"/>
        </w:rPr>
        <w:t>obroka (anuiteta)  beskamatno,</w:t>
      </w:r>
      <w:r w:rsidRPr="00CD2F48">
        <w:t xml:space="preserve"> prva rata dospijeva 01.01.201</w:t>
      </w:r>
      <w:r>
        <w:t>7</w:t>
      </w:r>
      <w:r w:rsidRPr="00CD2F48">
        <w:t>.</w:t>
      </w:r>
      <w:r w:rsidRPr="00CD2F48">
        <w:rPr>
          <w:rStyle w:val="st"/>
          <w:rFonts w:cs="Arial"/>
        </w:rPr>
        <w:t>, a sve počevši od dana pravomo</w:t>
      </w:r>
      <w:r>
        <w:rPr>
          <w:rStyle w:val="st"/>
          <w:rFonts w:cs="Arial"/>
        </w:rPr>
        <w:t>ć</w:t>
      </w:r>
      <w:r w:rsidRPr="00CD2F48">
        <w:rPr>
          <w:rStyle w:val="st"/>
          <w:rFonts w:cs="Arial"/>
        </w:rPr>
        <w:t>nosti predstečajne nagodbe pred Trgovačkim sudom.</w:t>
      </w:r>
    </w:p>
    <w:p w:rsidRDefault="006B40C3" w:rsidP="006B40C3" w:rsidR="006B40C3" w:rsidRPr="00CD2F48">
      <w:pPr>
        <w:jc w:val="both"/>
        <w:rPr>
          <w:rStyle w:val="st"/>
          <w:rFonts w:cs="Arial"/>
        </w:rPr>
      </w:pPr>
      <w:r w:rsidRPr="00CD2F48">
        <w:t xml:space="preserve">-dužnik Slaveks društvo s ograničenom odgovornošću, zastupano po direktoru  Slavko Krajinović , iz Sesveta, adresa: Varaždinska 48/a, Sesvete,  OIB:  73808101740, će vjerovniku </w:t>
      </w:r>
      <w:r w:rsidRPr="00D633AF">
        <w:rPr>
          <w:rFonts w:cs="Arial"/>
          <w:b/>
        </w:rPr>
        <w:t>AUTOSERVIS TONKO, SESVETE</w:t>
      </w:r>
      <w:r w:rsidRPr="00CD2F48">
        <w:rPr>
          <w:rFonts w:cs="Arial"/>
        </w:rPr>
        <w:t>, I. ANDRIĆA 7, OIB: 06223519557</w:t>
      </w:r>
      <w:r w:rsidRPr="00CD2F48">
        <w:rPr>
          <w:rStyle w:val="st"/>
          <w:rFonts w:cs="Arial" w:hAnsi="Arial" w:ascii="Arial"/>
          <w:sz w:val="20"/>
          <w:szCs w:val="20"/>
        </w:rPr>
        <w:t>,</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2.919,18 </w:t>
      </w:r>
      <w:r w:rsidRPr="00CD2F48">
        <w:rPr>
          <w:rStyle w:val="st"/>
          <w:rFonts w:cs="Arial"/>
        </w:rPr>
        <w:t xml:space="preserve">kn,  pa smanjena tražbina iznosi </w:t>
      </w:r>
      <w:r w:rsidRPr="00CD2F48">
        <w:rPr>
          <w:rFonts w:hAnsi="Calibri" w:ascii="Calibri"/>
        </w:rPr>
        <w:t>875,75</w:t>
      </w:r>
      <w:r w:rsidRPr="00CD2F48">
        <w:rPr>
          <w:rStyle w:val="st"/>
          <w:rFonts w:cs="Arial"/>
        </w:rPr>
        <w:t xml:space="preserve"> kn, te će smanjenu tražbinu isplatiti  u </w:t>
      </w:r>
      <w:r>
        <w:rPr>
          <w:rStyle w:val="st"/>
          <w:rFonts w:cs="Arial"/>
        </w:rPr>
        <w:t>2</w:t>
      </w:r>
      <w:r w:rsidRPr="00CD2F48">
        <w:rPr>
          <w:rStyle w:val="st"/>
          <w:rFonts w:cs="Arial"/>
        </w:rPr>
        <w:t xml:space="preserve"> (</w:t>
      </w:r>
      <w:r>
        <w:rPr>
          <w:rStyle w:val="st"/>
          <w:rFonts w:cs="Arial"/>
        </w:rPr>
        <w:t>dva</w:t>
      </w:r>
      <w:r w:rsidRPr="00CD2F48">
        <w:rPr>
          <w:rStyle w:val="st"/>
          <w:rFonts w:cs="Arial"/>
        </w:rPr>
        <w:t xml:space="preserve">) </w:t>
      </w:r>
      <w:r>
        <w:t xml:space="preserve">jednaka godišnja </w:t>
      </w:r>
      <w:r w:rsidRPr="00CD2F48">
        <w:rPr>
          <w:rStyle w:val="st"/>
          <w:rFonts w:cs="Arial"/>
        </w:rPr>
        <w:t>obroka (anuiteta)  beskamatno,</w:t>
      </w:r>
      <w:r w:rsidRPr="00CD2F48">
        <w:t xml:space="preserve"> prva rata dospijeva 01.01.201</w:t>
      </w:r>
      <w:r>
        <w:t>7</w:t>
      </w:r>
      <w:r w:rsidRPr="00CD2F48">
        <w:t>.</w:t>
      </w:r>
      <w:r w:rsidRPr="00CD2F48">
        <w:rPr>
          <w:rStyle w:val="st"/>
          <w:rFonts w:cs="Arial"/>
        </w:rPr>
        <w:t>, a sve počevši od dana pravomo</w:t>
      </w:r>
      <w:r>
        <w:rPr>
          <w:rStyle w:val="st"/>
          <w:rFonts w:cs="Arial"/>
        </w:rPr>
        <w:t>ć</w:t>
      </w:r>
      <w:r w:rsidRPr="00CD2F48">
        <w:rPr>
          <w:rStyle w:val="st"/>
          <w:rFonts w:cs="Arial"/>
        </w:rPr>
        <w:t>nosti predstečajne nagodbe pred Trgovačkim sudom.</w:t>
      </w:r>
    </w:p>
    <w:p w:rsidRDefault="006B40C3" w:rsidP="006B40C3" w:rsidR="006B40C3" w:rsidRPr="00CD2F48">
      <w:pPr>
        <w:jc w:val="both"/>
        <w:rPr>
          <w:rStyle w:val="st"/>
          <w:rFonts w:cs="Arial"/>
        </w:rPr>
      </w:pPr>
    </w:p>
    <w:p w:rsidRDefault="006B40C3" w:rsidP="006B40C3" w:rsidR="006B40C3" w:rsidRPr="00CD2F48">
      <w:pPr>
        <w:jc w:val="both"/>
        <w:rPr>
          <w:rStyle w:val="st"/>
          <w:rFonts w:cs="Arial"/>
        </w:rPr>
      </w:pPr>
      <w:r w:rsidRPr="00CD2F48">
        <w:t xml:space="preserve">-dužnik Slaveks društvo s ograničenom odgovornošću, zastupano po direktoru  Slavko Krajinović , iz Sesveta, adresa: Varaždinska 48/a, Sesvete,  OIB:  73808101740, će vjerovniku </w:t>
      </w:r>
      <w:r w:rsidRPr="00D633AF">
        <w:rPr>
          <w:rFonts w:cs="Arial"/>
          <w:b/>
        </w:rPr>
        <w:t>COMTING D.O.O.</w:t>
      </w:r>
      <w:r w:rsidRPr="00CD2F48">
        <w:rPr>
          <w:rFonts w:cs="Arial"/>
        </w:rPr>
        <w:t>, ZAGREB, TRNJANSKA 105, OIB: 29609756077</w:t>
      </w:r>
      <w:r w:rsidRPr="00CD2F48">
        <w:rPr>
          <w:rStyle w:val="st"/>
          <w:rFonts w:cs="Arial" w:hAnsi="Arial" w:ascii="Arial"/>
          <w:sz w:val="20"/>
          <w:szCs w:val="20"/>
        </w:rPr>
        <w:t>,</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39.355,79 </w:t>
      </w:r>
      <w:r w:rsidRPr="00CD2F48">
        <w:rPr>
          <w:rStyle w:val="st"/>
          <w:rFonts w:cs="Arial"/>
        </w:rPr>
        <w:t xml:space="preserve">kn,  pa smanjena tražbina iznosi </w:t>
      </w:r>
      <w:r w:rsidRPr="00CD2F48">
        <w:rPr>
          <w:rFonts w:hAnsi="Calibri" w:ascii="Calibri"/>
        </w:rPr>
        <w:t>11.806,74</w:t>
      </w:r>
      <w:r w:rsidRPr="00CD2F48">
        <w:rPr>
          <w:rStyle w:val="st"/>
          <w:rFonts w:cs="Arial"/>
        </w:rPr>
        <w:t xml:space="preserve"> kn, te će smanjenu tražbinu isplatiti  u </w:t>
      </w:r>
      <w:r>
        <w:rPr>
          <w:rStyle w:val="st"/>
          <w:rFonts w:cs="Arial"/>
        </w:rPr>
        <w:t>2</w:t>
      </w:r>
      <w:r w:rsidRPr="00CD2F48">
        <w:rPr>
          <w:rStyle w:val="st"/>
          <w:rFonts w:cs="Arial"/>
        </w:rPr>
        <w:t xml:space="preserve"> (</w:t>
      </w:r>
      <w:r>
        <w:rPr>
          <w:rStyle w:val="st"/>
          <w:rFonts w:cs="Arial"/>
        </w:rPr>
        <w:t>dva</w:t>
      </w:r>
      <w:r w:rsidRPr="00CD2F48">
        <w:rPr>
          <w:rStyle w:val="st"/>
          <w:rFonts w:cs="Arial"/>
        </w:rPr>
        <w:t xml:space="preserve">) </w:t>
      </w:r>
      <w:r>
        <w:t xml:space="preserve">jednaka godišnja </w:t>
      </w:r>
      <w:r w:rsidRPr="00CD2F48">
        <w:rPr>
          <w:rStyle w:val="st"/>
          <w:rFonts w:cs="Arial"/>
        </w:rPr>
        <w:t>obroka (anuiteta)  beskamatno,</w:t>
      </w:r>
      <w:r w:rsidRPr="00CD2F48">
        <w:t xml:space="preserve"> prva rata dospijeva 01.01.201</w:t>
      </w:r>
      <w:r>
        <w:t>7</w:t>
      </w:r>
      <w:r w:rsidRPr="00CD2F48">
        <w:t>.</w:t>
      </w:r>
      <w:r w:rsidRPr="00CD2F48">
        <w:rPr>
          <w:rStyle w:val="st"/>
          <w:rFonts w:cs="Arial"/>
        </w:rPr>
        <w:t>, a sve počevši od dana pravomo</w:t>
      </w:r>
      <w:r>
        <w:rPr>
          <w:rStyle w:val="st"/>
          <w:rFonts w:cs="Arial"/>
        </w:rPr>
        <w:t>ć</w:t>
      </w:r>
      <w:r w:rsidRPr="00CD2F48">
        <w:rPr>
          <w:rStyle w:val="st"/>
          <w:rFonts w:cs="Arial"/>
        </w:rPr>
        <w:t>nosti predstečajne nagodbe pred Trgovačkim sudom.</w:t>
      </w:r>
    </w:p>
    <w:p w:rsidRDefault="006B40C3" w:rsidP="006B40C3" w:rsidR="006B40C3" w:rsidRPr="00CD2F48">
      <w:pPr>
        <w:jc w:val="both"/>
      </w:pPr>
    </w:p>
    <w:p w:rsidRDefault="006B40C3" w:rsidP="006B40C3" w:rsidR="006B40C3" w:rsidRPr="00CD2F48">
      <w:pPr>
        <w:jc w:val="both"/>
        <w:rPr>
          <w:rStyle w:val="st"/>
          <w:rFonts w:cs="Arial"/>
        </w:rPr>
      </w:pPr>
      <w:r w:rsidRPr="00CD2F48">
        <w:t>-dužnik Slaveks društvo s ograničenom odgovornošću, zastupano po direktoru  Slavko Krajinović , iz Sesveta, adresa: Varaždinska 48/a, Sesvete,  OIB:  73808101740, će vjerovniku</w:t>
      </w:r>
      <w:r w:rsidRPr="00CD2F48">
        <w:rPr>
          <w:rFonts w:cs="Arial"/>
        </w:rPr>
        <w:t xml:space="preserve"> </w:t>
      </w:r>
      <w:r w:rsidRPr="00D633AF">
        <w:rPr>
          <w:rFonts w:cs="Arial"/>
          <w:b/>
        </w:rPr>
        <w:t>CROATIA LLOYD D.D.</w:t>
      </w:r>
      <w:r w:rsidRPr="00CD2F48">
        <w:rPr>
          <w:rFonts w:cs="Arial"/>
        </w:rPr>
        <w:t>, ZAGREB, Ulica Grada Vukovara 62, OIB: 23508929264</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1.646.154,29 </w:t>
      </w:r>
      <w:r w:rsidRPr="00CD2F48">
        <w:rPr>
          <w:rStyle w:val="st"/>
          <w:rFonts w:cs="Arial"/>
        </w:rPr>
        <w:t xml:space="preserve">kn,  pa smanjena tražbina iznosi </w:t>
      </w:r>
      <w:r w:rsidRPr="00CD2F48">
        <w:rPr>
          <w:rFonts w:hAnsi="Calibri" w:ascii="Calibri"/>
        </w:rPr>
        <w:t>493.846,29</w:t>
      </w:r>
      <w:r w:rsidRPr="00CD2F48">
        <w:rPr>
          <w:rStyle w:val="st"/>
          <w:rFonts w:cs="Arial"/>
        </w:rPr>
        <w:t xml:space="preserve"> kn, te će smanjenu tražbinu isplatiti  u </w:t>
      </w:r>
      <w:r>
        <w:rPr>
          <w:rStyle w:val="st"/>
          <w:rFonts w:cs="Arial"/>
        </w:rPr>
        <w:t>2</w:t>
      </w:r>
      <w:r w:rsidRPr="00CD2F48">
        <w:rPr>
          <w:rStyle w:val="st"/>
          <w:rFonts w:cs="Arial"/>
        </w:rPr>
        <w:t xml:space="preserve"> (</w:t>
      </w:r>
      <w:r>
        <w:rPr>
          <w:rStyle w:val="st"/>
          <w:rFonts w:cs="Arial"/>
        </w:rPr>
        <w:t>dva</w:t>
      </w:r>
      <w:r w:rsidRPr="00CD2F48">
        <w:rPr>
          <w:rStyle w:val="st"/>
          <w:rFonts w:cs="Arial"/>
        </w:rPr>
        <w:t xml:space="preserve">) </w:t>
      </w:r>
      <w:r>
        <w:t xml:space="preserve">jednaka godišnja </w:t>
      </w:r>
      <w:r w:rsidRPr="00CD2F48">
        <w:rPr>
          <w:rStyle w:val="st"/>
          <w:rFonts w:cs="Arial"/>
        </w:rPr>
        <w:t>obroka (anuiteta)  bezkamatno,</w:t>
      </w:r>
      <w:r w:rsidRPr="00CD2F48">
        <w:t xml:space="preserve"> prva rata dospijeva 01.01.201</w:t>
      </w:r>
      <w:r>
        <w:t>7</w:t>
      </w:r>
      <w:r w:rsidRPr="00CD2F48">
        <w:t>.</w:t>
      </w:r>
      <w:r w:rsidRPr="00CD2F48">
        <w:rPr>
          <w:rStyle w:val="st"/>
          <w:rFonts w:cs="Arial"/>
        </w:rPr>
        <w:t>, a sve počevši od dana pravomo</w:t>
      </w:r>
      <w:r>
        <w:rPr>
          <w:rStyle w:val="st"/>
          <w:rFonts w:cs="Arial"/>
        </w:rPr>
        <w:t>ć</w:t>
      </w:r>
      <w:r w:rsidRPr="00CD2F48">
        <w:rPr>
          <w:rStyle w:val="st"/>
          <w:rFonts w:cs="Arial"/>
        </w:rPr>
        <w:t>nosti predstečajne nagodbe pred Trgovačkim sudom.</w:t>
      </w:r>
    </w:p>
    <w:p w:rsidRDefault="006B40C3" w:rsidP="006B40C3" w:rsidR="006B40C3" w:rsidRPr="00CD2F48">
      <w:pPr>
        <w:jc w:val="both"/>
      </w:pPr>
    </w:p>
    <w:p w:rsidRDefault="006B40C3" w:rsidP="006B40C3" w:rsidR="006B40C3" w:rsidRPr="00CD2F48">
      <w:pPr>
        <w:jc w:val="both"/>
        <w:rPr>
          <w:rStyle w:val="st"/>
          <w:rFonts w:cs="Arial"/>
        </w:rPr>
      </w:pPr>
      <w:r w:rsidRPr="00CD2F48">
        <w:t>-dužnik Slaveks društvo s ograničenom odgovornošću, zastupano po direktoru  Slavko Krajinović , iz Sesveta, adresa: Varaždinska 48/a, Sesvete,  OIB:  73808101740, će vjerovniku</w:t>
      </w:r>
      <w:r w:rsidRPr="00CD2F48">
        <w:rPr>
          <w:rFonts w:cs="Arial"/>
        </w:rPr>
        <w:t xml:space="preserve"> </w:t>
      </w:r>
      <w:r w:rsidRPr="00D633AF">
        <w:rPr>
          <w:rFonts w:cs="Arial"/>
          <w:b/>
        </w:rPr>
        <w:t>DIP D.D.</w:t>
      </w:r>
      <w:r w:rsidRPr="00CD2F48">
        <w:rPr>
          <w:rFonts w:cs="Arial"/>
        </w:rPr>
        <w:t>, KARLOVAC, BANIJA 127, OIB: 30665083841</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7.717,56 </w:t>
      </w:r>
      <w:r w:rsidRPr="00CD2F48">
        <w:rPr>
          <w:rStyle w:val="st"/>
          <w:rFonts w:cs="Arial"/>
        </w:rPr>
        <w:t xml:space="preserve">kn,  pa smanjena tražbina iznosi </w:t>
      </w:r>
      <w:r w:rsidRPr="00CD2F48">
        <w:rPr>
          <w:rFonts w:hAnsi="Calibri" w:ascii="Calibri"/>
        </w:rPr>
        <w:t>2.315,27</w:t>
      </w:r>
      <w:r w:rsidRPr="00CD2F48">
        <w:rPr>
          <w:rStyle w:val="st"/>
          <w:rFonts w:cs="Arial"/>
        </w:rPr>
        <w:t xml:space="preserve"> kn, te će smanjenu tražbinu isplatiti  u </w:t>
      </w:r>
      <w:r>
        <w:rPr>
          <w:rStyle w:val="st"/>
          <w:rFonts w:cs="Arial"/>
        </w:rPr>
        <w:t>2</w:t>
      </w:r>
      <w:r w:rsidRPr="00CD2F48">
        <w:rPr>
          <w:rStyle w:val="st"/>
          <w:rFonts w:cs="Arial"/>
        </w:rPr>
        <w:t xml:space="preserve"> (</w:t>
      </w:r>
      <w:r>
        <w:rPr>
          <w:rStyle w:val="st"/>
          <w:rFonts w:cs="Arial"/>
        </w:rPr>
        <w:t>dva</w:t>
      </w:r>
      <w:r w:rsidRPr="00CD2F48">
        <w:rPr>
          <w:rStyle w:val="st"/>
          <w:rFonts w:cs="Arial"/>
        </w:rPr>
        <w:t xml:space="preserve">) </w:t>
      </w:r>
      <w:r>
        <w:t xml:space="preserve">jednaka godišnja </w:t>
      </w:r>
      <w:r w:rsidRPr="00CD2F48">
        <w:rPr>
          <w:rStyle w:val="st"/>
          <w:rFonts w:cs="Arial"/>
        </w:rPr>
        <w:t>obroka (anuiteta)  beskamatno,</w:t>
      </w:r>
      <w:r w:rsidRPr="00CD2F48">
        <w:t xml:space="preserve"> prva rata dospijeva 01.01.201</w:t>
      </w:r>
      <w:r>
        <w:t>7</w:t>
      </w:r>
      <w:r w:rsidRPr="00CD2F48">
        <w:t>.</w:t>
      </w:r>
      <w:r w:rsidRPr="00CD2F48">
        <w:rPr>
          <w:rStyle w:val="st"/>
          <w:rFonts w:cs="Arial"/>
        </w:rPr>
        <w:t>, a sve počevši od dana pravomo</w:t>
      </w:r>
      <w:r>
        <w:rPr>
          <w:rStyle w:val="st"/>
          <w:rFonts w:cs="Arial"/>
        </w:rPr>
        <w:t>ć</w:t>
      </w:r>
      <w:r w:rsidRPr="00CD2F48">
        <w:rPr>
          <w:rStyle w:val="st"/>
          <w:rFonts w:cs="Arial"/>
        </w:rPr>
        <w:t>nosti predstečajne nagodbe pred Trgovačkim sudom.</w:t>
      </w:r>
    </w:p>
    <w:p w:rsidRDefault="006B40C3" w:rsidP="006B40C3" w:rsidR="006B40C3" w:rsidRPr="00CD2F48">
      <w:pPr>
        <w:jc w:val="both"/>
        <w:rPr>
          <w:rStyle w:val="st"/>
          <w:rFonts w:cs="Arial"/>
        </w:rPr>
      </w:pPr>
    </w:p>
    <w:p w:rsidRDefault="006B40C3" w:rsidP="006B40C3" w:rsidR="006B40C3" w:rsidRPr="00CD2F48">
      <w:pPr>
        <w:jc w:val="both"/>
        <w:rPr>
          <w:rStyle w:val="st"/>
          <w:rFonts w:cs="Arial"/>
        </w:rPr>
      </w:pPr>
      <w:r w:rsidRPr="00CD2F48">
        <w:t>-dužnik Slaveks društvo s ograničenom odgovornošću, zastupano po direktoru  Slavko Krajinović , iz Sesveta, adresa: Varaždinska 48/a, Sesvete,  OIB:  73808101740, će vjerovniku</w:t>
      </w:r>
      <w:r w:rsidRPr="00CD2F48">
        <w:rPr>
          <w:rFonts w:cs="Arial"/>
        </w:rPr>
        <w:t xml:space="preserve"> </w:t>
      </w:r>
      <w:r w:rsidRPr="00D633AF">
        <w:rPr>
          <w:rFonts w:cs="Arial"/>
          <w:b/>
        </w:rPr>
        <w:t>EUROSTIL D.O.O.</w:t>
      </w:r>
      <w:r w:rsidRPr="00CD2F48">
        <w:rPr>
          <w:rFonts w:cs="Arial"/>
        </w:rPr>
        <w:t>, VARAŽDIN, TRG P. ŠTOSA 12, OIB:80801389315</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44.334,43 </w:t>
      </w:r>
      <w:r w:rsidRPr="00CD2F48">
        <w:rPr>
          <w:rStyle w:val="st"/>
          <w:rFonts w:cs="Arial"/>
        </w:rPr>
        <w:t xml:space="preserve">kn,  pa smanjena tražbina iznosi </w:t>
      </w:r>
      <w:r w:rsidRPr="00CD2F48">
        <w:rPr>
          <w:rFonts w:hAnsi="Calibri" w:ascii="Calibri"/>
        </w:rPr>
        <w:t>13.300,33</w:t>
      </w:r>
      <w:r w:rsidRPr="00CD2F48">
        <w:rPr>
          <w:rStyle w:val="st"/>
          <w:rFonts w:cs="Arial"/>
        </w:rPr>
        <w:t xml:space="preserve"> kn, te će smanjenu tražbinu isplatiti  u </w:t>
      </w:r>
      <w:r>
        <w:rPr>
          <w:rStyle w:val="st"/>
          <w:rFonts w:cs="Arial"/>
        </w:rPr>
        <w:t>2</w:t>
      </w:r>
      <w:r w:rsidRPr="00CD2F48">
        <w:rPr>
          <w:rStyle w:val="st"/>
          <w:rFonts w:cs="Arial"/>
        </w:rPr>
        <w:t xml:space="preserve"> (</w:t>
      </w:r>
      <w:r>
        <w:rPr>
          <w:rStyle w:val="st"/>
          <w:rFonts w:cs="Arial"/>
        </w:rPr>
        <w:t>dva</w:t>
      </w:r>
      <w:r w:rsidRPr="00CD2F48">
        <w:rPr>
          <w:rStyle w:val="st"/>
          <w:rFonts w:cs="Arial"/>
        </w:rPr>
        <w:t xml:space="preserve">) </w:t>
      </w:r>
      <w:r>
        <w:t xml:space="preserve">jednaka godišnja </w:t>
      </w:r>
      <w:r w:rsidRPr="00CD2F48">
        <w:rPr>
          <w:rStyle w:val="st"/>
          <w:rFonts w:cs="Arial"/>
        </w:rPr>
        <w:t>obroka (anuiteta)  beskamatno,</w:t>
      </w:r>
      <w:r w:rsidRPr="00CD2F48">
        <w:t xml:space="preserve"> prva rata dospijeva 01.01.201</w:t>
      </w:r>
      <w:r>
        <w:t>7</w:t>
      </w:r>
      <w:r w:rsidRPr="00CD2F48">
        <w:t>.</w:t>
      </w:r>
      <w:r w:rsidRPr="00CD2F48">
        <w:rPr>
          <w:rStyle w:val="st"/>
          <w:rFonts w:cs="Arial"/>
        </w:rPr>
        <w:t>, a sve počevši od dana pravomo</w:t>
      </w:r>
      <w:r>
        <w:rPr>
          <w:rStyle w:val="st"/>
          <w:rFonts w:cs="Arial"/>
        </w:rPr>
        <w:t>ć</w:t>
      </w:r>
      <w:r w:rsidRPr="00CD2F48">
        <w:rPr>
          <w:rStyle w:val="st"/>
          <w:rFonts w:cs="Arial"/>
        </w:rPr>
        <w:t>nosti predstečajne nagodbe pred Trgovačkim sudom.</w:t>
      </w:r>
    </w:p>
    <w:p w:rsidRDefault="006B40C3" w:rsidP="006B40C3" w:rsidR="006B40C3" w:rsidRPr="00CD2F48">
      <w:pPr>
        <w:jc w:val="both"/>
      </w:pPr>
    </w:p>
    <w:p w:rsidRDefault="006B40C3" w:rsidP="006B40C3" w:rsidR="006B40C3" w:rsidRPr="00CD2F48">
      <w:pPr>
        <w:jc w:val="both"/>
        <w:rPr>
          <w:rStyle w:val="st"/>
          <w:rFonts w:cs="Arial"/>
        </w:rPr>
      </w:pPr>
      <w:r w:rsidRPr="00CD2F48">
        <w:t>-dužnik Slaveks društvo s ograničenom odgovornošću, zastupano po direktoru  Slavko Krajinović , iz Sesveta, adresa: Varaždinska 48/a, Sesvete,  OIB:  73808101740, će vjerovniku</w:t>
      </w:r>
      <w:r w:rsidRPr="00CD2F48">
        <w:rPr>
          <w:rFonts w:cs="Arial"/>
        </w:rPr>
        <w:t xml:space="preserve"> </w:t>
      </w:r>
      <w:r w:rsidRPr="00D633AF">
        <w:rPr>
          <w:rFonts w:cs="Arial"/>
          <w:b/>
        </w:rPr>
        <w:t>FIL TERMOTIM D.O.O</w:t>
      </w:r>
      <w:r w:rsidRPr="00CD2F48">
        <w:rPr>
          <w:rFonts w:cs="Arial"/>
        </w:rPr>
        <w:t>., SESVETE, M. KRALJEVIĆA 29, OIB: 67635996585</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161.901,10 </w:t>
      </w:r>
      <w:r w:rsidRPr="00CD2F48">
        <w:rPr>
          <w:rStyle w:val="st"/>
          <w:rFonts w:cs="Arial"/>
        </w:rPr>
        <w:t xml:space="preserve">kn,  pa smanjena tražbina iznosi </w:t>
      </w:r>
      <w:r w:rsidRPr="00CD2F48">
        <w:rPr>
          <w:rFonts w:hAnsi="Calibri" w:ascii="Calibri"/>
        </w:rPr>
        <w:t>48.570,33</w:t>
      </w:r>
      <w:r w:rsidRPr="00CD2F48">
        <w:rPr>
          <w:rStyle w:val="st"/>
          <w:rFonts w:cs="Arial"/>
        </w:rPr>
        <w:t xml:space="preserve"> kn, te će smanjenu tražbinu isplatiti  u </w:t>
      </w:r>
      <w:r>
        <w:rPr>
          <w:rStyle w:val="st"/>
          <w:rFonts w:cs="Arial"/>
        </w:rPr>
        <w:t>2</w:t>
      </w:r>
      <w:r w:rsidRPr="00CD2F48">
        <w:rPr>
          <w:rStyle w:val="st"/>
          <w:rFonts w:cs="Arial"/>
        </w:rPr>
        <w:t xml:space="preserve"> (</w:t>
      </w:r>
      <w:r>
        <w:rPr>
          <w:rStyle w:val="st"/>
          <w:rFonts w:cs="Arial"/>
        </w:rPr>
        <w:t>dva</w:t>
      </w:r>
      <w:r w:rsidRPr="00CD2F48">
        <w:rPr>
          <w:rStyle w:val="st"/>
          <w:rFonts w:cs="Arial"/>
        </w:rPr>
        <w:t xml:space="preserve">) </w:t>
      </w:r>
      <w:r>
        <w:t xml:space="preserve">jednaka godišnja </w:t>
      </w:r>
      <w:r w:rsidRPr="00CD2F48">
        <w:rPr>
          <w:rStyle w:val="st"/>
          <w:rFonts w:cs="Arial"/>
        </w:rPr>
        <w:t>obroka (anuiteta)  beskamatno,</w:t>
      </w:r>
      <w:r w:rsidRPr="00CD2F48">
        <w:t xml:space="preserve"> prva rata dospijeva 01.01.201</w:t>
      </w:r>
      <w:r>
        <w:t>7</w:t>
      </w:r>
      <w:r w:rsidRPr="00CD2F48">
        <w:t>.</w:t>
      </w:r>
      <w:r w:rsidRPr="00CD2F48">
        <w:rPr>
          <w:rStyle w:val="st"/>
          <w:rFonts w:cs="Arial"/>
        </w:rPr>
        <w:t>, a sve počevši od dana pravomo</w:t>
      </w:r>
      <w:r>
        <w:rPr>
          <w:rStyle w:val="st"/>
          <w:rFonts w:cs="Arial"/>
        </w:rPr>
        <w:t>ć</w:t>
      </w:r>
      <w:r w:rsidRPr="00CD2F48">
        <w:rPr>
          <w:rStyle w:val="st"/>
          <w:rFonts w:cs="Arial"/>
        </w:rPr>
        <w:t>nosti predstečajne nagodbe pred Trgovačkim sudom.</w:t>
      </w:r>
    </w:p>
    <w:p w:rsidRDefault="006B40C3" w:rsidP="006B40C3" w:rsidR="006B40C3" w:rsidRPr="00CD2F48">
      <w:pPr>
        <w:jc w:val="both"/>
      </w:pPr>
    </w:p>
    <w:p w:rsidRDefault="006B40C3" w:rsidP="006B40C3" w:rsidR="006B40C3" w:rsidRPr="00CD2F48">
      <w:pPr>
        <w:jc w:val="both"/>
        <w:rPr>
          <w:rStyle w:val="st"/>
          <w:rFonts w:cs="Arial"/>
        </w:rPr>
      </w:pPr>
      <w:r w:rsidRPr="00CD2F48">
        <w:t>-dužnik Slaveks društvo s ograničenom odgovornošću, zastupano po direktoru  Slavko Krajinović , iz Sesveta, adresa: Varaždinska 48/a, Sesvete,  OIB:  73808101740, će vjerovniku</w:t>
      </w:r>
      <w:r w:rsidRPr="00CD2F48">
        <w:rPr>
          <w:rFonts w:cs="Arial"/>
        </w:rPr>
        <w:t xml:space="preserve"> </w:t>
      </w:r>
      <w:r w:rsidRPr="00D633AF">
        <w:rPr>
          <w:rFonts w:cs="Arial"/>
          <w:b/>
        </w:rPr>
        <w:t>FINANCIJSKA AGENCIJA</w:t>
      </w:r>
      <w:r w:rsidRPr="00CD2F48">
        <w:rPr>
          <w:rFonts w:cs="Arial"/>
        </w:rPr>
        <w:t>, ZAGREB, VRTNI PUT 3, OIB: 85821130368</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190,30 </w:t>
      </w:r>
      <w:r w:rsidRPr="00CD2F48">
        <w:rPr>
          <w:rStyle w:val="st"/>
          <w:rFonts w:cs="Arial"/>
        </w:rPr>
        <w:t xml:space="preserve">kn,  pa smanjena tražbina iznosi </w:t>
      </w:r>
      <w:r w:rsidRPr="00CD2F48">
        <w:rPr>
          <w:rFonts w:hAnsi="Calibri" w:ascii="Calibri"/>
        </w:rPr>
        <w:t>57,09</w:t>
      </w:r>
      <w:r w:rsidRPr="00CD2F48">
        <w:rPr>
          <w:rStyle w:val="st"/>
          <w:rFonts w:cs="Arial"/>
        </w:rPr>
        <w:t xml:space="preserve"> kn, te će smanjenu tražbinu isplatiti  u </w:t>
      </w:r>
      <w:r>
        <w:rPr>
          <w:rStyle w:val="st"/>
          <w:rFonts w:cs="Arial"/>
        </w:rPr>
        <w:t>2</w:t>
      </w:r>
      <w:r w:rsidRPr="00CD2F48">
        <w:rPr>
          <w:rStyle w:val="st"/>
          <w:rFonts w:cs="Arial"/>
        </w:rPr>
        <w:t xml:space="preserve"> (</w:t>
      </w:r>
      <w:r>
        <w:rPr>
          <w:rStyle w:val="st"/>
          <w:rFonts w:cs="Arial"/>
        </w:rPr>
        <w:t>dva</w:t>
      </w:r>
      <w:r w:rsidRPr="00CD2F48">
        <w:rPr>
          <w:rStyle w:val="st"/>
          <w:rFonts w:cs="Arial"/>
        </w:rPr>
        <w:t xml:space="preserve">) </w:t>
      </w:r>
      <w:r>
        <w:t xml:space="preserve">jednaka godišnja </w:t>
      </w:r>
      <w:r w:rsidRPr="00CD2F48">
        <w:rPr>
          <w:rStyle w:val="st"/>
          <w:rFonts w:cs="Arial"/>
        </w:rPr>
        <w:t>obroka (anuiteta)  beskamatno,</w:t>
      </w:r>
      <w:r w:rsidRPr="00CD2F48">
        <w:t xml:space="preserve"> prva rata dospijeva 01.01.201</w:t>
      </w:r>
      <w:r>
        <w:t>7</w:t>
      </w:r>
      <w:r w:rsidRPr="00CD2F48">
        <w:t>.</w:t>
      </w:r>
      <w:r w:rsidRPr="00CD2F48">
        <w:rPr>
          <w:rStyle w:val="st"/>
          <w:rFonts w:cs="Arial"/>
        </w:rPr>
        <w:t>, a sve počevši od dana pravomo</w:t>
      </w:r>
      <w:r>
        <w:rPr>
          <w:rStyle w:val="st"/>
          <w:rFonts w:cs="Arial"/>
        </w:rPr>
        <w:t>ć</w:t>
      </w:r>
      <w:r w:rsidRPr="00CD2F48">
        <w:rPr>
          <w:rStyle w:val="st"/>
          <w:rFonts w:cs="Arial"/>
        </w:rPr>
        <w:t>nosti predstečajne nagodbe pred Trgovačkim sudom.</w:t>
      </w:r>
    </w:p>
    <w:p w:rsidRDefault="006B40C3" w:rsidP="006B40C3" w:rsidR="006B40C3" w:rsidRPr="00CD2F48">
      <w:pPr>
        <w:jc w:val="both"/>
      </w:pPr>
    </w:p>
    <w:p w:rsidRDefault="006B40C3" w:rsidP="006B40C3" w:rsidR="006B40C3" w:rsidRPr="00CD2F48">
      <w:pPr>
        <w:jc w:val="both"/>
        <w:rPr>
          <w:rStyle w:val="st"/>
          <w:rFonts w:cs="Arial"/>
        </w:rPr>
      </w:pPr>
      <w:r w:rsidRPr="00CD2F48">
        <w:t>-dužnik Slaveks društvo s ograničenom odgovornošću, zastupano po direktoru  Slavko Krajinović , iz Sesveta, adresa: Varaždinska 48/a, Sesvete,  OIB:  73808101740, će vjerovniku</w:t>
      </w:r>
      <w:r w:rsidRPr="00CD2F48">
        <w:rPr>
          <w:rFonts w:cs="Arial"/>
        </w:rPr>
        <w:t xml:space="preserve"> </w:t>
      </w:r>
      <w:r w:rsidRPr="00D633AF">
        <w:rPr>
          <w:rFonts w:cs="Arial"/>
          <w:b/>
        </w:rPr>
        <w:t>HRVATSKA RADIOTELEVIZIJA</w:t>
      </w:r>
      <w:r w:rsidRPr="00CD2F48">
        <w:rPr>
          <w:rFonts w:cs="Arial"/>
        </w:rPr>
        <w:t>, ZAGREB, PRISAVLJE 3, OIB: 68419124305</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6.613,84 </w:t>
      </w:r>
      <w:r w:rsidRPr="00CD2F48">
        <w:rPr>
          <w:rStyle w:val="st"/>
          <w:rFonts w:cs="Arial"/>
        </w:rPr>
        <w:t xml:space="preserve">kn,  pa smanjena tražbina iznosi </w:t>
      </w:r>
      <w:r w:rsidRPr="00CD2F48">
        <w:rPr>
          <w:rFonts w:hAnsi="Calibri" w:ascii="Calibri"/>
        </w:rPr>
        <w:t>1. 984,15</w:t>
      </w:r>
      <w:r w:rsidRPr="00CD2F48">
        <w:rPr>
          <w:rStyle w:val="st"/>
          <w:rFonts w:cs="Arial"/>
        </w:rPr>
        <w:t xml:space="preserve"> kn, te će smanjenu tražbinu isplatiti  u </w:t>
      </w:r>
      <w:r>
        <w:rPr>
          <w:rStyle w:val="st"/>
          <w:rFonts w:cs="Arial"/>
        </w:rPr>
        <w:t>2</w:t>
      </w:r>
      <w:r w:rsidRPr="00CD2F48">
        <w:rPr>
          <w:rStyle w:val="st"/>
          <w:rFonts w:cs="Arial"/>
        </w:rPr>
        <w:t xml:space="preserve"> (</w:t>
      </w:r>
      <w:r>
        <w:rPr>
          <w:rStyle w:val="st"/>
          <w:rFonts w:cs="Arial"/>
        </w:rPr>
        <w:t>dva</w:t>
      </w:r>
      <w:r w:rsidRPr="00CD2F48">
        <w:rPr>
          <w:rStyle w:val="st"/>
          <w:rFonts w:cs="Arial"/>
        </w:rPr>
        <w:t xml:space="preserve">) </w:t>
      </w:r>
      <w:r>
        <w:t xml:space="preserve">jednaka godišnja </w:t>
      </w:r>
      <w:r w:rsidRPr="00CD2F48">
        <w:rPr>
          <w:rStyle w:val="st"/>
          <w:rFonts w:cs="Arial"/>
        </w:rPr>
        <w:t>obroka (anuiteta)  beskamatno,</w:t>
      </w:r>
      <w:r w:rsidRPr="00CD2F48">
        <w:t xml:space="preserve"> prva rata dospijeva 01.01.201</w:t>
      </w:r>
      <w:r>
        <w:t>7</w:t>
      </w:r>
      <w:r w:rsidRPr="00CD2F48">
        <w:t>.</w:t>
      </w:r>
      <w:r w:rsidRPr="00CD2F48">
        <w:rPr>
          <w:rStyle w:val="st"/>
          <w:rFonts w:cs="Arial"/>
        </w:rPr>
        <w:t>, a sve počevši od dana pravomo</w:t>
      </w:r>
      <w:r>
        <w:rPr>
          <w:rStyle w:val="st"/>
          <w:rFonts w:cs="Arial"/>
        </w:rPr>
        <w:t>ć</w:t>
      </w:r>
      <w:r w:rsidRPr="00CD2F48">
        <w:rPr>
          <w:rStyle w:val="st"/>
          <w:rFonts w:cs="Arial"/>
        </w:rPr>
        <w:t>nosti predstečajne nagodbe pred Trgovačkim sudom.</w:t>
      </w:r>
    </w:p>
    <w:p w:rsidRDefault="006B40C3" w:rsidP="006B40C3" w:rsidR="006B40C3" w:rsidRPr="00CD2F48">
      <w:pPr>
        <w:jc w:val="both"/>
      </w:pPr>
    </w:p>
    <w:p w:rsidRDefault="006B40C3" w:rsidP="006B40C3" w:rsidR="006B40C3" w:rsidRPr="00CD2F48">
      <w:pPr>
        <w:jc w:val="both"/>
        <w:rPr>
          <w:rStyle w:val="st"/>
          <w:rFonts w:cs="Arial"/>
        </w:rPr>
      </w:pPr>
      <w:r w:rsidRPr="00CD2F48">
        <w:lastRenderedPageBreak/>
        <w:t>-dužnik Slaveks društvo s ograničenom odgovornošću, zastupano po direktoru  Slavko Krajinović , iz Sesveta, adresa: Varaždinska 48/a, Sesvete,  OIB:  73808101740, će vjerovniku</w:t>
      </w:r>
      <w:r w:rsidRPr="00CD2F48">
        <w:rPr>
          <w:rFonts w:cs="Arial"/>
        </w:rPr>
        <w:t xml:space="preserve"> </w:t>
      </w:r>
      <w:r w:rsidRPr="00D633AF">
        <w:rPr>
          <w:rFonts w:cs="Arial"/>
          <w:b/>
        </w:rPr>
        <w:t>HRVATSKI TELEKOM D.D.</w:t>
      </w:r>
      <w:r w:rsidRPr="00CD2F48">
        <w:rPr>
          <w:rFonts w:cs="Arial"/>
        </w:rPr>
        <w:t>, ZAGREB, R.F. MIHANOVIĆA 9, OIB: 81793146560</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1.232,02 </w:t>
      </w:r>
      <w:r w:rsidRPr="00CD2F48">
        <w:rPr>
          <w:rStyle w:val="st"/>
          <w:rFonts w:cs="Arial"/>
        </w:rPr>
        <w:t xml:space="preserve">kn,  pa smanjena tražbina iznosi </w:t>
      </w:r>
      <w:r w:rsidRPr="00CD2F48">
        <w:rPr>
          <w:rFonts w:hAnsi="Calibri" w:ascii="Calibri"/>
        </w:rPr>
        <w:t>369,61</w:t>
      </w:r>
      <w:r w:rsidRPr="00CD2F48">
        <w:rPr>
          <w:rStyle w:val="st"/>
          <w:rFonts w:cs="Arial"/>
        </w:rPr>
        <w:t xml:space="preserve"> kn, te će smanjenu tražbinu isplatiti  u </w:t>
      </w:r>
      <w:r>
        <w:rPr>
          <w:rStyle w:val="st"/>
          <w:rFonts w:cs="Arial"/>
        </w:rPr>
        <w:t>2</w:t>
      </w:r>
      <w:r w:rsidRPr="00CD2F48">
        <w:rPr>
          <w:rStyle w:val="st"/>
          <w:rFonts w:cs="Arial"/>
        </w:rPr>
        <w:t xml:space="preserve"> (</w:t>
      </w:r>
      <w:r>
        <w:rPr>
          <w:rStyle w:val="st"/>
          <w:rFonts w:cs="Arial"/>
        </w:rPr>
        <w:t>dva</w:t>
      </w:r>
      <w:r w:rsidRPr="00CD2F48">
        <w:rPr>
          <w:rStyle w:val="st"/>
          <w:rFonts w:cs="Arial"/>
        </w:rPr>
        <w:t xml:space="preserve">) </w:t>
      </w:r>
      <w:r>
        <w:t xml:space="preserve">jednaka godišnja </w:t>
      </w:r>
      <w:r w:rsidRPr="00CD2F48">
        <w:rPr>
          <w:rStyle w:val="st"/>
          <w:rFonts w:cs="Arial"/>
        </w:rPr>
        <w:t>obroka (anuiteta)  beskamatno,</w:t>
      </w:r>
      <w:r w:rsidRPr="00CD2F48">
        <w:t xml:space="preserve"> prva rata dospijeva 01.01.201</w:t>
      </w:r>
      <w:r>
        <w:t>7</w:t>
      </w:r>
      <w:r w:rsidRPr="00CD2F48">
        <w:t>.</w:t>
      </w:r>
      <w:r w:rsidRPr="00CD2F48">
        <w:rPr>
          <w:rStyle w:val="st"/>
          <w:rFonts w:cs="Arial"/>
        </w:rPr>
        <w:t>, a sve počevši od dana pravomo</w:t>
      </w:r>
      <w:r>
        <w:rPr>
          <w:rStyle w:val="st"/>
          <w:rFonts w:cs="Arial"/>
        </w:rPr>
        <w:t>ć</w:t>
      </w:r>
      <w:r w:rsidRPr="00CD2F48">
        <w:rPr>
          <w:rStyle w:val="st"/>
          <w:rFonts w:cs="Arial"/>
        </w:rPr>
        <w:t>nosti predstečajne nagodbe pred Trgovačkim sudom.</w:t>
      </w:r>
    </w:p>
    <w:p w:rsidRDefault="006B40C3" w:rsidP="006B40C3" w:rsidR="006B40C3" w:rsidRPr="00CD2F48">
      <w:pPr>
        <w:jc w:val="both"/>
      </w:pPr>
    </w:p>
    <w:p w:rsidRDefault="006B40C3" w:rsidP="006B40C3" w:rsidR="006B40C3" w:rsidRPr="00CD2F48">
      <w:pPr>
        <w:jc w:val="both"/>
        <w:rPr>
          <w:rStyle w:val="st"/>
          <w:rFonts w:cs="Arial"/>
        </w:rPr>
      </w:pPr>
      <w:r w:rsidRPr="00CD2F48">
        <w:t>-dužnik Slaveks društvo s ograničenom odgovornošću, zastupano po direktoru  Slavko Krajinović , iz Sesveta, adresa: Varaždinska 48/a, Sesvete,  OIB:  73808101740, će vjerovniku</w:t>
      </w:r>
      <w:r w:rsidRPr="00CD2F48">
        <w:rPr>
          <w:rFonts w:cs="Arial"/>
        </w:rPr>
        <w:t xml:space="preserve"> </w:t>
      </w:r>
      <w:r w:rsidRPr="00D633AF">
        <w:rPr>
          <w:rFonts w:cs="Arial"/>
          <w:b/>
        </w:rPr>
        <w:t>HRVATSKO DRUŠTVO SKLADATELJA</w:t>
      </w:r>
      <w:r w:rsidRPr="00CD2F48">
        <w:rPr>
          <w:rFonts w:cs="Arial"/>
        </w:rPr>
        <w:t>, ZAGREB, BERISLAVIĆEVA 9, OIB: 56668956985</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262,71 </w:t>
      </w:r>
      <w:r w:rsidRPr="00CD2F48">
        <w:rPr>
          <w:rStyle w:val="st"/>
          <w:rFonts w:cs="Arial"/>
        </w:rPr>
        <w:t xml:space="preserve">kn,  pa smanjena tražbina iznosi </w:t>
      </w:r>
      <w:r w:rsidRPr="00CD2F48">
        <w:rPr>
          <w:rFonts w:hAnsi="Calibri" w:ascii="Calibri"/>
        </w:rPr>
        <w:t>78,81</w:t>
      </w:r>
      <w:r w:rsidRPr="00CD2F48">
        <w:rPr>
          <w:rStyle w:val="st"/>
          <w:rFonts w:cs="Arial"/>
        </w:rPr>
        <w:t xml:space="preserve"> kn, te će smanjenu tražbinu isplatiti  u </w:t>
      </w:r>
      <w:r>
        <w:rPr>
          <w:rStyle w:val="st"/>
          <w:rFonts w:cs="Arial"/>
        </w:rPr>
        <w:t>2</w:t>
      </w:r>
      <w:r w:rsidRPr="00CD2F48">
        <w:rPr>
          <w:rStyle w:val="st"/>
          <w:rFonts w:cs="Arial"/>
        </w:rPr>
        <w:t xml:space="preserve"> (</w:t>
      </w:r>
      <w:r>
        <w:rPr>
          <w:rStyle w:val="st"/>
          <w:rFonts w:cs="Arial"/>
        </w:rPr>
        <w:t>dva</w:t>
      </w:r>
      <w:r w:rsidRPr="00CD2F48">
        <w:rPr>
          <w:rStyle w:val="st"/>
          <w:rFonts w:cs="Arial"/>
        </w:rPr>
        <w:t xml:space="preserve">) </w:t>
      </w:r>
      <w:r>
        <w:t xml:space="preserve">jednaka godišnja </w:t>
      </w:r>
      <w:r w:rsidRPr="00CD2F48">
        <w:rPr>
          <w:rStyle w:val="st"/>
          <w:rFonts w:cs="Arial"/>
        </w:rPr>
        <w:t>obroka (anuiteta)  beskamatno,</w:t>
      </w:r>
      <w:r w:rsidRPr="00CD2F48">
        <w:t xml:space="preserve"> prva rata dospijeva 01.01</w:t>
      </w:r>
      <w:r>
        <w:t>.2017</w:t>
      </w:r>
      <w:r w:rsidRPr="00CD2F48">
        <w:t>.</w:t>
      </w:r>
      <w:r w:rsidRPr="00CD2F48">
        <w:rPr>
          <w:rStyle w:val="st"/>
          <w:rFonts w:cs="Arial"/>
        </w:rPr>
        <w:t>, a sve počevši od dana pravomo</w:t>
      </w:r>
      <w:r>
        <w:rPr>
          <w:rStyle w:val="st"/>
          <w:rFonts w:cs="Arial"/>
        </w:rPr>
        <w:t>ć</w:t>
      </w:r>
      <w:r w:rsidRPr="00CD2F48">
        <w:rPr>
          <w:rStyle w:val="st"/>
          <w:rFonts w:cs="Arial"/>
        </w:rPr>
        <w:t>nosti predstečajne nagodbe pred Trgovačkim sudom.</w:t>
      </w:r>
    </w:p>
    <w:p w:rsidRDefault="006B40C3" w:rsidP="006B40C3" w:rsidR="006B40C3" w:rsidRPr="00CD2F48">
      <w:pPr>
        <w:jc w:val="both"/>
        <w:rPr>
          <w:rStyle w:val="st"/>
          <w:rFonts w:cs="Arial"/>
        </w:rPr>
      </w:pPr>
    </w:p>
    <w:p w:rsidRDefault="006B40C3" w:rsidP="006B40C3" w:rsidR="006B40C3" w:rsidRPr="00CD2F48">
      <w:pPr>
        <w:jc w:val="both"/>
        <w:rPr>
          <w:rStyle w:val="st"/>
          <w:rFonts w:cs="Arial"/>
        </w:rPr>
      </w:pPr>
      <w:r w:rsidRPr="00CD2F48">
        <w:t>-dužnik Slaveks društvo s ograničenom odgovornošću, zastupano po direktoru  Slavko Krajinović , iz Sesveta, adresa: Varaždinska 48/a, Sesvete,  OIB:  73808101740, će vjerovniku</w:t>
      </w:r>
      <w:r w:rsidRPr="00CD2F48">
        <w:rPr>
          <w:rFonts w:cs="Arial"/>
        </w:rPr>
        <w:t xml:space="preserve"> </w:t>
      </w:r>
      <w:r w:rsidRPr="00D633AF">
        <w:rPr>
          <w:rFonts w:cs="Arial"/>
          <w:b/>
        </w:rPr>
        <w:t>IKS PAVIĆ D.O.O.</w:t>
      </w:r>
      <w:r w:rsidRPr="00CD2F48">
        <w:rPr>
          <w:rFonts w:cs="Arial"/>
        </w:rPr>
        <w:t>, SESVETE, JELOKOVEČKA 15, OIB: 88276202736</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86.758,97 </w:t>
      </w:r>
      <w:r w:rsidRPr="00CD2F48">
        <w:rPr>
          <w:rStyle w:val="st"/>
          <w:rFonts w:cs="Arial"/>
        </w:rPr>
        <w:t xml:space="preserve">kn,  pa smanjena tražbina iznosi </w:t>
      </w:r>
      <w:r w:rsidRPr="00CD2F48">
        <w:rPr>
          <w:rFonts w:hAnsi="Calibri" w:ascii="Calibri"/>
        </w:rPr>
        <w:t>26.027,69</w:t>
      </w:r>
      <w:r w:rsidRPr="00CD2F48">
        <w:rPr>
          <w:rStyle w:val="st"/>
          <w:rFonts w:cs="Arial"/>
        </w:rPr>
        <w:t xml:space="preserve"> kn, te će smanjenu tražbinu isplatiti  u </w:t>
      </w:r>
      <w:r>
        <w:rPr>
          <w:rStyle w:val="st"/>
          <w:rFonts w:cs="Arial"/>
        </w:rPr>
        <w:t>2</w:t>
      </w:r>
      <w:r w:rsidRPr="00CD2F48">
        <w:rPr>
          <w:rStyle w:val="st"/>
          <w:rFonts w:cs="Arial"/>
        </w:rPr>
        <w:t xml:space="preserve"> (</w:t>
      </w:r>
      <w:r>
        <w:rPr>
          <w:rStyle w:val="st"/>
          <w:rFonts w:cs="Arial"/>
        </w:rPr>
        <w:t>dva</w:t>
      </w:r>
      <w:r w:rsidRPr="00CD2F48">
        <w:rPr>
          <w:rStyle w:val="st"/>
          <w:rFonts w:cs="Arial"/>
        </w:rPr>
        <w:t xml:space="preserve">) </w:t>
      </w:r>
      <w:r>
        <w:t xml:space="preserve">jednaka godišnja </w:t>
      </w:r>
      <w:r w:rsidRPr="00CD2F48">
        <w:rPr>
          <w:rStyle w:val="st"/>
          <w:rFonts w:cs="Arial"/>
        </w:rPr>
        <w:t>obroka (anuiteta)  beskamatno,</w:t>
      </w:r>
      <w:r w:rsidRPr="00CD2F48">
        <w:t xml:space="preserve"> prva rata dospijeva 01.01.201</w:t>
      </w:r>
      <w:r>
        <w:t>7</w:t>
      </w:r>
      <w:r w:rsidRPr="00CD2F48">
        <w:t>.</w:t>
      </w:r>
      <w:r w:rsidRPr="00CD2F48">
        <w:rPr>
          <w:rStyle w:val="st"/>
          <w:rFonts w:cs="Arial"/>
        </w:rPr>
        <w:t>, a sve počevši od dana pravomo</w:t>
      </w:r>
      <w:r>
        <w:rPr>
          <w:rStyle w:val="st"/>
          <w:rFonts w:cs="Arial"/>
        </w:rPr>
        <w:t>ć</w:t>
      </w:r>
      <w:r w:rsidRPr="00CD2F48">
        <w:rPr>
          <w:rStyle w:val="st"/>
          <w:rFonts w:cs="Arial"/>
        </w:rPr>
        <w:t>nosti predstečajne nagodbe pred Trgovačkim sudom.</w:t>
      </w:r>
    </w:p>
    <w:p w:rsidRDefault="006B40C3" w:rsidP="006B40C3" w:rsidR="006B40C3" w:rsidRPr="00CD2F48">
      <w:pPr>
        <w:jc w:val="both"/>
        <w:rPr>
          <w:rStyle w:val="st"/>
          <w:rFonts w:cs="Arial"/>
        </w:rPr>
      </w:pPr>
    </w:p>
    <w:p w:rsidRDefault="006B40C3" w:rsidP="006B40C3" w:rsidR="006B40C3" w:rsidRPr="00CD2F48">
      <w:pPr>
        <w:jc w:val="both"/>
        <w:rPr>
          <w:rStyle w:val="st"/>
          <w:rFonts w:cs="Arial"/>
        </w:rPr>
      </w:pPr>
      <w:r w:rsidRPr="00CD2F48">
        <w:t>-dužnik Slaveks društvo s ograničenom odgovornošću, zastupano po direktoru  Slavko Krajinović , iz Sesveta, adresa: Varaždinska 48/a, Sesvete,  OIB:  73808101740, će vjerovniku</w:t>
      </w:r>
      <w:r w:rsidRPr="00CD2F48">
        <w:rPr>
          <w:rFonts w:cs="Arial"/>
        </w:rPr>
        <w:t xml:space="preserve"> </w:t>
      </w:r>
      <w:r w:rsidRPr="00D633AF">
        <w:rPr>
          <w:rFonts w:cs="Arial"/>
          <w:b/>
        </w:rPr>
        <w:t>INTERMARKT D.O.O.</w:t>
      </w:r>
      <w:r w:rsidRPr="00CD2F48">
        <w:rPr>
          <w:rFonts w:cs="Arial"/>
        </w:rPr>
        <w:t>, VIROVITICA, S. RADIĆA 79, OIB:95651126659</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84.915,14 </w:t>
      </w:r>
      <w:r w:rsidRPr="00CD2F48">
        <w:rPr>
          <w:rStyle w:val="st"/>
          <w:rFonts w:cs="Arial"/>
        </w:rPr>
        <w:t xml:space="preserve">kn,  pa smanjena tražbina iznosi </w:t>
      </w:r>
      <w:r w:rsidRPr="00CD2F48">
        <w:rPr>
          <w:rFonts w:hAnsi="Calibri" w:ascii="Calibri"/>
        </w:rPr>
        <w:t>25.474,54</w:t>
      </w:r>
      <w:r w:rsidRPr="00CD2F48">
        <w:rPr>
          <w:rStyle w:val="st"/>
          <w:rFonts w:cs="Arial"/>
        </w:rPr>
        <w:t xml:space="preserve"> kn, te će smanjenu tražbinu isplatiti  u </w:t>
      </w:r>
      <w:r>
        <w:rPr>
          <w:rStyle w:val="st"/>
          <w:rFonts w:cs="Arial"/>
        </w:rPr>
        <w:t>2</w:t>
      </w:r>
      <w:r w:rsidRPr="00CD2F48">
        <w:rPr>
          <w:rStyle w:val="st"/>
          <w:rFonts w:cs="Arial"/>
        </w:rPr>
        <w:t xml:space="preserve"> (</w:t>
      </w:r>
      <w:r>
        <w:rPr>
          <w:rStyle w:val="st"/>
          <w:rFonts w:cs="Arial"/>
        </w:rPr>
        <w:t>dva</w:t>
      </w:r>
      <w:r w:rsidRPr="00CD2F48">
        <w:rPr>
          <w:rStyle w:val="st"/>
          <w:rFonts w:cs="Arial"/>
        </w:rPr>
        <w:t xml:space="preserve">) </w:t>
      </w:r>
      <w:r>
        <w:t xml:space="preserve">jednaka godišnja </w:t>
      </w:r>
      <w:r w:rsidRPr="00CD2F48">
        <w:rPr>
          <w:rStyle w:val="st"/>
          <w:rFonts w:cs="Arial"/>
        </w:rPr>
        <w:t>obroka (anuiteta)  beskamatno,</w:t>
      </w:r>
      <w:r w:rsidRPr="00CD2F48">
        <w:t xml:space="preserve"> prva rata dospijeva 01.01.201</w:t>
      </w:r>
      <w:r>
        <w:t>7</w:t>
      </w:r>
      <w:r w:rsidRPr="00CD2F48">
        <w:t>.</w:t>
      </w:r>
      <w:r w:rsidRPr="00CD2F48">
        <w:rPr>
          <w:rStyle w:val="st"/>
          <w:rFonts w:cs="Arial"/>
        </w:rPr>
        <w:t>, a sve počevši od dana pravomo</w:t>
      </w:r>
      <w:r>
        <w:rPr>
          <w:rStyle w:val="st"/>
          <w:rFonts w:cs="Arial"/>
        </w:rPr>
        <w:t>ć</w:t>
      </w:r>
      <w:r w:rsidRPr="00CD2F48">
        <w:rPr>
          <w:rStyle w:val="st"/>
          <w:rFonts w:cs="Arial"/>
        </w:rPr>
        <w:t>nosti predstečajne nagodbe pred Trgovačkim sudom.</w:t>
      </w:r>
    </w:p>
    <w:p w:rsidRDefault="006B40C3" w:rsidP="006B40C3" w:rsidR="006B40C3" w:rsidRPr="00CD2F48">
      <w:pPr>
        <w:jc w:val="both"/>
      </w:pPr>
    </w:p>
    <w:p w:rsidRDefault="006B40C3" w:rsidP="006B40C3" w:rsidR="006B40C3" w:rsidRPr="00CD2F48">
      <w:pPr>
        <w:jc w:val="both"/>
        <w:rPr>
          <w:rStyle w:val="st"/>
          <w:rFonts w:cs="Arial"/>
        </w:rPr>
      </w:pPr>
      <w:r w:rsidRPr="00CD2F48">
        <w:t>-dužnik Slaveks društvo s ograničenom odgovornošću, zastupano po direktoru  Slavko Krajinović , iz Sesveta, adresa: Varaždinska 48/a, Sesvete,  OIB:  73808101740, će vjerovniku</w:t>
      </w:r>
      <w:r w:rsidRPr="00CD2F48">
        <w:rPr>
          <w:rFonts w:cs="Arial"/>
        </w:rPr>
        <w:t xml:space="preserve"> </w:t>
      </w:r>
      <w:r w:rsidRPr="00D633AF">
        <w:rPr>
          <w:rFonts w:cs="Arial"/>
          <w:b/>
        </w:rPr>
        <w:t>ISKON INTERNET D.D.</w:t>
      </w:r>
      <w:r w:rsidRPr="00CD2F48">
        <w:rPr>
          <w:rFonts w:cs="Arial"/>
        </w:rPr>
        <w:t>, ZAGREB, GARIĆGRADSKA 18, OIB: 54211229569</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2.654,06 </w:t>
      </w:r>
      <w:r w:rsidRPr="00CD2F48">
        <w:rPr>
          <w:rStyle w:val="st"/>
          <w:rFonts w:cs="Arial"/>
        </w:rPr>
        <w:t xml:space="preserve">kn, pa smanjena tražbina iznosi </w:t>
      </w:r>
      <w:r w:rsidRPr="00CD2F48">
        <w:rPr>
          <w:rFonts w:hAnsi="Calibri" w:ascii="Calibri"/>
        </w:rPr>
        <w:t>796,22</w:t>
      </w:r>
      <w:r w:rsidRPr="00CD2F48">
        <w:rPr>
          <w:rStyle w:val="st"/>
          <w:rFonts w:cs="Arial"/>
        </w:rPr>
        <w:t xml:space="preserve"> kn, te će smanjenu tražbinu isplatiti  u </w:t>
      </w:r>
      <w:r>
        <w:rPr>
          <w:rStyle w:val="st"/>
          <w:rFonts w:cs="Arial"/>
        </w:rPr>
        <w:t>2</w:t>
      </w:r>
      <w:r w:rsidRPr="00CD2F48">
        <w:rPr>
          <w:rStyle w:val="st"/>
          <w:rFonts w:cs="Arial"/>
        </w:rPr>
        <w:t xml:space="preserve"> (</w:t>
      </w:r>
      <w:r>
        <w:rPr>
          <w:rStyle w:val="st"/>
          <w:rFonts w:cs="Arial"/>
        </w:rPr>
        <w:t>dva</w:t>
      </w:r>
      <w:r w:rsidRPr="00CD2F48">
        <w:rPr>
          <w:rStyle w:val="st"/>
          <w:rFonts w:cs="Arial"/>
        </w:rPr>
        <w:t xml:space="preserve">) </w:t>
      </w:r>
      <w:r>
        <w:t xml:space="preserve">jednaka godišnja </w:t>
      </w:r>
      <w:r w:rsidRPr="00CD2F48">
        <w:rPr>
          <w:rStyle w:val="st"/>
          <w:rFonts w:cs="Arial"/>
        </w:rPr>
        <w:t>obroka (anuiteta)  beskamatno,</w:t>
      </w:r>
      <w:r w:rsidRPr="00CD2F48">
        <w:t xml:space="preserve"> prva rata dospijeva 01.01.201</w:t>
      </w:r>
      <w:r>
        <w:t>7</w:t>
      </w:r>
      <w:r w:rsidRPr="00CD2F48">
        <w:t>.</w:t>
      </w:r>
      <w:r w:rsidRPr="00CD2F48">
        <w:rPr>
          <w:rStyle w:val="st"/>
          <w:rFonts w:cs="Arial"/>
        </w:rPr>
        <w:t>, a sve počevši od dana pravomo</w:t>
      </w:r>
      <w:r>
        <w:rPr>
          <w:rStyle w:val="st"/>
          <w:rFonts w:cs="Arial"/>
        </w:rPr>
        <w:t>ć</w:t>
      </w:r>
      <w:r w:rsidRPr="00CD2F48">
        <w:rPr>
          <w:rStyle w:val="st"/>
          <w:rFonts w:cs="Arial"/>
        </w:rPr>
        <w:t>nosti predstečajne nagodbe pred Trgovačkim sudom.</w:t>
      </w:r>
    </w:p>
    <w:p w:rsidRDefault="006B40C3" w:rsidP="006B40C3" w:rsidR="006B40C3" w:rsidRPr="00CD2F48">
      <w:pPr>
        <w:jc w:val="both"/>
        <w:rPr>
          <w:rStyle w:val="st"/>
          <w:rFonts w:cs="Arial"/>
        </w:rPr>
      </w:pPr>
    </w:p>
    <w:p w:rsidRDefault="006B40C3" w:rsidP="006B40C3" w:rsidR="006B40C3" w:rsidRPr="00CD2F48">
      <w:pPr>
        <w:jc w:val="both"/>
        <w:rPr>
          <w:rStyle w:val="st"/>
          <w:rFonts w:cs="Arial"/>
        </w:rPr>
      </w:pPr>
      <w:r w:rsidRPr="00CD2F48">
        <w:t>-dužnik Slaveks društvo s ograničenom odgovornošću, zastupano po direktoru  Slavko Krajinović , iz Sesveta, adresa: Varaždinska 48/a, Sesvete,  OIB:  73808101740, će vjerovniku</w:t>
      </w:r>
      <w:r w:rsidRPr="00CD2F48">
        <w:rPr>
          <w:rFonts w:cs="Arial"/>
        </w:rPr>
        <w:t xml:space="preserve"> </w:t>
      </w:r>
      <w:r w:rsidRPr="00D633AF">
        <w:rPr>
          <w:rFonts w:cs="Arial"/>
          <w:b/>
        </w:rPr>
        <w:t>IVICA ZMIŠA TRANSPORTI D.O.O.</w:t>
      </w:r>
      <w:r w:rsidRPr="00CD2F48">
        <w:rPr>
          <w:rFonts w:cs="Arial"/>
        </w:rPr>
        <w:t>, MORAVČE, PRIGORSKA 26,OIB: 79840061628</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1.322.770,12 </w:t>
      </w:r>
      <w:r w:rsidRPr="00CD2F48">
        <w:rPr>
          <w:rStyle w:val="st"/>
          <w:rFonts w:cs="Arial"/>
        </w:rPr>
        <w:t>kn, pa smanjena tražbina iznosi 3</w:t>
      </w:r>
      <w:r w:rsidRPr="00CD2F48">
        <w:rPr>
          <w:rFonts w:hAnsi="Calibri" w:ascii="Calibri"/>
        </w:rPr>
        <w:t>96.831,04</w:t>
      </w:r>
      <w:r w:rsidRPr="00CD2F48">
        <w:rPr>
          <w:rStyle w:val="st"/>
          <w:rFonts w:cs="Arial"/>
        </w:rPr>
        <w:t xml:space="preserve"> kn, te će smanjenu tražbinu isplatiti  u </w:t>
      </w:r>
      <w:r>
        <w:rPr>
          <w:rStyle w:val="st"/>
          <w:rFonts w:cs="Arial"/>
        </w:rPr>
        <w:t>2</w:t>
      </w:r>
      <w:r w:rsidRPr="00CD2F48">
        <w:rPr>
          <w:rStyle w:val="st"/>
          <w:rFonts w:cs="Arial"/>
        </w:rPr>
        <w:t xml:space="preserve"> (</w:t>
      </w:r>
      <w:r>
        <w:rPr>
          <w:rStyle w:val="st"/>
          <w:rFonts w:cs="Arial"/>
        </w:rPr>
        <w:t>dva</w:t>
      </w:r>
      <w:r w:rsidRPr="00CD2F48">
        <w:rPr>
          <w:rStyle w:val="st"/>
          <w:rFonts w:cs="Arial"/>
        </w:rPr>
        <w:t xml:space="preserve">) </w:t>
      </w:r>
      <w:r>
        <w:t xml:space="preserve">jednaka godišnja </w:t>
      </w:r>
      <w:r w:rsidRPr="00CD2F48">
        <w:rPr>
          <w:rStyle w:val="st"/>
          <w:rFonts w:cs="Arial"/>
        </w:rPr>
        <w:t>obroka (anuiteta)  beskamatno,</w:t>
      </w:r>
      <w:r w:rsidRPr="00CD2F48">
        <w:t xml:space="preserve"> prva rata dospijeva 01.01.201</w:t>
      </w:r>
      <w:r>
        <w:t>7</w:t>
      </w:r>
      <w:r w:rsidRPr="00CD2F48">
        <w:t>.</w:t>
      </w:r>
      <w:r w:rsidRPr="00CD2F48">
        <w:rPr>
          <w:rStyle w:val="st"/>
          <w:rFonts w:cs="Arial"/>
        </w:rPr>
        <w:t>, a sve počevši od dana pravomo</w:t>
      </w:r>
      <w:r>
        <w:rPr>
          <w:rStyle w:val="st"/>
          <w:rFonts w:cs="Arial"/>
        </w:rPr>
        <w:t>ć</w:t>
      </w:r>
      <w:r w:rsidRPr="00CD2F48">
        <w:rPr>
          <w:rStyle w:val="st"/>
          <w:rFonts w:cs="Arial"/>
        </w:rPr>
        <w:t>nosti predstečajne nagodbe pred Trgovačkim sudom.</w:t>
      </w:r>
    </w:p>
    <w:p w:rsidRDefault="006B40C3" w:rsidP="006B40C3" w:rsidR="006B40C3" w:rsidRPr="00CD2F48">
      <w:pPr>
        <w:jc w:val="both"/>
        <w:rPr>
          <w:rStyle w:val="st"/>
          <w:rFonts w:cs="Arial"/>
        </w:rPr>
      </w:pPr>
    </w:p>
    <w:p w:rsidRDefault="006B40C3" w:rsidP="006B40C3" w:rsidR="006B40C3" w:rsidRPr="00CD2F48">
      <w:pPr>
        <w:jc w:val="both"/>
        <w:rPr>
          <w:rStyle w:val="st"/>
          <w:rFonts w:cs="Arial"/>
        </w:rPr>
      </w:pPr>
      <w:r w:rsidRPr="00CD2F48">
        <w:t xml:space="preserve">-dužnik Slaveks društvo s ograničenom odgovornošću, zastupano po direktoru  Slavko Krajinović , iz Sesveta, adresa: Varaždinska 48/a, Sesvete,  OIB:  73808101740, će </w:t>
      </w:r>
      <w:r w:rsidRPr="00CD2F48">
        <w:lastRenderedPageBreak/>
        <w:t>vjerovniku</w:t>
      </w:r>
      <w:r w:rsidRPr="00CD2F48">
        <w:rPr>
          <w:rFonts w:cs="Arial"/>
        </w:rPr>
        <w:t xml:space="preserve"> </w:t>
      </w:r>
      <w:r w:rsidRPr="00D633AF">
        <w:rPr>
          <w:rFonts w:cs="Arial"/>
          <w:b/>
        </w:rPr>
        <w:t>JAVNI BILJEŽNIK MILKA ČERGAR</w:t>
      </w:r>
      <w:r w:rsidRPr="00CD2F48">
        <w:rPr>
          <w:rFonts w:cs="Arial"/>
        </w:rPr>
        <w:t>, SESVETE, NINSKA, OIB: 81842968070</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28.971,65 </w:t>
      </w:r>
      <w:r w:rsidRPr="00CD2F48">
        <w:rPr>
          <w:rStyle w:val="st"/>
          <w:rFonts w:cs="Arial"/>
        </w:rPr>
        <w:t xml:space="preserve">kn,  pa smanjena tražbina iznosi </w:t>
      </w:r>
      <w:r w:rsidRPr="00CD2F48">
        <w:rPr>
          <w:rFonts w:hAnsi="Calibri" w:ascii="Calibri"/>
        </w:rPr>
        <w:t>8.691,50</w:t>
      </w:r>
      <w:r w:rsidRPr="00CD2F48">
        <w:rPr>
          <w:rStyle w:val="st"/>
          <w:rFonts w:cs="Arial"/>
        </w:rPr>
        <w:t xml:space="preserve"> kn, te će smanjenu tražbinu isplatiti  u </w:t>
      </w:r>
      <w:r>
        <w:rPr>
          <w:rStyle w:val="st"/>
          <w:rFonts w:cs="Arial"/>
        </w:rPr>
        <w:t>2</w:t>
      </w:r>
      <w:r w:rsidRPr="00CD2F48">
        <w:rPr>
          <w:rStyle w:val="st"/>
          <w:rFonts w:cs="Arial"/>
        </w:rPr>
        <w:t xml:space="preserve"> (</w:t>
      </w:r>
      <w:r>
        <w:rPr>
          <w:rStyle w:val="st"/>
          <w:rFonts w:cs="Arial"/>
        </w:rPr>
        <w:t>dva</w:t>
      </w:r>
      <w:r w:rsidRPr="00CD2F48">
        <w:rPr>
          <w:rStyle w:val="st"/>
          <w:rFonts w:cs="Arial"/>
        </w:rPr>
        <w:t xml:space="preserve">) </w:t>
      </w:r>
      <w:r>
        <w:t xml:space="preserve">jednaka godišnja </w:t>
      </w:r>
      <w:r w:rsidRPr="00CD2F48">
        <w:rPr>
          <w:rStyle w:val="st"/>
          <w:rFonts w:cs="Arial"/>
        </w:rPr>
        <w:t>obroka (anuiteta)  beskamatno,</w:t>
      </w:r>
      <w:r w:rsidRPr="00CD2F48">
        <w:t xml:space="preserve"> prva rata dospijeva 01.01.201</w:t>
      </w:r>
      <w:r>
        <w:t>7</w:t>
      </w:r>
      <w:r w:rsidRPr="00CD2F48">
        <w:t>.</w:t>
      </w:r>
      <w:r w:rsidRPr="00CD2F48">
        <w:rPr>
          <w:rStyle w:val="st"/>
          <w:rFonts w:cs="Arial"/>
        </w:rPr>
        <w:t>, a sve počevši od dana pravomo</w:t>
      </w:r>
      <w:r>
        <w:rPr>
          <w:rStyle w:val="st"/>
          <w:rFonts w:cs="Arial"/>
        </w:rPr>
        <w:t>ć</w:t>
      </w:r>
      <w:r w:rsidRPr="00CD2F48">
        <w:rPr>
          <w:rStyle w:val="st"/>
          <w:rFonts w:cs="Arial"/>
        </w:rPr>
        <w:t>nosti predstečajne nagodbe pred Trgovačkim sudom.</w:t>
      </w:r>
    </w:p>
    <w:p w:rsidRDefault="006B40C3" w:rsidP="006B40C3" w:rsidR="006B40C3" w:rsidRPr="00CD2F48">
      <w:pPr>
        <w:jc w:val="both"/>
      </w:pPr>
    </w:p>
    <w:p w:rsidRDefault="006B40C3" w:rsidP="006B40C3" w:rsidR="006B40C3" w:rsidRPr="001D1351">
      <w:pPr>
        <w:jc w:val="both"/>
        <w:rPr>
          <w:rStyle w:val="st"/>
          <w:rFonts w:cs="Arial"/>
        </w:rPr>
      </w:pPr>
      <w:r w:rsidRPr="001D1351">
        <w:t>-dužnik Slaveks društvo s ograničenom odgovornošću, zastupano po direktoru  Slavko Krajinović , iz Sesveta, adresa: Varaždinska 48/a, Sesvete,  OIB:  73808101740, će vjerovniku</w:t>
      </w:r>
      <w:r w:rsidRPr="001D1351">
        <w:rPr>
          <w:rFonts w:cs="Arial"/>
        </w:rPr>
        <w:t xml:space="preserve"> </w:t>
      </w:r>
      <w:r w:rsidRPr="00D633AF">
        <w:rPr>
          <w:rFonts w:cs="Arial"/>
          <w:b/>
        </w:rPr>
        <w:t>K-INDEKS D.O.O.</w:t>
      </w:r>
      <w:r w:rsidRPr="001D1351">
        <w:rPr>
          <w:rFonts w:cs="Arial"/>
        </w:rPr>
        <w:t>, ZAGREB, PALMOTIĆEVA 32, OIB: 3334333643</w:t>
      </w:r>
      <w:r w:rsidRPr="001D1351">
        <w:rPr>
          <w:rStyle w:val="st"/>
          <w:rFonts w:cs="Arial"/>
        </w:rPr>
        <w:t xml:space="preserve"> namiriti 30 % ukupne utvrđene tražbine iz točke II. ove Nagodbe u iznosu od </w:t>
      </w:r>
      <w:r w:rsidRPr="001D1351">
        <w:t xml:space="preserve"> </w:t>
      </w:r>
      <w:r w:rsidRPr="001D1351">
        <w:rPr>
          <w:rFonts w:cs="Arial"/>
        </w:rPr>
        <w:t xml:space="preserve">3.058,13 </w:t>
      </w:r>
      <w:r w:rsidRPr="001D1351">
        <w:rPr>
          <w:rStyle w:val="st"/>
          <w:rFonts w:cs="Arial"/>
        </w:rPr>
        <w:t xml:space="preserve">kn,  pa smanjena tražbina iznosi </w:t>
      </w:r>
      <w:r w:rsidRPr="001D1351">
        <w:rPr>
          <w:rFonts w:hAnsi="Calibri" w:ascii="Calibri"/>
        </w:rPr>
        <w:t>917,44</w:t>
      </w:r>
      <w:r w:rsidRPr="001D1351">
        <w:rPr>
          <w:rStyle w:val="st"/>
          <w:rFonts w:cs="Arial"/>
        </w:rPr>
        <w:t xml:space="preserve"> kn, te će smanjenu tražbinu isplatiti  u </w:t>
      </w:r>
      <w:r>
        <w:rPr>
          <w:rStyle w:val="st"/>
          <w:rFonts w:cs="Arial"/>
        </w:rPr>
        <w:t>2</w:t>
      </w:r>
      <w:r w:rsidRPr="00CD2F48">
        <w:rPr>
          <w:rStyle w:val="st"/>
          <w:rFonts w:cs="Arial"/>
        </w:rPr>
        <w:t xml:space="preserve"> (</w:t>
      </w:r>
      <w:r>
        <w:rPr>
          <w:rStyle w:val="st"/>
          <w:rFonts w:cs="Arial"/>
        </w:rPr>
        <w:t>dva</w:t>
      </w:r>
      <w:r w:rsidRPr="00CD2F48">
        <w:rPr>
          <w:rStyle w:val="st"/>
          <w:rFonts w:cs="Arial"/>
        </w:rPr>
        <w:t>)</w:t>
      </w:r>
      <w:r>
        <w:rPr>
          <w:rStyle w:val="st"/>
          <w:rFonts w:cs="Arial"/>
        </w:rPr>
        <w:t xml:space="preserve"> </w:t>
      </w:r>
      <w:r w:rsidRPr="001D1351">
        <w:rPr>
          <w:rStyle w:val="st"/>
          <w:rFonts w:cs="Arial"/>
        </w:rPr>
        <w:t xml:space="preserve"> </w:t>
      </w:r>
      <w:r>
        <w:t xml:space="preserve">jednaka godišnja </w:t>
      </w:r>
      <w:r w:rsidRPr="001D1351">
        <w:rPr>
          <w:rStyle w:val="st"/>
          <w:rFonts w:cs="Arial"/>
        </w:rPr>
        <w:t>obroka (anuiteta)  beskamatno,</w:t>
      </w:r>
      <w:r w:rsidRPr="001D1351">
        <w:t xml:space="preserve"> prva rata dospijeva 01.01.201</w:t>
      </w:r>
      <w:r>
        <w:t>7</w:t>
      </w:r>
      <w:r w:rsidRPr="001D1351">
        <w:t>.</w:t>
      </w:r>
      <w:r w:rsidRPr="001D1351">
        <w:rPr>
          <w:rStyle w:val="st"/>
          <w:rFonts w:cs="Arial"/>
        </w:rPr>
        <w:t>, a sve počevši od dana pravomo</w:t>
      </w:r>
      <w:r>
        <w:rPr>
          <w:rStyle w:val="st"/>
          <w:rFonts w:cs="Arial"/>
        </w:rPr>
        <w:t>ć</w:t>
      </w:r>
      <w:r w:rsidRPr="001D1351">
        <w:rPr>
          <w:rStyle w:val="st"/>
          <w:rFonts w:cs="Arial"/>
        </w:rPr>
        <w:t>nosti predstečajne nagodbe pred Trgovačkim sudom.</w:t>
      </w:r>
    </w:p>
    <w:p w:rsidRDefault="006B40C3" w:rsidP="006B40C3" w:rsidR="006B40C3">
      <w:pPr>
        <w:jc w:val="both"/>
      </w:pPr>
      <w:r w:rsidRPr="00CD2F48">
        <w:t>-dužnik Slaveks društvo s ograničenom odgovornošću, zastupano po direktoru  Slavko Krajinović , iz Sesveta, adresa: Varaždinska 48/a, Sesvete,  OIB:  73808101740, će vjerovniku</w:t>
      </w:r>
      <w:r w:rsidRPr="00CD2F48">
        <w:rPr>
          <w:rFonts w:cs="Arial"/>
        </w:rPr>
        <w:t xml:space="preserve"> </w:t>
      </w:r>
      <w:r w:rsidRPr="003A55CC">
        <w:rPr>
          <w:rFonts w:cs="Arial"/>
          <w:b/>
        </w:rPr>
        <w:t>KECUR D.O.O.</w:t>
      </w:r>
      <w:r w:rsidRPr="00333D52">
        <w:rPr>
          <w:rFonts w:cs="Arial"/>
        </w:rPr>
        <w:t>, SESVETE, VARAŽDINSKA 16, OIB: 58267738288</w:t>
      </w:r>
      <w:r>
        <w:rPr>
          <w:rFonts w:cs="Arial"/>
        </w:rPr>
        <w:t xml:space="preserve">, kao razlučnom vjerovniku koji se odrekao prava na odvojeno namirenje, </w:t>
      </w:r>
      <w:r w:rsidRPr="00CD2F48">
        <w:rPr>
          <w:rStyle w:val="st"/>
          <w:rFonts w:cs="Arial"/>
        </w:rPr>
        <w:t xml:space="preserve"> </w:t>
      </w:r>
      <w:r>
        <w:rPr>
          <w:rStyle w:val="st"/>
          <w:rFonts w:cs="Arial"/>
        </w:rPr>
        <w:t xml:space="preserve">namiriti </w:t>
      </w:r>
      <w:r>
        <w:t>ukupno utvrđeni iznos tražbine  od 60 dana nakon prodaje nekretnine na kojoj  razlučni vjerovnik ima uknjiženo založno pravo ili preneseno vlasništvo (fiducijalno pravo) temeljem sporazuma o osiguranju tražbine, ukoliko se predmetne nekretnine ne prodaju u roku od 3 godine,  razlučni vjerovnik, a koji se odrekao prava na odvojeno namirenje ima pravo naplate svoje tražbine pljenidbom nekretnina na koje je uknjižen.</w:t>
      </w:r>
    </w:p>
    <w:p w:rsidRDefault="006B40C3" w:rsidP="006B40C3" w:rsidR="006B40C3">
      <w:pPr>
        <w:jc w:val="both"/>
        <w:rPr>
          <w:rStyle w:val="st"/>
          <w:rFonts w:cs="Arial"/>
        </w:rPr>
      </w:pPr>
    </w:p>
    <w:p w:rsidRDefault="006B40C3" w:rsidP="006B40C3" w:rsidR="006B40C3">
      <w:pPr>
        <w:jc w:val="both"/>
      </w:pPr>
      <w:r w:rsidRPr="00CD2F48">
        <w:t>-dužnik Slaveks društvo s ograničenom odgovornošću, zastupano po direktoru  Slavko Krajinović , iz Sesveta, adresa: Varaždinska 48/a, Sesvete,  OIB:  73808101740, će vjerovniku</w:t>
      </w:r>
      <w:r w:rsidRPr="00CD2F48">
        <w:rPr>
          <w:rFonts w:cs="Arial"/>
        </w:rPr>
        <w:t xml:space="preserve"> </w:t>
      </w:r>
      <w:r w:rsidRPr="003A55CC">
        <w:rPr>
          <w:rFonts w:cs="Arial"/>
          <w:b/>
        </w:rPr>
        <w:t>MARICA KRAJINOVIĆ</w:t>
      </w:r>
      <w:r w:rsidRPr="00333D52">
        <w:rPr>
          <w:rFonts w:cs="Arial"/>
        </w:rPr>
        <w:t>, SESVETE, KAŠINSKA 27C, OIB: 32092254746</w:t>
      </w:r>
      <w:r>
        <w:rPr>
          <w:rFonts w:cs="Arial"/>
        </w:rPr>
        <w:t xml:space="preserve">, kao razlučnom vjerovniku, </w:t>
      </w:r>
      <w:r w:rsidRPr="00CD2F48">
        <w:rPr>
          <w:rStyle w:val="st"/>
          <w:rFonts w:cs="Arial"/>
        </w:rPr>
        <w:t xml:space="preserve">namiriti </w:t>
      </w:r>
      <w:r>
        <w:t>ukupno utvrđeni iznos tražbine  u roku od 60 dana nakon prodaje nekretnine na kojoj  razlučni vjerovnik ima uknjiženo založno pravo ili preneseno vlasništvo (fiducijalno pravo) temeljem sporazuma o osiguranju tražbine, ukoliko se predmetne nekretnine ne prodaju u roku od 3 godine,  razlučni vjerovnik, a koji se odrekao prava na odvojeno namirenje ima pravo naplate svoje tražbine pljenidbom nekretnina na koje je uknjižen.</w:t>
      </w:r>
    </w:p>
    <w:p w:rsidRDefault="006B40C3" w:rsidP="006B40C3" w:rsidR="006B40C3">
      <w:pPr>
        <w:jc w:val="both"/>
      </w:pPr>
    </w:p>
    <w:p w:rsidRDefault="006B40C3" w:rsidP="006B40C3" w:rsidR="006B40C3" w:rsidRPr="00CD2F48">
      <w:pPr>
        <w:jc w:val="both"/>
      </w:pPr>
    </w:p>
    <w:p w:rsidRDefault="006B40C3" w:rsidP="006B40C3" w:rsidR="006B40C3" w:rsidRPr="00CD2F48">
      <w:pPr>
        <w:jc w:val="both"/>
        <w:rPr>
          <w:rStyle w:val="st"/>
          <w:rFonts w:cs="Arial"/>
        </w:rPr>
      </w:pPr>
      <w:r w:rsidRPr="00CD2F48">
        <w:t>-dužnik Slaveks društvo s ograničenom odgovornošću, zastupano po direktoru  Slavko Krajinović , iz Sesveta, adresa: Varaždinska 48/a, Sesvete,  OIB:  73808101740, će vjerovniku</w:t>
      </w:r>
      <w:r w:rsidRPr="00CD2F48">
        <w:rPr>
          <w:rFonts w:cs="Arial"/>
        </w:rPr>
        <w:t xml:space="preserve"> </w:t>
      </w:r>
      <w:r w:rsidRPr="003A55CC">
        <w:rPr>
          <w:rFonts w:cs="Arial"/>
          <w:b/>
        </w:rPr>
        <w:t>MAS PROM D.O.O.</w:t>
      </w:r>
      <w:r w:rsidRPr="00CD2F48">
        <w:rPr>
          <w:rFonts w:cs="Arial"/>
        </w:rPr>
        <w:t>, ZAGREB, I.B. MAŽURANIĆ 80, OIB: 55175436450</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257.171,46 </w:t>
      </w:r>
      <w:r w:rsidRPr="00CD2F48">
        <w:rPr>
          <w:rStyle w:val="st"/>
          <w:rFonts w:cs="Arial"/>
        </w:rPr>
        <w:t xml:space="preserve">kn,  pa smanjena tražbina iznosi </w:t>
      </w:r>
      <w:r w:rsidRPr="00CD2F48">
        <w:rPr>
          <w:rFonts w:hAnsi="Calibri" w:ascii="Calibri"/>
        </w:rPr>
        <w:t>77.151,44</w:t>
      </w:r>
      <w:r w:rsidRPr="00CD2F48">
        <w:rPr>
          <w:rStyle w:val="st"/>
          <w:rFonts w:cs="Arial"/>
        </w:rPr>
        <w:t xml:space="preserve"> kn, te će smanjenu tražbinu isplatiti  u </w:t>
      </w:r>
      <w:r>
        <w:rPr>
          <w:rStyle w:val="st"/>
          <w:rFonts w:cs="Arial"/>
        </w:rPr>
        <w:t>2</w:t>
      </w:r>
      <w:r w:rsidRPr="00CD2F48">
        <w:rPr>
          <w:rStyle w:val="st"/>
          <w:rFonts w:cs="Arial"/>
        </w:rPr>
        <w:t xml:space="preserve"> (</w:t>
      </w:r>
      <w:r>
        <w:rPr>
          <w:rStyle w:val="st"/>
          <w:rFonts w:cs="Arial"/>
        </w:rPr>
        <w:t>dva</w:t>
      </w:r>
      <w:r w:rsidRPr="00CD2F48">
        <w:rPr>
          <w:rStyle w:val="st"/>
          <w:rFonts w:cs="Arial"/>
        </w:rPr>
        <w:t xml:space="preserve">) </w:t>
      </w:r>
      <w:r>
        <w:t xml:space="preserve">jednaka godišnja </w:t>
      </w:r>
      <w:r w:rsidRPr="00CD2F48">
        <w:rPr>
          <w:rStyle w:val="st"/>
          <w:rFonts w:cs="Arial"/>
        </w:rPr>
        <w:t>obroka (anuiteta)  beskamatno,</w:t>
      </w:r>
      <w:r w:rsidRPr="00CD2F48">
        <w:t xml:space="preserve"> prva rata dospijeva 01.01.201</w:t>
      </w:r>
      <w:r>
        <w:t>7</w:t>
      </w:r>
      <w:r w:rsidRPr="00CD2F48">
        <w:t>.</w:t>
      </w:r>
      <w:r w:rsidRPr="00CD2F48">
        <w:rPr>
          <w:rStyle w:val="st"/>
          <w:rFonts w:cs="Arial"/>
        </w:rPr>
        <w:t>, a sve počevši od dana pravomo</w:t>
      </w:r>
      <w:r>
        <w:rPr>
          <w:rStyle w:val="st"/>
          <w:rFonts w:cs="Arial"/>
        </w:rPr>
        <w:t>ć</w:t>
      </w:r>
      <w:r w:rsidRPr="00CD2F48">
        <w:rPr>
          <w:rStyle w:val="st"/>
          <w:rFonts w:cs="Arial"/>
        </w:rPr>
        <w:t>nosti predstečajne nagodbe pred Trgovačkim sudom.</w:t>
      </w:r>
    </w:p>
    <w:p w:rsidRDefault="006B40C3" w:rsidP="006B40C3" w:rsidR="006B40C3" w:rsidRPr="00CD2F48">
      <w:pPr>
        <w:jc w:val="both"/>
        <w:rPr>
          <w:rStyle w:val="st"/>
          <w:rFonts w:cs="Arial"/>
        </w:rPr>
      </w:pPr>
    </w:p>
    <w:p w:rsidRDefault="006B40C3" w:rsidP="006B40C3" w:rsidR="006B40C3" w:rsidRPr="00CD2F48">
      <w:pPr>
        <w:jc w:val="both"/>
        <w:rPr>
          <w:rStyle w:val="st"/>
          <w:rFonts w:cs="Arial"/>
        </w:rPr>
      </w:pPr>
      <w:r w:rsidRPr="00CD2F48">
        <w:t>-dužnik Slaveks društvo s ograničenom odgovornošću, zastupano po direktoru  Slavko Krajinović , iz Sesveta, adresa: Varaždinska 48/a, Sesvete,  OIB:  73808101740, će vjerovniku</w:t>
      </w:r>
      <w:r w:rsidRPr="00CD2F48">
        <w:rPr>
          <w:rFonts w:cs="Arial"/>
        </w:rPr>
        <w:t xml:space="preserve"> </w:t>
      </w:r>
      <w:r w:rsidRPr="003A55CC">
        <w:rPr>
          <w:rFonts w:cs="Arial"/>
          <w:b/>
        </w:rPr>
        <w:t>MATIĆ D.O.O.</w:t>
      </w:r>
      <w:r w:rsidRPr="00CD2F48">
        <w:rPr>
          <w:rFonts w:cs="Arial"/>
        </w:rPr>
        <w:t>, VELIKA GORICA, KOLODVORSKA 137, OIB: 76598425509</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1.768,70 </w:t>
      </w:r>
      <w:r w:rsidRPr="00CD2F48">
        <w:rPr>
          <w:rStyle w:val="st"/>
          <w:rFonts w:cs="Arial"/>
        </w:rPr>
        <w:t xml:space="preserve">kn,  pa smanjena tražbina iznosi </w:t>
      </w:r>
      <w:r w:rsidRPr="00CD2F48">
        <w:rPr>
          <w:rFonts w:hAnsi="Calibri" w:ascii="Calibri"/>
        </w:rPr>
        <w:t>530,61</w:t>
      </w:r>
      <w:r w:rsidRPr="00CD2F48">
        <w:rPr>
          <w:rStyle w:val="st"/>
          <w:rFonts w:cs="Arial"/>
        </w:rPr>
        <w:t xml:space="preserve"> kn, te će smanjenu tražbinu isplatiti  u </w:t>
      </w:r>
      <w:r>
        <w:rPr>
          <w:rStyle w:val="st"/>
          <w:rFonts w:cs="Arial"/>
        </w:rPr>
        <w:t>2</w:t>
      </w:r>
      <w:r w:rsidRPr="00CD2F48">
        <w:rPr>
          <w:rStyle w:val="st"/>
          <w:rFonts w:cs="Arial"/>
        </w:rPr>
        <w:t xml:space="preserve"> (</w:t>
      </w:r>
      <w:r>
        <w:rPr>
          <w:rStyle w:val="st"/>
          <w:rFonts w:cs="Arial"/>
        </w:rPr>
        <w:t>dva</w:t>
      </w:r>
      <w:r w:rsidRPr="00CD2F48">
        <w:rPr>
          <w:rStyle w:val="st"/>
          <w:rFonts w:cs="Arial"/>
        </w:rPr>
        <w:t xml:space="preserve">) </w:t>
      </w:r>
      <w:r>
        <w:t xml:space="preserve">jednaka godišnja </w:t>
      </w:r>
      <w:r w:rsidRPr="00CD2F48">
        <w:rPr>
          <w:rStyle w:val="st"/>
          <w:rFonts w:cs="Arial"/>
        </w:rPr>
        <w:t>obroka (anuiteta)  beskamatno,</w:t>
      </w:r>
      <w:r w:rsidRPr="00CD2F48">
        <w:t xml:space="preserve"> prva rata dospijeva 01.01.201</w:t>
      </w:r>
      <w:r>
        <w:t>7</w:t>
      </w:r>
      <w:r w:rsidRPr="00CD2F48">
        <w:t>.</w:t>
      </w:r>
      <w:r>
        <w:rPr>
          <w:rStyle w:val="st"/>
          <w:rFonts w:cs="Arial"/>
        </w:rPr>
        <w:t>, a sve počevši od dana pravomoć</w:t>
      </w:r>
      <w:r w:rsidRPr="00CD2F48">
        <w:rPr>
          <w:rStyle w:val="st"/>
          <w:rFonts w:cs="Arial"/>
        </w:rPr>
        <w:t>nosti predstečajne nagodbe pred Trgovačkim sudom.</w:t>
      </w:r>
    </w:p>
    <w:p w:rsidRDefault="006B40C3" w:rsidP="006B40C3" w:rsidR="006B40C3" w:rsidRPr="00CD2F48">
      <w:pPr>
        <w:jc w:val="both"/>
      </w:pPr>
    </w:p>
    <w:p w:rsidRDefault="006B40C3" w:rsidP="006B40C3" w:rsidR="006B40C3" w:rsidRPr="009167DF">
      <w:pPr>
        <w:jc w:val="both"/>
        <w:rPr>
          <w:rStyle w:val="st"/>
          <w:rFonts w:cs="Arial"/>
        </w:rPr>
      </w:pPr>
      <w:r w:rsidRPr="009167DF">
        <w:lastRenderedPageBreak/>
        <w:t>-dužnik Slaveks društvo s ograničenom odgovornošću, zastupano po direktoru  Slavko Krajinović , iz Sesveta, adresa: Varaždinska 48/a, Sesvete,  OIB:  73808101740, će vjerovniku</w:t>
      </w:r>
      <w:r w:rsidRPr="009167DF">
        <w:rPr>
          <w:rFonts w:cs="Arial"/>
        </w:rPr>
        <w:t xml:space="preserve"> </w:t>
      </w:r>
      <w:r w:rsidRPr="003A55CC">
        <w:rPr>
          <w:rFonts w:cs="Arial"/>
          <w:b/>
        </w:rPr>
        <w:t>NJUŠKALO D.O.O.</w:t>
      </w:r>
      <w:r w:rsidRPr="009167DF">
        <w:rPr>
          <w:rFonts w:cs="Arial"/>
        </w:rPr>
        <w:t>, ZAGREB, OREŠKOVIĆEVA 3/D, OIB:94718723416</w:t>
      </w:r>
      <w:r w:rsidRPr="009167DF">
        <w:rPr>
          <w:rStyle w:val="st"/>
          <w:rFonts w:cs="Arial"/>
        </w:rPr>
        <w:t xml:space="preserve"> namiriti 30 % ukupne utvrđene tražbine iz točke II. ove Nagodbe u iznosu od </w:t>
      </w:r>
      <w:r w:rsidRPr="009167DF">
        <w:t xml:space="preserve"> </w:t>
      </w:r>
      <w:r w:rsidRPr="009167DF">
        <w:rPr>
          <w:rFonts w:cs="Arial"/>
        </w:rPr>
        <w:t xml:space="preserve">11.158,56 </w:t>
      </w:r>
      <w:r w:rsidRPr="009167DF">
        <w:rPr>
          <w:rStyle w:val="st"/>
          <w:rFonts w:cs="Arial"/>
        </w:rPr>
        <w:t xml:space="preserve">kn,  pa smanjena tražbina iznosi </w:t>
      </w:r>
      <w:r w:rsidRPr="009167DF">
        <w:rPr>
          <w:rFonts w:hAnsi="Calibri" w:ascii="Calibri"/>
        </w:rPr>
        <w:t>3. 347,57</w:t>
      </w:r>
      <w:r w:rsidRPr="009167DF">
        <w:rPr>
          <w:rStyle w:val="st"/>
          <w:rFonts w:cs="Arial"/>
        </w:rPr>
        <w:t xml:space="preserve"> kn, te će smanjenu tražbinu isplatiti  u 2 (dva) </w:t>
      </w:r>
      <w:r w:rsidRPr="009167DF">
        <w:t xml:space="preserve">jednaka godišnja </w:t>
      </w:r>
      <w:r w:rsidRPr="009167DF">
        <w:rPr>
          <w:rStyle w:val="st"/>
          <w:rFonts w:cs="Arial"/>
        </w:rPr>
        <w:t>obroka (anuiteta)  beskamatno,</w:t>
      </w:r>
      <w:r w:rsidRPr="009167DF">
        <w:t xml:space="preserve"> prva rata dospijeva 01.01.2017.</w:t>
      </w:r>
      <w:r>
        <w:rPr>
          <w:rStyle w:val="st"/>
          <w:rFonts w:cs="Arial"/>
        </w:rPr>
        <w:t>, a sve počevši od dana pravomoć</w:t>
      </w:r>
      <w:r w:rsidRPr="009167DF">
        <w:rPr>
          <w:rStyle w:val="st"/>
          <w:rFonts w:cs="Arial"/>
        </w:rPr>
        <w:t>nosti predstečajne nagodbe pred Trgovačkim sudom.</w:t>
      </w:r>
    </w:p>
    <w:p w:rsidRDefault="006B40C3" w:rsidP="006B40C3" w:rsidR="006B40C3" w:rsidRPr="00CD2F48">
      <w:pPr>
        <w:jc w:val="both"/>
      </w:pPr>
    </w:p>
    <w:p w:rsidRDefault="006B40C3" w:rsidP="006B40C3" w:rsidR="006B40C3" w:rsidRPr="00CD2F48">
      <w:pPr>
        <w:jc w:val="both"/>
        <w:rPr>
          <w:rStyle w:val="st"/>
          <w:rFonts w:cs="Arial"/>
        </w:rPr>
      </w:pPr>
      <w:r w:rsidRPr="00CD2F48">
        <w:t>-dužnik Slaveks društvo s ograničenom odgovornošću, zastupano po direktoru  Slavko Krajinović , iz Sesveta, adresa: Varaždinska 48/a, Sesvete,  OIB:  73808101740, će vjerovniku</w:t>
      </w:r>
      <w:r w:rsidRPr="00CD2F48">
        <w:rPr>
          <w:rFonts w:cs="Arial"/>
        </w:rPr>
        <w:t xml:space="preserve"> </w:t>
      </w:r>
      <w:r w:rsidRPr="003A55CC">
        <w:rPr>
          <w:rFonts w:cs="Arial"/>
          <w:b/>
        </w:rPr>
        <w:t>OBRT ZA AUTOMATIKU VL. LOVASIĆ</w:t>
      </w:r>
      <w:r w:rsidRPr="00CD2F48">
        <w:rPr>
          <w:rFonts w:cs="Arial"/>
        </w:rPr>
        <w:t>, ZAGREB, OIB: 68643247680</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8.120,00 </w:t>
      </w:r>
      <w:r w:rsidRPr="00CD2F48">
        <w:rPr>
          <w:rStyle w:val="st"/>
          <w:rFonts w:cs="Arial"/>
        </w:rPr>
        <w:t xml:space="preserve">kn,  pa smanjena tražbina iznosi </w:t>
      </w:r>
      <w:r w:rsidRPr="00CD2F48">
        <w:rPr>
          <w:rFonts w:hAnsi="Calibri" w:ascii="Calibri"/>
        </w:rPr>
        <w:t>2.436,00</w:t>
      </w:r>
      <w:r w:rsidRPr="00CD2F48">
        <w:rPr>
          <w:rStyle w:val="st"/>
          <w:rFonts w:cs="Arial"/>
        </w:rPr>
        <w:t xml:space="preserve"> kn, te će smanjenu tražbinu isplatiti  u </w:t>
      </w:r>
      <w:r w:rsidRPr="009167DF">
        <w:rPr>
          <w:rStyle w:val="st"/>
          <w:rFonts w:cs="Arial"/>
        </w:rPr>
        <w:t xml:space="preserve">2 (dva) </w:t>
      </w:r>
      <w:r w:rsidRPr="009167DF">
        <w:t>jednaka godišnja</w:t>
      </w:r>
      <w:r w:rsidRPr="00CD2F48">
        <w:rPr>
          <w:rStyle w:val="st"/>
          <w:rFonts w:cs="Arial"/>
        </w:rPr>
        <w:t xml:space="preserve"> obroka (anuiteta)  beskamatno,</w:t>
      </w:r>
      <w:r w:rsidRPr="00CD2F48">
        <w:t xml:space="preserve"> prva rata dospijeva 01.01.201</w:t>
      </w:r>
      <w:r>
        <w:t>7</w:t>
      </w:r>
      <w:r w:rsidRPr="00CD2F48">
        <w:t>.</w:t>
      </w:r>
      <w:r>
        <w:rPr>
          <w:rStyle w:val="st"/>
          <w:rFonts w:cs="Arial"/>
        </w:rPr>
        <w:t>, a sve počevši od dana pravomoć</w:t>
      </w:r>
      <w:r w:rsidRPr="00CD2F48">
        <w:rPr>
          <w:rStyle w:val="st"/>
          <w:rFonts w:cs="Arial"/>
        </w:rPr>
        <w:t>nosti predstečajne nagodbe pred Trgovačkim sudom.</w:t>
      </w:r>
    </w:p>
    <w:p w:rsidRDefault="006B40C3" w:rsidP="006B40C3" w:rsidR="006B40C3" w:rsidRPr="00CD2F48">
      <w:pPr>
        <w:jc w:val="both"/>
        <w:rPr>
          <w:rStyle w:val="st"/>
          <w:rFonts w:cs="Arial"/>
        </w:rPr>
      </w:pPr>
    </w:p>
    <w:p w:rsidRDefault="006B40C3" w:rsidP="006B40C3" w:rsidR="006B40C3" w:rsidRPr="00CD2F48">
      <w:pPr>
        <w:jc w:val="both"/>
        <w:rPr>
          <w:rStyle w:val="st"/>
          <w:rFonts w:cs="Arial"/>
        </w:rPr>
      </w:pPr>
      <w:r w:rsidRPr="00CD2F48">
        <w:t>-dužnik Slaveks društvo s ograničenom odgovornošću, zastupano po direktoru  Slavko Krajinović , iz Sesveta, adresa: Varaždinska 48/a, Sesvete,  OIB:  73808101740, će vjerovniku</w:t>
      </w:r>
      <w:r w:rsidRPr="00CD2F48">
        <w:rPr>
          <w:rFonts w:cs="Arial"/>
        </w:rPr>
        <w:t xml:space="preserve"> </w:t>
      </w:r>
      <w:r w:rsidRPr="003A55CC">
        <w:rPr>
          <w:rFonts w:cs="Arial"/>
          <w:b/>
        </w:rPr>
        <w:t>OBRT ZA AUTOPRIJEVOZ I TRGOVINU VL. IVICA ZMIŠA</w:t>
      </w:r>
      <w:r w:rsidRPr="00CD2F48">
        <w:rPr>
          <w:rFonts w:cs="Arial"/>
        </w:rPr>
        <w:t>, MORAVČE, PRIGORSKA 26, OIB: 56483927234</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909.261,47 </w:t>
      </w:r>
      <w:r w:rsidRPr="00CD2F48">
        <w:rPr>
          <w:rStyle w:val="st"/>
          <w:rFonts w:cs="Arial"/>
        </w:rPr>
        <w:t xml:space="preserve">kn,  pa smanjena tražbina iznosi </w:t>
      </w:r>
      <w:r w:rsidRPr="00CD2F48">
        <w:rPr>
          <w:rFonts w:hAnsi="Calibri" w:ascii="Calibri"/>
        </w:rPr>
        <w:t>272.778,44</w:t>
      </w:r>
      <w:r w:rsidRPr="00CD2F48">
        <w:rPr>
          <w:rStyle w:val="st"/>
          <w:rFonts w:cs="Arial"/>
        </w:rPr>
        <w:t xml:space="preserve"> kn, te će smanjenu tražbinu isplatiti  u </w:t>
      </w:r>
      <w:r w:rsidRPr="009167DF">
        <w:rPr>
          <w:rStyle w:val="st"/>
          <w:rFonts w:cs="Arial"/>
        </w:rPr>
        <w:t xml:space="preserve">2 (dva) </w:t>
      </w:r>
      <w:r w:rsidRPr="009167DF">
        <w:t xml:space="preserve">jednaka godišnja </w:t>
      </w:r>
      <w:r w:rsidRPr="00CD2F48">
        <w:rPr>
          <w:rStyle w:val="st"/>
          <w:rFonts w:cs="Arial"/>
        </w:rPr>
        <w:t>obroka (anuiteta)  beskamatno,</w:t>
      </w:r>
      <w:r w:rsidRPr="00CD2F48">
        <w:t xml:space="preserve"> prva rata dospijeva 01.01.201</w:t>
      </w:r>
      <w:r>
        <w:t>7</w:t>
      </w:r>
      <w:r w:rsidRPr="00CD2F48">
        <w:t>.</w:t>
      </w:r>
      <w:r>
        <w:rPr>
          <w:rStyle w:val="st"/>
          <w:rFonts w:cs="Arial"/>
        </w:rPr>
        <w:t>, a sve počevši od dana pravomoć</w:t>
      </w:r>
      <w:r w:rsidRPr="00CD2F48">
        <w:rPr>
          <w:rStyle w:val="st"/>
          <w:rFonts w:cs="Arial"/>
        </w:rPr>
        <w:t>nosti predstečajne nagodbe pred Trgovačkim sudom.</w:t>
      </w:r>
    </w:p>
    <w:p w:rsidRDefault="006B40C3" w:rsidP="006B40C3" w:rsidR="006B40C3" w:rsidRPr="00CD2F48">
      <w:pPr>
        <w:jc w:val="both"/>
        <w:rPr>
          <w:rStyle w:val="st"/>
          <w:rFonts w:cs="Arial"/>
        </w:rPr>
      </w:pPr>
      <w:r w:rsidRPr="00CD2F48">
        <w:t>-dužnik Slaveks društvo s ograničenom odgovornošću, zastupano po direktoru  Slavko Krajinović , iz Sesveta, adresa: Varaždinska 48/a, Sesvete,  OIB:  73808101740, će vjerovniku</w:t>
      </w:r>
      <w:r w:rsidRPr="00CD2F48">
        <w:rPr>
          <w:rFonts w:cs="Arial"/>
        </w:rPr>
        <w:t xml:space="preserve"> </w:t>
      </w:r>
      <w:r w:rsidRPr="003A55CC">
        <w:rPr>
          <w:rFonts w:cs="Arial"/>
          <w:b/>
        </w:rPr>
        <w:t>PANJEVIĆ D.O.O.</w:t>
      </w:r>
      <w:r w:rsidRPr="00CD2F48">
        <w:rPr>
          <w:rFonts w:cs="Arial"/>
        </w:rPr>
        <w:t>, LIPOVLJANSKA 17, ZAGREB, OIB: 9588737807</w:t>
      </w:r>
      <w:r w:rsidRPr="00CD2F48">
        <w:rPr>
          <w:rStyle w:val="st"/>
          <w:rFonts w:cs="Arial"/>
        </w:rPr>
        <w:t xml:space="preserve"> namiriti 30% ukupne utvrđene tr</w:t>
      </w:r>
      <w:r>
        <w:rPr>
          <w:rStyle w:val="st"/>
          <w:rFonts w:cs="Arial"/>
        </w:rPr>
        <w:t xml:space="preserve">ažbine iz točke II. ove Nagodbe, nakon izvršenog prijeboja </w:t>
      </w:r>
      <w:r w:rsidRPr="00CD2F48">
        <w:rPr>
          <w:rStyle w:val="st"/>
          <w:rFonts w:cs="Arial"/>
        </w:rPr>
        <w:t xml:space="preserve">u iznosu od </w:t>
      </w:r>
      <w:r w:rsidRPr="00CD2F48">
        <w:t xml:space="preserve"> </w:t>
      </w:r>
      <w:r>
        <w:t>40,33</w:t>
      </w:r>
      <w:r w:rsidRPr="00CD2F48">
        <w:rPr>
          <w:rFonts w:hAnsi="Calibri" w:ascii="Calibri"/>
        </w:rPr>
        <w:t xml:space="preserve"> </w:t>
      </w:r>
      <w:r w:rsidRPr="00CD2F48">
        <w:rPr>
          <w:rFonts w:cs="Arial"/>
        </w:rPr>
        <w:t xml:space="preserve"> </w:t>
      </w:r>
      <w:r w:rsidRPr="00CD2F48">
        <w:rPr>
          <w:rStyle w:val="st"/>
          <w:rFonts w:cs="Arial"/>
        </w:rPr>
        <w:t xml:space="preserve">kn,  pa smanjena tražbina iznosi </w:t>
      </w:r>
      <w:r>
        <w:rPr>
          <w:rStyle w:val="st"/>
          <w:rFonts w:cs="Arial"/>
        </w:rPr>
        <w:t>12,10</w:t>
      </w:r>
      <w:r w:rsidRPr="00CD2F48">
        <w:rPr>
          <w:rStyle w:val="st"/>
          <w:rFonts w:cs="Arial"/>
        </w:rPr>
        <w:t xml:space="preserve"> kn, te će smanjenu tražbinu isplatiti  u </w:t>
      </w:r>
      <w:r w:rsidRPr="009167DF">
        <w:rPr>
          <w:rStyle w:val="st"/>
          <w:rFonts w:cs="Arial"/>
        </w:rPr>
        <w:t xml:space="preserve">2 (dva) </w:t>
      </w:r>
      <w:r w:rsidRPr="009167DF">
        <w:t xml:space="preserve">jednaka godišnja </w:t>
      </w:r>
      <w:r w:rsidRPr="00CD2F48">
        <w:rPr>
          <w:rStyle w:val="st"/>
          <w:rFonts w:cs="Arial"/>
        </w:rPr>
        <w:t>obroka (anuiteta)  beskamatno,</w:t>
      </w:r>
      <w:r w:rsidRPr="00CD2F48">
        <w:t xml:space="preserve"> prva rata dospijeva 01.01.201</w:t>
      </w:r>
      <w:r>
        <w:t>7</w:t>
      </w:r>
      <w:r w:rsidRPr="00CD2F48">
        <w:t>.</w:t>
      </w:r>
      <w:r>
        <w:rPr>
          <w:rStyle w:val="st"/>
          <w:rFonts w:cs="Arial"/>
        </w:rPr>
        <w:t>, a sve počevši od dana pravomoć</w:t>
      </w:r>
      <w:r w:rsidRPr="00CD2F48">
        <w:rPr>
          <w:rStyle w:val="st"/>
          <w:rFonts w:cs="Arial"/>
        </w:rPr>
        <w:t>nosti predstečajne nagodbe pred Trgovačkim sudom.</w:t>
      </w:r>
    </w:p>
    <w:p w:rsidRDefault="006B40C3" w:rsidP="006B40C3" w:rsidR="006B40C3" w:rsidRPr="00CD2F48">
      <w:pPr>
        <w:jc w:val="both"/>
        <w:rPr>
          <w:rStyle w:val="st"/>
          <w:rFonts w:cs="Arial"/>
        </w:rPr>
      </w:pPr>
    </w:p>
    <w:p w:rsidRDefault="006B40C3" w:rsidP="006B40C3" w:rsidR="006B40C3" w:rsidRPr="00CD2F48">
      <w:pPr>
        <w:jc w:val="both"/>
        <w:rPr>
          <w:rStyle w:val="st"/>
          <w:rFonts w:cs="Arial"/>
        </w:rPr>
      </w:pPr>
      <w:r w:rsidRPr="00CD2F48">
        <w:t>-dužnik Slaveks društvo s ograničenom odgovornošću, zastupano po direktoru  Slavko Krajinović , iz Sesveta, adresa: Varaždinska 48/a, Sesvete,  OIB:  73808101740, će vjerovniku</w:t>
      </w:r>
      <w:r w:rsidRPr="00CD2F48">
        <w:rPr>
          <w:rFonts w:cs="Arial"/>
        </w:rPr>
        <w:t xml:space="preserve"> </w:t>
      </w:r>
      <w:r w:rsidRPr="003A55CC">
        <w:rPr>
          <w:rFonts w:cs="Arial"/>
          <w:b/>
        </w:rPr>
        <w:t>PAPYRUS D.O.O.</w:t>
      </w:r>
      <w:r w:rsidRPr="00CD2F48">
        <w:rPr>
          <w:rFonts w:cs="Arial"/>
        </w:rPr>
        <w:t>, ZAGREB, RAKITNICA 2, OIB: 00501040461</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552,25 </w:t>
      </w:r>
      <w:r w:rsidRPr="00CD2F48">
        <w:rPr>
          <w:rStyle w:val="st"/>
          <w:rFonts w:cs="Arial"/>
        </w:rPr>
        <w:t xml:space="preserve">kn,  pa smanjena tražbina iznosi </w:t>
      </w:r>
      <w:r w:rsidRPr="00CD2F48">
        <w:rPr>
          <w:rFonts w:hAnsi="Calibri" w:ascii="Calibri"/>
        </w:rPr>
        <w:t>165,68</w:t>
      </w:r>
      <w:r w:rsidRPr="00CD2F48">
        <w:rPr>
          <w:rStyle w:val="st"/>
          <w:rFonts w:cs="Arial"/>
        </w:rPr>
        <w:t xml:space="preserve"> kn, te će smanjenu tražbinu isplatiti  u </w:t>
      </w:r>
      <w:r w:rsidRPr="009167DF">
        <w:rPr>
          <w:rStyle w:val="st"/>
          <w:rFonts w:cs="Arial"/>
        </w:rPr>
        <w:t xml:space="preserve">2 (dva) </w:t>
      </w:r>
      <w:r w:rsidRPr="009167DF">
        <w:t xml:space="preserve">jednaka godišnja </w:t>
      </w:r>
      <w:r w:rsidRPr="00CD2F48">
        <w:rPr>
          <w:rStyle w:val="st"/>
          <w:rFonts w:cs="Arial"/>
        </w:rPr>
        <w:t>obroka (anuiteta)  beskamatno,</w:t>
      </w:r>
      <w:r w:rsidRPr="00CD2F48">
        <w:t xml:space="preserve"> prva rata dospijeva 01.01.201</w:t>
      </w:r>
      <w:r>
        <w:t>7</w:t>
      </w:r>
      <w:r w:rsidRPr="00CD2F48">
        <w:t>.</w:t>
      </w:r>
      <w:r w:rsidRPr="00CD2F48">
        <w:rPr>
          <w:rStyle w:val="st"/>
          <w:rFonts w:cs="Arial"/>
        </w:rPr>
        <w:t>, a sve počevši od dana pravom</w:t>
      </w:r>
      <w:r>
        <w:rPr>
          <w:rStyle w:val="st"/>
          <w:rFonts w:cs="Arial"/>
        </w:rPr>
        <w:t>oć</w:t>
      </w:r>
      <w:r w:rsidRPr="00CD2F48">
        <w:rPr>
          <w:rStyle w:val="st"/>
          <w:rFonts w:cs="Arial"/>
        </w:rPr>
        <w:t>nosti predstečajne nagodbe pred Trgovačkim sudom.</w:t>
      </w:r>
    </w:p>
    <w:p w:rsidRDefault="006B40C3" w:rsidP="006B40C3" w:rsidR="006B40C3" w:rsidRPr="00CD2F48">
      <w:pPr>
        <w:jc w:val="both"/>
        <w:rPr>
          <w:rStyle w:val="st"/>
          <w:rFonts w:cs="Arial"/>
        </w:rPr>
      </w:pPr>
    </w:p>
    <w:p w:rsidRDefault="006B40C3" w:rsidP="006B40C3" w:rsidR="006B40C3" w:rsidRPr="00CD2F48">
      <w:pPr>
        <w:jc w:val="both"/>
        <w:rPr>
          <w:rStyle w:val="st"/>
          <w:rFonts w:cs="Arial"/>
        </w:rPr>
      </w:pPr>
      <w:r w:rsidRPr="00CD2F48">
        <w:t>-dužnik Slaveks društvo s ograničenom odgovornošću, zastupano po direktoru  Slavko Krajinović , iz Sesveta, adresa: Varaždinska 48/a, Sesvete,  OIB:  73808101740, će vjerovniku</w:t>
      </w:r>
      <w:r w:rsidRPr="00CD2F48">
        <w:rPr>
          <w:rFonts w:cs="Arial"/>
        </w:rPr>
        <w:t xml:space="preserve"> </w:t>
      </w:r>
      <w:r w:rsidRPr="003A55CC">
        <w:rPr>
          <w:rFonts w:cs="Arial"/>
          <w:b/>
        </w:rPr>
        <w:t>SAVA PROMET D.O.O.</w:t>
      </w:r>
      <w:r w:rsidRPr="00CD2F48">
        <w:rPr>
          <w:rFonts w:cs="Arial"/>
        </w:rPr>
        <w:t>, SESVETE, INDUSTRIJSKA C. 36, OIB: 85980238029</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4.555,13 </w:t>
      </w:r>
      <w:r w:rsidRPr="00CD2F48">
        <w:rPr>
          <w:rStyle w:val="st"/>
          <w:rFonts w:cs="Arial"/>
        </w:rPr>
        <w:t xml:space="preserve">kn,  pa smanjena tražbina iznosi </w:t>
      </w:r>
      <w:r w:rsidRPr="00CD2F48">
        <w:rPr>
          <w:rFonts w:hAnsi="Calibri" w:ascii="Calibri"/>
        </w:rPr>
        <w:t>1.366,54</w:t>
      </w:r>
      <w:r w:rsidRPr="00CD2F48">
        <w:rPr>
          <w:rStyle w:val="st"/>
          <w:rFonts w:cs="Arial"/>
        </w:rPr>
        <w:t xml:space="preserve"> kn, te će smanjenu tražbinu isplatiti  u </w:t>
      </w:r>
      <w:r w:rsidRPr="009167DF">
        <w:rPr>
          <w:rStyle w:val="st"/>
          <w:rFonts w:cs="Arial"/>
        </w:rPr>
        <w:t xml:space="preserve">2 (dva) </w:t>
      </w:r>
      <w:r w:rsidRPr="009167DF">
        <w:t xml:space="preserve">jednaka godišnja </w:t>
      </w:r>
      <w:r w:rsidRPr="00CD2F48">
        <w:rPr>
          <w:rStyle w:val="st"/>
          <w:rFonts w:cs="Arial"/>
        </w:rPr>
        <w:t>obroka (anuiteta)  beskamatno,</w:t>
      </w:r>
      <w:r w:rsidRPr="00CD2F48">
        <w:t xml:space="preserve"> prva rata dospijeva 01.01.201</w:t>
      </w:r>
      <w:r>
        <w:t>7</w:t>
      </w:r>
      <w:r w:rsidRPr="00CD2F48">
        <w:t>.</w:t>
      </w:r>
      <w:r>
        <w:rPr>
          <w:rStyle w:val="st"/>
          <w:rFonts w:cs="Arial"/>
        </w:rPr>
        <w:t>, a sve počevši od dana pravomoć</w:t>
      </w:r>
      <w:r w:rsidRPr="00CD2F48">
        <w:rPr>
          <w:rStyle w:val="st"/>
          <w:rFonts w:cs="Arial"/>
        </w:rPr>
        <w:t>nosti predstečajne nagodbe pred Trgovačkim sudom.</w:t>
      </w:r>
    </w:p>
    <w:p w:rsidRDefault="006B40C3" w:rsidP="006B40C3" w:rsidR="006B40C3" w:rsidRPr="00CD2F48">
      <w:pPr>
        <w:jc w:val="both"/>
      </w:pPr>
    </w:p>
    <w:p w:rsidRDefault="006B40C3" w:rsidP="006B40C3" w:rsidR="006B40C3" w:rsidRPr="001D1351">
      <w:pPr>
        <w:jc w:val="both"/>
        <w:rPr>
          <w:rStyle w:val="st"/>
          <w:rFonts w:cs="Arial"/>
        </w:rPr>
      </w:pPr>
      <w:r w:rsidRPr="001D1351">
        <w:t xml:space="preserve">-dužnik Slaveks društvo s ograničenom odgovornošću, zastupano po direktoru  Slavko Krajinović , iz Sesveta, adresa: Varaždinska 48/a, Sesvete,  OIB:  73808101740, će </w:t>
      </w:r>
      <w:r w:rsidRPr="001D1351">
        <w:lastRenderedPageBreak/>
        <w:t>vjerovniku</w:t>
      </w:r>
      <w:r w:rsidRPr="001D1351">
        <w:rPr>
          <w:rFonts w:cs="Arial"/>
        </w:rPr>
        <w:t xml:space="preserve"> </w:t>
      </w:r>
      <w:r w:rsidRPr="003A55CC">
        <w:rPr>
          <w:rFonts w:cs="Arial"/>
          <w:b/>
        </w:rPr>
        <w:t>SCHIEDLER PROIZVODNJA DIMLJAKA D.O.O.,</w:t>
      </w:r>
      <w:r w:rsidRPr="001D1351">
        <w:rPr>
          <w:rFonts w:cs="Arial"/>
        </w:rPr>
        <w:t xml:space="preserve"> NOVI GOLUBOVEC, PP6 , OIB: 81374141164</w:t>
      </w:r>
      <w:r w:rsidRPr="001D1351">
        <w:rPr>
          <w:rStyle w:val="st"/>
          <w:rFonts w:cs="Arial"/>
        </w:rPr>
        <w:t xml:space="preserve"> namiriti 30 % ukupne utvrđene tražbine iz točke II. ove Nagodbe u iznosu od </w:t>
      </w:r>
      <w:r w:rsidRPr="001D1351">
        <w:t xml:space="preserve"> </w:t>
      </w:r>
      <w:r w:rsidRPr="001D1351">
        <w:rPr>
          <w:rFonts w:cs="Arial"/>
        </w:rPr>
        <w:t xml:space="preserve">2.450,01 </w:t>
      </w:r>
      <w:r w:rsidRPr="001D1351">
        <w:rPr>
          <w:rStyle w:val="st"/>
          <w:rFonts w:cs="Arial"/>
        </w:rPr>
        <w:t xml:space="preserve">kn,  pa smanjena tražbina iznosi </w:t>
      </w:r>
      <w:r w:rsidRPr="001D1351">
        <w:rPr>
          <w:rFonts w:hAnsi="Calibri" w:ascii="Calibri"/>
        </w:rPr>
        <w:t xml:space="preserve">735,00 </w:t>
      </w:r>
      <w:r w:rsidRPr="001D1351">
        <w:rPr>
          <w:rStyle w:val="st"/>
          <w:rFonts w:cs="Arial"/>
        </w:rPr>
        <w:t xml:space="preserve"> kn, te će smanjenu tražbinu isplatiti  u </w:t>
      </w:r>
      <w:r w:rsidRPr="009167DF">
        <w:rPr>
          <w:rStyle w:val="st"/>
          <w:rFonts w:cs="Arial"/>
        </w:rPr>
        <w:t xml:space="preserve">2 (dva) </w:t>
      </w:r>
      <w:r w:rsidRPr="009167DF">
        <w:t xml:space="preserve">jednaka godišnja </w:t>
      </w:r>
      <w:r w:rsidRPr="001D1351">
        <w:rPr>
          <w:rStyle w:val="st"/>
          <w:rFonts w:cs="Arial"/>
        </w:rPr>
        <w:t>obroka (anuiteta)  beskamatno,</w:t>
      </w:r>
      <w:r w:rsidRPr="001D1351">
        <w:t xml:space="preserve"> prva rata dospijeva 01.01.201</w:t>
      </w:r>
      <w:r>
        <w:t>7</w:t>
      </w:r>
      <w:r w:rsidRPr="001D1351">
        <w:t>.</w:t>
      </w:r>
      <w:r>
        <w:rPr>
          <w:rStyle w:val="st"/>
          <w:rFonts w:cs="Arial"/>
        </w:rPr>
        <w:t>, a sve počevši od dana pravomoć</w:t>
      </w:r>
      <w:r w:rsidRPr="001D1351">
        <w:rPr>
          <w:rStyle w:val="st"/>
          <w:rFonts w:cs="Arial"/>
        </w:rPr>
        <w:t>nosti predstečajne nagodbe pred Trgovačkim sudom.</w:t>
      </w:r>
    </w:p>
    <w:p w:rsidRDefault="006B40C3" w:rsidP="006B40C3" w:rsidR="006B40C3">
      <w:pPr>
        <w:jc w:val="both"/>
      </w:pPr>
    </w:p>
    <w:p w:rsidRDefault="006B40C3" w:rsidP="006B40C3" w:rsidR="006B40C3">
      <w:pPr>
        <w:jc w:val="both"/>
      </w:pPr>
      <w:r w:rsidRPr="00CD2F48">
        <w:t>-dužnik Slaveks društvo s ograničenom odgovornošću, zastupano po direktoru  Slavko Krajinović , iz Sesveta, adresa: Varaždinska 48/a, Sesvete,  OIB:  73808101740, će vjerovniku</w:t>
      </w:r>
      <w:r w:rsidRPr="00CD2F48">
        <w:rPr>
          <w:rFonts w:cs="Arial"/>
        </w:rPr>
        <w:t xml:space="preserve"> </w:t>
      </w:r>
      <w:r w:rsidRPr="003A55CC">
        <w:rPr>
          <w:rFonts w:cs="Arial"/>
          <w:b/>
        </w:rPr>
        <w:t>SNJEŽANA ŠIBENIK</w:t>
      </w:r>
      <w:r w:rsidRPr="00333D52">
        <w:rPr>
          <w:rFonts w:cs="Arial"/>
        </w:rPr>
        <w:t>, SESVETE, BJELOVARSKA 62E , OIB: 16802399311</w:t>
      </w:r>
      <w:r>
        <w:rPr>
          <w:rFonts w:cs="Arial"/>
        </w:rPr>
        <w:t>, kao razlučnom vjerovniku,</w:t>
      </w:r>
      <w:r w:rsidRPr="00CD2F48">
        <w:rPr>
          <w:rStyle w:val="st"/>
          <w:rFonts w:cs="Arial"/>
        </w:rPr>
        <w:t xml:space="preserve"> </w:t>
      </w:r>
      <w:r>
        <w:rPr>
          <w:rStyle w:val="st"/>
          <w:rFonts w:cs="Arial"/>
        </w:rPr>
        <w:t xml:space="preserve">a koji se odrekao prava na odvojeno namirenje, </w:t>
      </w:r>
      <w:r w:rsidRPr="00CD2F48">
        <w:rPr>
          <w:rStyle w:val="st"/>
          <w:rFonts w:cs="Arial"/>
        </w:rPr>
        <w:t xml:space="preserve">namiriti </w:t>
      </w:r>
      <w:r>
        <w:t>ukupno utvrđeni iznos tražbine  u roku od 60 dana nakon prodaje nekretnine na kojoj  razlučni vjerovnik ima uknjiženo založno pravo ili preneseno vlasništvo (fiducijalno pravo) temeljem sporazuma o osiguranju tražbine, ukoliko se predmetne nekretnine ne prodaju u roku od 3 godine,  razlučni vjerovnik, a koji se odrekao prava na odvojeno namirenje ima pravo naplate svoje tražbine pljenidbom nekretnina na koje je uknjižen.</w:t>
      </w:r>
    </w:p>
    <w:p w:rsidRDefault="006B40C3" w:rsidP="006B40C3" w:rsidR="006B40C3" w:rsidRPr="00CD2F48">
      <w:pPr>
        <w:jc w:val="both"/>
      </w:pPr>
    </w:p>
    <w:p w:rsidRDefault="006B40C3" w:rsidP="006B40C3" w:rsidR="006B40C3" w:rsidRPr="00CD2F48">
      <w:pPr>
        <w:jc w:val="both"/>
        <w:rPr>
          <w:rStyle w:val="st"/>
          <w:rFonts w:cs="Arial"/>
        </w:rPr>
      </w:pPr>
      <w:r w:rsidRPr="00CD2F48">
        <w:t>-dužnik Slaveks društvo s ograničenom odgovornošću, zastupano po direktoru  Slavko Krajinović , iz Sesveta, adresa: Varaždinska 48/a, Sesvete,  OIB:  73808101740, će vjerovniku</w:t>
      </w:r>
      <w:r w:rsidRPr="00CD2F48">
        <w:rPr>
          <w:rFonts w:cs="Arial"/>
        </w:rPr>
        <w:t xml:space="preserve"> </w:t>
      </w:r>
      <w:r w:rsidRPr="003A55CC">
        <w:rPr>
          <w:rFonts w:cs="Arial"/>
          <w:b/>
        </w:rPr>
        <w:t>UPRAVITELJ BMD D.O.O.</w:t>
      </w:r>
      <w:r w:rsidRPr="00CD2F48">
        <w:rPr>
          <w:rFonts w:cs="Arial"/>
        </w:rPr>
        <w:t>, SESVETE, DOBRODOLSKA 13/A, OIB: 79273112873</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10.161,65 </w:t>
      </w:r>
      <w:r w:rsidRPr="00CD2F48">
        <w:rPr>
          <w:rStyle w:val="st"/>
          <w:rFonts w:cs="Arial"/>
        </w:rPr>
        <w:t xml:space="preserve">kn,  pa smanjena tražbina iznosi </w:t>
      </w:r>
      <w:r w:rsidRPr="00CD2F48">
        <w:rPr>
          <w:rFonts w:hAnsi="Calibri" w:ascii="Calibri"/>
        </w:rPr>
        <w:t>3.048,50</w:t>
      </w:r>
      <w:r w:rsidRPr="00CD2F48">
        <w:rPr>
          <w:rStyle w:val="st"/>
          <w:rFonts w:cs="Arial"/>
        </w:rPr>
        <w:t xml:space="preserve">  kn, te će smanjenu tražbinu isplatiti  u </w:t>
      </w:r>
      <w:r w:rsidRPr="009167DF">
        <w:rPr>
          <w:rStyle w:val="st"/>
          <w:rFonts w:cs="Arial"/>
        </w:rPr>
        <w:t xml:space="preserve">2 (dva) </w:t>
      </w:r>
      <w:r w:rsidRPr="009167DF">
        <w:t xml:space="preserve">jednaka godišnja </w:t>
      </w:r>
      <w:r w:rsidRPr="00CD2F48">
        <w:rPr>
          <w:rStyle w:val="st"/>
          <w:rFonts w:cs="Arial"/>
        </w:rPr>
        <w:t>obroka (anuiteta)  beskamatno,</w:t>
      </w:r>
      <w:r w:rsidRPr="00CD2F48">
        <w:t xml:space="preserve"> prva rata dospijeva 01.01.201</w:t>
      </w:r>
      <w:r>
        <w:t>7</w:t>
      </w:r>
      <w:r w:rsidRPr="00CD2F48">
        <w:t>.</w:t>
      </w:r>
      <w:r>
        <w:rPr>
          <w:rStyle w:val="st"/>
          <w:rFonts w:cs="Arial"/>
        </w:rPr>
        <w:t>, a sve počevši od dana pravomoć</w:t>
      </w:r>
      <w:r w:rsidRPr="00CD2F48">
        <w:rPr>
          <w:rStyle w:val="st"/>
          <w:rFonts w:cs="Arial"/>
        </w:rPr>
        <w:t>nosti predstečajne nagodbe pred Trgovačkim sudom.</w:t>
      </w:r>
    </w:p>
    <w:p w:rsidRDefault="006B40C3" w:rsidP="006B40C3" w:rsidR="006B40C3" w:rsidRPr="00CD2F48">
      <w:pPr>
        <w:jc w:val="both"/>
        <w:rPr>
          <w:rStyle w:val="st"/>
          <w:rFonts w:cs="Arial" w:hAnsi="Arial" w:ascii="Arial"/>
          <w:sz w:val="20"/>
          <w:szCs w:val="20"/>
        </w:rPr>
      </w:pPr>
    </w:p>
    <w:p w:rsidRDefault="006B40C3" w:rsidP="006B40C3" w:rsidR="006B40C3" w:rsidRPr="00CD2F48">
      <w:pPr>
        <w:jc w:val="both"/>
        <w:rPr>
          <w:rStyle w:val="st"/>
          <w:rFonts w:cs="Arial"/>
        </w:rPr>
      </w:pPr>
      <w:r w:rsidRPr="00CD2F48">
        <w:t>-dužnik Slaveks društvo s ograničenom odgovornošću, zastupano po direktoru  Slavko Krajinović , iz Sesveta, adresa: Varaždinska 48/a, Sesvete,  OIB:  73808101740, će vjerovniku</w:t>
      </w:r>
      <w:r w:rsidRPr="00CD2F48">
        <w:rPr>
          <w:rFonts w:cs="Arial"/>
        </w:rPr>
        <w:t xml:space="preserve"> </w:t>
      </w:r>
      <w:r w:rsidRPr="003A55CC">
        <w:rPr>
          <w:rFonts w:cs="Arial"/>
          <w:b/>
        </w:rPr>
        <w:t>VILA GORD D.O.O.</w:t>
      </w:r>
      <w:r w:rsidRPr="00CD2F48">
        <w:rPr>
          <w:rFonts w:cs="Arial"/>
        </w:rPr>
        <w:t>, SESVETE, I. ANČIĆA 12, OIB: 45554775881</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105.884,60 </w:t>
      </w:r>
      <w:r w:rsidRPr="00CD2F48">
        <w:rPr>
          <w:rStyle w:val="st"/>
          <w:rFonts w:cs="Arial"/>
        </w:rPr>
        <w:t xml:space="preserve">kn,  pa smanjena tražbina iznosi </w:t>
      </w:r>
      <w:r w:rsidRPr="00CD2F48">
        <w:rPr>
          <w:rFonts w:hAnsi="Calibri" w:ascii="Calibri"/>
        </w:rPr>
        <w:t>31.765,38</w:t>
      </w:r>
      <w:r w:rsidRPr="00CD2F48">
        <w:rPr>
          <w:rStyle w:val="st"/>
          <w:rFonts w:cs="Arial"/>
        </w:rPr>
        <w:t xml:space="preserve">  kn, te će smanjenu tražbinu isplatiti  u </w:t>
      </w:r>
      <w:r w:rsidRPr="009167DF">
        <w:rPr>
          <w:rStyle w:val="st"/>
          <w:rFonts w:cs="Arial"/>
        </w:rPr>
        <w:t xml:space="preserve">2 (dva) </w:t>
      </w:r>
      <w:r w:rsidRPr="009167DF">
        <w:t xml:space="preserve">jednaka godišnja </w:t>
      </w:r>
      <w:r w:rsidRPr="00CD2F48">
        <w:rPr>
          <w:rStyle w:val="st"/>
          <w:rFonts w:cs="Arial"/>
        </w:rPr>
        <w:t>obroka (anuiteta)  beskamatno,</w:t>
      </w:r>
      <w:r w:rsidRPr="00CD2F48">
        <w:t xml:space="preserve"> prva rata dospijeva 01.01.201</w:t>
      </w:r>
      <w:r>
        <w:t>7</w:t>
      </w:r>
      <w:r w:rsidRPr="00CD2F48">
        <w:t>.</w:t>
      </w:r>
      <w:r>
        <w:rPr>
          <w:rStyle w:val="st"/>
          <w:rFonts w:cs="Arial"/>
        </w:rPr>
        <w:t>, a sve počevši od dana pravomoć</w:t>
      </w:r>
      <w:r w:rsidRPr="00CD2F48">
        <w:rPr>
          <w:rStyle w:val="st"/>
          <w:rFonts w:cs="Arial"/>
        </w:rPr>
        <w:t>nosti predstečajne nagodbe pred Trgovačkim sudom.</w:t>
      </w:r>
    </w:p>
    <w:p w:rsidRDefault="006B40C3" w:rsidP="006B40C3" w:rsidR="006B40C3" w:rsidRPr="00CD2F48">
      <w:pPr>
        <w:jc w:val="both"/>
        <w:rPr>
          <w:rStyle w:val="st"/>
          <w:rFonts w:cs="Arial" w:hAnsi="Arial" w:ascii="Arial"/>
          <w:sz w:val="20"/>
          <w:szCs w:val="20"/>
        </w:rPr>
      </w:pPr>
    </w:p>
    <w:p w:rsidRDefault="006B40C3" w:rsidP="006B40C3" w:rsidR="006B40C3" w:rsidRPr="00CD2F48">
      <w:pPr>
        <w:jc w:val="both"/>
        <w:rPr>
          <w:rStyle w:val="st"/>
          <w:rFonts w:cs="Arial"/>
        </w:rPr>
      </w:pPr>
      <w:r w:rsidRPr="00CD2F48">
        <w:t>-dužnik Slaveks društvo s ograničenom odgovornošću, zastupano po direktoru  Slavko Krajinović , iz Sesveta, adresa: Varaždinska 48/a, Sesvete,  OIB:  73808101740, će vjerovniku</w:t>
      </w:r>
      <w:r w:rsidRPr="00CD2F48">
        <w:rPr>
          <w:rFonts w:cs="Arial"/>
        </w:rPr>
        <w:t xml:space="preserve"> </w:t>
      </w:r>
      <w:r w:rsidRPr="003A55CC">
        <w:rPr>
          <w:rFonts w:cs="Arial"/>
          <w:b/>
        </w:rPr>
        <w:t>VIP NET D.O.O.</w:t>
      </w:r>
      <w:r w:rsidRPr="00CD2F48">
        <w:rPr>
          <w:rFonts w:cs="Arial"/>
        </w:rPr>
        <w:t>, ZAGREB, VRTNI PUT 1, OIB: 29524210204</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5.414,33 </w:t>
      </w:r>
      <w:r w:rsidRPr="00CD2F48">
        <w:rPr>
          <w:rStyle w:val="st"/>
          <w:rFonts w:cs="Arial"/>
        </w:rPr>
        <w:t xml:space="preserve">kn,  pa smanjena tražbina iznosi </w:t>
      </w:r>
      <w:r w:rsidRPr="00CD2F48">
        <w:rPr>
          <w:rFonts w:hAnsi="Calibri" w:ascii="Calibri"/>
        </w:rPr>
        <w:t>1.624,30</w:t>
      </w:r>
      <w:r w:rsidRPr="00CD2F48">
        <w:rPr>
          <w:rStyle w:val="st"/>
          <w:rFonts w:cs="Arial"/>
        </w:rPr>
        <w:t xml:space="preserve"> kn, te će smanjenu tražbinu isplatiti  u </w:t>
      </w:r>
      <w:r w:rsidRPr="009167DF">
        <w:rPr>
          <w:rStyle w:val="st"/>
          <w:rFonts w:cs="Arial"/>
        </w:rPr>
        <w:t xml:space="preserve">2 (dva) </w:t>
      </w:r>
      <w:r w:rsidRPr="009167DF">
        <w:t xml:space="preserve">jednaka godišnja </w:t>
      </w:r>
      <w:r w:rsidRPr="00CD2F48">
        <w:rPr>
          <w:rStyle w:val="st"/>
          <w:rFonts w:cs="Arial"/>
        </w:rPr>
        <w:t>obroka (anuiteta)  beskamatno,</w:t>
      </w:r>
      <w:r w:rsidRPr="00CD2F48">
        <w:t xml:space="preserve"> prva rata dospijeva 01.01.201</w:t>
      </w:r>
      <w:r>
        <w:t>7</w:t>
      </w:r>
      <w:r w:rsidRPr="00CD2F48">
        <w:t>.</w:t>
      </w:r>
      <w:r w:rsidRPr="00CD2F48">
        <w:rPr>
          <w:rStyle w:val="st"/>
          <w:rFonts w:cs="Arial"/>
        </w:rPr>
        <w:t>, a s</w:t>
      </w:r>
      <w:r>
        <w:rPr>
          <w:rStyle w:val="st"/>
          <w:rFonts w:cs="Arial"/>
        </w:rPr>
        <w:t>ve počevši od dana pravomoć</w:t>
      </w:r>
      <w:r w:rsidRPr="00CD2F48">
        <w:rPr>
          <w:rStyle w:val="st"/>
          <w:rFonts w:cs="Arial"/>
        </w:rPr>
        <w:t>nosti predstečajne nagodbe pred Trgovačkim sudom.</w:t>
      </w:r>
    </w:p>
    <w:p w:rsidRDefault="006B40C3" w:rsidP="006B40C3" w:rsidR="006B40C3" w:rsidRPr="00CD2F48">
      <w:pPr>
        <w:jc w:val="both"/>
        <w:rPr>
          <w:rStyle w:val="st"/>
          <w:rFonts w:cs="Arial" w:hAnsi="Arial" w:ascii="Arial"/>
          <w:sz w:val="20"/>
          <w:szCs w:val="20"/>
        </w:rPr>
      </w:pPr>
    </w:p>
    <w:p w:rsidRDefault="006B40C3" w:rsidP="006B40C3" w:rsidR="006B40C3" w:rsidRPr="00CD2F48">
      <w:pPr>
        <w:jc w:val="both"/>
        <w:rPr>
          <w:rStyle w:val="st"/>
          <w:rFonts w:cs="Arial"/>
        </w:rPr>
      </w:pPr>
      <w:r w:rsidRPr="00CD2F48">
        <w:t>-dužnik Slaveks društvo s ograničenom odgovornošću, zastupano po direktoru  Slavko Krajinović , iz Sesveta, adresa: Varaždinska 48/a, Sesvete,  OIB:  73808101740, će vjerovniku</w:t>
      </w:r>
      <w:r w:rsidRPr="00CD2F48">
        <w:rPr>
          <w:rFonts w:cs="Arial"/>
        </w:rPr>
        <w:t xml:space="preserve"> </w:t>
      </w:r>
      <w:r w:rsidRPr="003A55CC">
        <w:rPr>
          <w:rFonts w:cs="Arial"/>
          <w:b/>
        </w:rPr>
        <w:t>VIVATIP D.O.O.</w:t>
      </w:r>
      <w:r w:rsidRPr="00CD2F48">
        <w:rPr>
          <w:rFonts w:cs="Arial"/>
        </w:rPr>
        <w:t>, SESVETE, NINSKA 11C, OIB: 43817701790</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24.063,35 </w:t>
      </w:r>
      <w:r w:rsidRPr="00CD2F48">
        <w:rPr>
          <w:rStyle w:val="st"/>
          <w:rFonts w:cs="Arial"/>
        </w:rPr>
        <w:t xml:space="preserve">kn,  pa smanjena tražbina iznosi </w:t>
      </w:r>
      <w:r w:rsidRPr="00CD2F48">
        <w:rPr>
          <w:rFonts w:hAnsi="Calibri" w:ascii="Calibri"/>
        </w:rPr>
        <w:t>7.219,01</w:t>
      </w:r>
      <w:r w:rsidRPr="00CD2F48">
        <w:rPr>
          <w:rStyle w:val="st"/>
          <w:rFonts w:cs="Arial"/>
        </w:rPr>
        <w:t xml:space="preserve"> kn, te će smanjenu tražbinu isplatiti  u </w:t>
      </w:r>
      <w:r w:rsidRPr="009167DF">
        <w:rPr>
          <w:rStyle w:val="st"/>
          <w:rFonts w:cs="Arial"/>
        </w:rPr>
        <w:t xml:space="preserve">2 (dva) </w:t>
      </w:r>
      <w:r w:rsidRPr="009167DF">
        <w:t xml:space="preserve">jednaka godišnja </w:t>
      </w:r>
      <w:r w:rsidRPr="00CD2F48">
        <w:rPr>
          <w:rStyle w:val="st"/>
          <w:rFonts w:cs="Arial"/>
        </w:rPr>
        <w:t>obroka (anuiteta)  beskamatno,</w:t>
      </w:r>
      <w:r w:rsidRPr="00CD2F48">
        <w:t xml:space="preserve"> prva rata dospijeva 01.01.201</w:t>
      </w:r>
      <w:r>
        <w:t>7</w:t>
      </w:r>
      <w:r w:rsidRPr="00CD2F48">
        <w:t>.</w:t>
      </w:r>
      <w:r>
        <w:rPr>
          <w:rStyle w:val="st"/>
          <w:rFonts w:cs="Arial"/>
        </w:rPr>
        <w:t>, a sve počevši od dana pravomoć</w:t>
      </w:r>
      <w:r w:rsidRPr="00CD2F48">
        <w:rPr>
          <w:rStyle w:val="st"/>
          <w:rFonts w:cs="Arial"/>
        </w:rPr>
        <w:t>nosti predstečajne nagodbe pred Trgovačkim sudom.</w:t>
      </w:r>
    </w:p>
    <w:p w:rsidRDefault="006B40C3" w:rsidP="006B40C3" w:rsidR="006B40C3" w:rsidRPr="00CD2F48">
      <w:pPr>
        <w:jc w:val="both"/>
        <w:rPr>
          <w:rStyle w:val="st"/>
          <w:rFonts w:cs="Arial" w:hAnsi="Arial" w:ascii="Arial"/>
          <w:sz w:val="20"/>
          <w:szCs w:val="20"/>
        </w:rPr>
      </w:pPr>
    </w:p>
    <w:p w:rsidRDefault="006B40C3" w:rsidP="006B40C3" w:rsidR="006B40C3" w:rsidRPr="00CD2F48">
      <w:pPr>
        <w:jc w:val="both"/>
        <w:rPr>
          <w:rStyle w:val="st"/>
          <w:rFonts w:cs="Arial"/>
        </w:rPr>
      </w:pPr>
      <w:r w:rsidRPr="00CD2F48">
        <w:t xml:space="preserve">-dužnik Slaveks društvo s ograničenom odgovornošću, zastupano po direktoru  Slavko Krajinović , iz Sesveta, adresa: Varaždinska 48/a, Sesvete,  OIB:  73808101740, će </w:t>
      </w:r>
      <w:r w:rsidRPr="00CD2F48">
        <w:lastRenderedPageBreak/>
        <w:t>vjerovniku</w:t>
      </w:r>
      <w:r w:rsidRPr="00CD2F48">
        <w:rPr>
          <w:rFonts w:cs="Arial"/>
        </w:rPr>
        <w:t xml:space="preserve"> </w:t>
      </w:r>
      <w:r w:rsidRPr="003A55CC">
        <w:rPr>
          <w:rFonts w:cs="Arial"/>
          <w:b/>
        </w:rPr>
        <w:t>VRATA D.O.O.</w:t>
      </w:r>
      <w:r w:rsidRPr="00CD2F48">
        <w:rPr>
          <w:rFonts w:cs="Arial"/>
        </w:rPr>
        <w:t>, PATKOVAC, PATKOVAC 44, OIB: 72524570239</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10.797,40 </w:t>
      </w:r>
      <w:r w:rsidRPr="00CD2F48">
        <w:rPr>
          <w:rStyle w:val="st"/>
          <w:rFonts w:cs="Arial"/>
        </w:rPr>
        <w:t xml:space="preserve">kn,  pa smanjena tražbina iznosi </w:t>
      </w:r>
      <w:r w:rsidRPr="00CD2F48">
        <w:rPr>
          <w:rFonts w:hAnsi="Calibri" w:ascii="Calibri"/>
        </w:rPr>
        <w:t>3.239,22</w:t>
      </w:r>
      <w:r w:rsidRPr="00CD2F48">
        <w:rPr>
          <w:rStyle w:val="st"/>
          <w:rFonts w:cs="Arial"/>
        </w:rPr>
        <w:t xml:space="preserve"> kn, te će smanjenu tražbinu isplatiti  u </w:t>
      </w:r>
      <w:r w:rsidRPr="009167DF">
        <w:rPr>
          <w:rStyle w:val="st"/>
          <w:rFonts w:cs="Arial"/>
        </w:rPr>
        <w:t xml:space="preserve">2 (dva) </w:t>
      </w:r>
      <w:r w:rsidRPr="009167DF">
        <w:t xml:space="preserve">jednaka godišnja </w:t>
      </w:r>
      <w:r w:rsidRPr="00CD2F48">
        <w:rPr>
          <w:rStyle w:val="st"/>
          <w:rFonts w:cs="Arial"/>
        </w:rPr>
        <w:t>obroka (anuiteta)  beskamatno,</w:t>
      </w:r>
      <w:r w:rsidRPr="00CD2F48">
        <w:t xml:space="preserve"> prva rata dospijeva 01.01.201</w:t>
      </w:r>
      <w:r>
        <w:t>7</w:t>
      </w:r>
      <w:r w:rsidRPr="00CD2F48">
        <w:t>.</w:t>
      </w:r>
      <w:r>
        <w:rPr>
          <w:rStyle w:val="st"/>
          <w:rFonts w:cs="Arial"/>
        </w:rPr>
        <w:t>, a sve počevši od dana pravomoć</w:t>
      </w:r>
      <w:r w:rsidRPr="00CD2F48">
        <w:rPr>
          <w:rStyle w:val="st"/>
          <w:rFonts w:cs="Arial"/>
        </w:rPr>
        <w:t>nosti predstečajne nagodbe pred Trgovačkim sudom.</w:t>
      </w:r>
    </w:p>
    <w:p w:rsidRDefault="006B40C3" w:rsidP="006B40C3" w:rsidR="006B40C3" w:rsidRPr="00CD2F48">
      <w:pPr>
        <w:jc w:val="both"/>
        <w:rPr>
          <w:rStyle w:val="st"/>
          <w:rFonts w:cs="Arial" w:hAnsi="Arial" w:ascii="Arial"/>
          <w:sz w:val="20"/>
          <w:szCs w:val="20"/>
        </w:rPr>
      </w:pPr>
    </w:p>
    <w:p w:rsidRDefault="006B40C3" w:rsidP="006B40C3" w:rsidR="006B40C3" w:rsidRPr="00CD2F48">
      <w:pPr>
        <w:jc w:val="both"/>
        <w:rPr>
          <w:rStyle w:val="st"/>
          <w:rFonts w:cs="Arial"/>
        </w:rPr>
      </w:pPr>
    </w:p>
    <w:p w:rsidRDefault="006B40C3" w:rsidP="006B40C3" w:rsidR="006B40C3" w:rsidRPr="00CD2F48">
      <w:pPr>
        <w:jc w:val="both"/>
        <w:rPr>
          <w:rStyle w:val="st"/>
          <w:rFonts w:cs="Arial"/>
        </w:rPr>
      </w:pPr>
      <w:r w:rsidRPr="00CD2F48">
        <w:t>-dužnik Slaveks društvo s ograničenom odgovornošću, zastupano po direktoru  Slavko Krajinović , iz Sesveta, adresa: Varaždinska 48/a, Sesvete,  OIB:  73808101740, će vjerovniku</w:t>
      </w:r>
      <w:r w:rsidRPr="00CD2F48">
        <w:rPr>
          <w:rFonts w:cs="Arial"/>
        </w:rPr>
        <w:t xml:space="preserve"> </w:t>
      </w:r>
      <w:r w:rsidRPr="003A55CC">
        <w:rPr>
          <w:rFonts w:cs="Arial"/>
          <w:b/>
        </w:rPr>
        <w:t>SUVLASNICI STAMBENE ZGRADE  AV. VJEČESLAVA HOLJEVCA 27, ZAGREB, zastupani po zajedničkom upravitelju nekretnine  UPRAVITELJ GRADNJI D.O.O.</w:t>
      </w:r>
      <w:r>
        <w:rPr>
          <w:rFonts w:cs="Arial"/>
        </w:rPr>
        <w:t>, ZAHRADNIKOVA 7, ZAGREB, OIB: 13582015490</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4.868,79 </w:t>
      </w:r>
      <w:r w:rsidRPr="00CD2F48">
        <w:rPr>
          <w:rStyle w:val="st"/>
          <w:rFonts w:cs="Arial"/>
        </w:rPr>
        <w:t xml:space="preserve">kn,  pa smanjena tražbina iznosi </w:t>
      </w:r>
      <w:r w:rsidRPr="00CD2F48">
        <w:rPr>
          <w:rFonts w:hAnsi="Calibri" w:ascii="Calibri"/>
        </w:rPr>
        <w:t xml:space="preserve">1.460,64 </w:t>
      </w:r>
      <w:r w:rsidRPr="00CD2F48">
        <w:rPr>
          <w:rStyle w:val="st"/>
          <w:rFonts w:cs="Arial"/>
        </w:rPr>
        <w:t xml:space="preserve"> kn, te će smanjenu tražbinu isplatiti  u </w:t>
      </w:r>
      <w:r w:rsidRPr="009167DF">
        <w:rPr>
          <w:rStyle w:val="st"/>
          <w:rFonts w:cs="Arial"/>
        </w:rPr>
        <w:t xml:space="preserve">2 (dva) </w:t>
      </w:r>
      <w:r w:rsidRPr="009167DF">
        <w:t xml:space="preserve">jednaka godišnja </w:t>
      </w:r>
      <w:r w:rsidRPr="00CD2F48">
        <w:rPr>
          <w:rStyle w:val="st"/>
          <w:rFonts w:cs="Arial"/>
        </w:rPr>
        <w:t>obroka (anuiteta)  beskamatno,</w:t>
      </w:r>
      <w:r w:rsidRPr="00CD2F48">
        <w:t xml:space="preserve"> prva rata dospijeva 01.01.201</w:t>
      </w:r>
      <w:r>
        <w:t>7</w:t>
      </w:r>
      <w:r w:rsidRPr="00CD2F48">
        <w:t>.</w:t>
      </w:r>
      <w:r>
        <w:rPr>
          <w:rStyle w:val="st"/>
          <w:rFonts w:cs="Arial"/>
        </w:rPr>
        <w:t>, a sve počevši od dana pravomoć</w:t>
      </w:r>
      <w:r w:rsidRPr="00CD2F48">
        <w:rPr>
          <w:rStyle w:val="st"/>
          <w:rFonts w:cs="Arial"/>
        </w:rPr>
        <w:t>nosti predstečajne nagodbe pred Trgovačkim sudom.</w:t>
      </w:r>
    </w:p>
    <w:p w:rsidRDefault="006B40C3" w:rsidP="006B40C3" w:rsidR="006B40C3" w:rsidRPr="00CD2F48">
      <w:pPr>
        <w:jc w:val="both"/>
      </w:pPr>
    </w:p>
    <w:p w:rsidRDefault="006B40C3" w:rsidP="006B40C3" w:rsidR="006B40C3">
      <w:pPr>
        <w:jc w:val="both"/>
        <w:rPr>
          <w:rStyle w:val="st"/>
          <w:rFonts w:cs="Arial"/>
        </w:rPr>
      </w:pPr>
      <w:r w:rsidRPr="00CD2F48">
        <w:t>-dužnik Slaveks društvo s ograničenom odgovornošću, zastupano po direktoru  Slavko Krajinović , iz Sesveta, adresa: Varaždinska 48/a, Sesvete,  OIB:  73808101740, će vjerovniku</w:t>
      </w:r>
      <w:r w:rsidRPr="00CD2F48">
        <w:rPr>
          <w:rFonts w:cs="Arial"/>
        </w:rPr>
        <w:t xml:space="preserve"> </w:t>
      </w:r>
      <w:r w:rsidRPr="003A55CC">
        <w:rPr>
          <w:rFonts w:cs="Arial"/>
          <w:b/>
        </w:rPr>
        <w:t>ZELINA PROMET D.O.O.</w:t>
      </w:r>
      <w:r w:rsidRPr="00CD2F48">
        <w:rPr>
          <w:rFonts w:cs="Arial"/>
        </w:rPr>
        <w:t>, ZELINA, DRENOVA GORNJA 1C, OIB: 07443745075</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5.880,25 </w:t>
      </w:r>
      <w:r w:rsidRPr="00CD2F48">
        <w:rPr>
          <w:rStyle w:val="st"/>
          <w:rFonts w:cs="Arial"/>
        </w:rPr>
        <w:t xml:space="preserve">kn,  pa smanjena tražbina iznosi </w:t>
      </w:r>
      <w:r w:rsidRPr="00CD2F48">
        <w:rPr>
          <w:rFonts w:hAnsi="Calibri" w:ascii="Calibri"/>
        </w:rPr>
        <w:t>1.764,08</w:t>
      </w:r>
      <w:r w:rsidRPr="00CD2F48">
        <w:rPr>
          <w:rStyle w:val="st"/>
          <w:rFonts w:cs="Arial"/>
        </w:rPr>
        <w:t xml:space="preserve"> kn, te će smanjenu tražbinu isplatiti  u </w:t>
      </w:r>
      <w:r w:rsidRPr="009167DF">
        <w:rPr>
          <w:rStyle w:val="st"/>
          <w:rFonts w:cs="Arial"/>
        </w:rPr>
        <w:t xml:space="preserve">2 (dva) </w:t>
      </w:r>
      <w:r w:rsidRPr="009167DF">
        <w:t xml:space="preserve">jednaka godišnja </w:t>
      </w:r>
      <w:r w:rsidRPr="00CD2F48">
        <w:rPr>
          <w:rStyle w:val="st"/>
          <w:rFonts w:cs="Arial"/>
        </w:rPr>
        <w:t>obroka (anuiteta)  beskamatno,</w:t>
      </w:r>
      <w:r w:rsidRPr="00CD2F48">
        <w:t xml:space="preserve"> prva rata dospijeva 01.01.201</w:t>
      </w:r>
      <w:r>
        <w:t>7</w:t>
      </w:r>
      <w:r w:rsidRPr="00CD2F48">
        <w:t>.</w:t>
      </w:r>
      <w:r w:rsidRPr="00CD2F48">
        <w:rPr>
          <w:rStyle w:val="st"/>
          <w:rFonts w:cs="Arial"/>
        </w:rPr>
        <w:t xml:space="preserve">, a sve </w:t>
      </w:r>
      <w:r>
        <w:rPr>
          <w:rStyle w:val="st"/>
          <w:rFonts w:cs="Arial"/>
        </w:rPr>
        <w:t>počevši od dana pravomoć</w:t>
      </w:r>
      <w:r w:rsidRPr="00CD2F48">
        <w:rPr>
          <w:rStyle w:val="st"/>
          <w:rFonts w:cs="Arial"/>
        </w:rPr>
        <w:t>nosti predstečajne nagodbe pred Trgovačkim sudom.</w:t>
      </w:r>
    </w:p>
    <w:p w:rsidRDefault="006B40C3" w:rsidP="006B40C3" w:rsidR="006B40C3" w:rsidRPr="00CD2F48">
      <w:pPr>
        <w:jc w:val="both"/>
        <w:rPr>
          <w:rStyle w:val="st"/>
          <w:rFonts w:cs="Arial"/>
        </w:rPr>
      </w:pPr>
    </w:p>
    <w:p w:rsidRDefault="006B40C3" w:rsidP="006B40C3" w:rsidR="006B40C3" w:rsidRPr="00CD2F48">
      <w:pPr>
        <w:jc w:val="both"/>
        <w:rPr>
          <w:rStyle w:val="st"/>
          <w:rFonts w:cs="Arial"/>
        </w:rPr>
      </w:pPr>
    </w:p>
    <w:p w:rsidRDefault="006B40C3" w:rsidP="006B40C3" w:rsidR="006B40C3" w:rsidRPr="00CD2F48">
      <w:pPr>
        <w:pStyle w:val="Odlomakpopisa"/>
        <w:numPr>
          <w:ilvl w:val="0"/>
          <w:numId w:val="6"/>
        </w:numPr>
        <w:spacing w:lineRule="auto" w:line="276"/>
        <w:contextualSpacing/>
        <w:jc w:val="both"/>
        <w:rPr>
          <w:rStyle w:val="st"/>
          <w:rFonts w:cs="Arial"/>
        </w:rPr>
      </w:pPr>
      <w:r w:rsidRPr="00CD2F48">
        <w:rPr>
          <w:rStyle w:val="st"/>
          <w:rFonts w:cs="Arial"/>
        </w:rPr>
        <w:t>Obveze po pozajmicama</w:t>
      </w:r>
    </w:p>
    <w:p w:rsidRDefault="006B40C3" w:rsidP="006B40C3" w:rsidR="006B40C3" w:rsidRPr="00CD2F48">
      <w:pPr>
        <w:jc w:val="both"/>
        <w:rPr>
          <w:rStyle w:val="st"/>
          <w:rFonts w:cs="Arial"/>
        </w:rPr>
      </w:pPr>
    </w:p>
    <w:p w:rsidRDefault="006B40C3" w:rsidP="006B40C3" w:rsidR="006B40C3" w:rsidRPr="00CD2F48">
      <w:pPr>
        <w:jc w:val="both"/>
        <w:rPr>
          <w:rStyle w:val="st"/>
          <w:rFonts w:cs="Arial"/>
        </w:rPr>
      </w:pPr>
      <w:r w:rsidRPr="00CD2F48">
        <w:t>-dužnik Slaveks društvo s ograničenom odgovornošću, zastupano po direktoru  Slavko Krajinović , iz Sesveta, adresa: Varaždinska 48/a, Sesvete,  OIB:  73808101740, će vjerovniku</w:t>
      </w:r>
      <w:r w:rsidRPr="00CD2F48">
        <w:rPr>
          <w:rFonts w:cs="Arial"/>
        </w:rPr>
        <w:t xml:space="preserve"> </w:t>
      </w:r>
      <w:r w:rsidRPr="003A55CC">
        <w:rPr>
          <w:rFonts w:cs="Arial"/>
          <w:b/>
        </w:rPr>
        <w:t>DS CENTAR PROJEKT D.O.O.</w:t>
      </w:r>
      <w:r w:rsidRPr="00CD2F48">
        <w:rPr>
          <w:rFonts w:cs="Arial"/>
        </w:rPr>
        <w:t>, SESVETE, VARAŽDINSKA 48A, OIB: 14943921712</w:t>
      </w:r>
      <w:r w:rsidRPr="00CD2F48">
        <w:rPr>
          <w:rStyle w:val="st"/>
          <w:rFonts w:cs="Arial"/>
        </w:rPr>
        <w:t xml:space="preserve"> namiriti ukupne 30 % utvrđene tražbine iz točke II. ove Nagodbe u iznosu od </w:t>
      </w:r>
      <w:r w:rsidRPr="00CD2F48">
        <w:t xml:space="preserve"> </w:t>
      </w:r>
      <w:r w:rsidRPr="00CD2F48">
        <w:rPr>
          <w:rFonts w:cs="Arial"/>
        </w:rPr>
        <w:t xml:space="preserve">190.266,06  </w:t>
      </w:r>
      <w:r w:rsidRPr="00CD2F48">
        <w:rPr>
          <w:rStyle w:val="st"/>
          <w:rFonts w:cs="Arial"/>
        </w:rPr>
        <w:t xml:space="preserve">kn,  pa smanjena tražbina iznosi </w:t>
      </w:r>
      <w:r w:rsidRPr="00CD2F48">
        <w:rPr>
          <w:rFonts w:hAnsi="Calibri" w:ascii="Calibri"/>
        </w:rPr>
        <w:t>57.079,82</w:t>
      </w:r>
      <w:r w:rsidRPr="00CD2F48">
        <w:rPr>
          <w:rStyle w:val="st"/>
          <w:rFonts w:cs="Arial"/>
        </w:rPr>
        <w:t xml:space="preserve"> kn, te će smanjenu tražbinu isplatiti  u </w:t>
      </w:r>
      <w:r w:rsidRPr="009167DF">
        <w:rPr>
          <w:rStyle w:val="st"/>
          <w:rFonts w:cs="Arial"/>
        </w:rPr>
        <w:t xml:space="preserve">2 (dva) </w:t>
      </w:r>
      <w:r w:rsidRPr="009167DF">
        <w:t xml:space="preserve">jednaka godišnja </w:t>
      </w:r>
      <w:r w:rsidRPr="00CD2F48">
        <w:rPr>
          <w:rStyle w:val="st"/>
          <w:rFonts w:cs="Arial"/>
        </w:rPr>
        <w:t>obroka (anuiteta)  beskamatno,</w:t>
      </w:r>
      <w:r w:rsidRPr="00CD2F48">
        <w:t xml:space="preserve"> prva rata dospijeva 01.01.201</w:t>
      </w:r>
      <w:r>
        <w:t>7</w:t>
      </w:r>
      <w:r w:rsidRPr="00CD2F48">
        <w:t>.</w:t>
      </w:r>
      <w:r>
        <w:rPr>
          <w:rStyle w:val="st"/>
          <w:rFonts w:cs="Arial"/>
        </w:rPr>
        <w:t>, a sve počevši od dana pravomoć</w:t>
      </w:r>
      <w:r w:rsidRPr="00CD2F48">
        <w:rPr>
          <w:rStyle w:val="st"/>
          <w:rFonts w:cs="Arial"/>
        </w:rPr>
        <w:t>nosti predstečajne nagodbe pred Trgovačkim sudom.</w:t>
      </w:r>
    </w:p>
    <w:p w:rsidRDefault="006B40C3" w:rsidP="006B40C3" w:rsidR="006B40C3" w:rsidRPr="00CD2F48">
      <w:pPr>
        <w:jc w:val="both"/>
        <w:rPr>
          <w:rStyle w:val="st"/>
          <w:rFonts w:cs="Arial"/>
        </w:rPr>
      </w:pPr>
    </w:p>
    <w:p w:rsidRDefault="006B40C3" w:rsidP="006B40C3" w:rsidR="006B40C3" w:rsidRPr="00CD2F48">
      <w:pPr>
        <w:jc w:val="both"/>
        <w:rPr>
          <w:rStyle w:val="st"/>
          <w:rFonts w:cs="Arial"/>
        </w:rPr>
      </w:pPr>
      <w:r w:rsidRPr="00CD2F48">
        <w:t>-dužnik Slaveks društvo s ograničenom odgovornošću, zastupano po direktoru  Slavko Krajinović , iz Sesveta, adresa: Varaždinska 48/a, Sesvete,  OIB:  73808101740, će vjerovniku</w:t>
      </w:r>
      <w:r w:rsidRPr="00CD2F48">
        <w:rPr>
          <w:rFonts w:cs="Arial"/>
        </w:rPr>
        <w:t xml:space="preserve"> </w:t>
      </w:r>
      <w:r w:rsidRPr="003A55CC">
        <w:rPr>
          <w:rFonts w:cs="Arial"/>
          <w:b/>
        </w:rPr>
        <w:t>GAJIŠĆE D.O.O.</w:t>
      </w:r>
      <w:r w:rsidRPr="00CD2F48">
        <w:rPr>
          <w:rFonts w:cs="Arial"/>
        </w:rPr>
        <w:t>, SESVETE, VARAŽDINSKA 48A, OIB: 83825981585</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720.311,25  </w:t>
      </w:r>
      <w:r w:rsidRPr="00CD2F48">
        <w:rPr>
          <w:rStyle w:val="st"/>
          <w:rFonts w:cs="Arial"/>
        </w:rPr>
        <w:t xml:space="preserve">kn,  pa smanjena tražbina iznosi </w:t>
      </w:r>
      <w:r w:rsidRPr="00CD2F48">
        <w:rPr>
          <w:rFonts w:hAnsi="Calibri" w:ascii="Calibri"/>
        </w:rPr>
        <w:t>216.093,38</w:t>
      </w:r>
      <w:r w:rsidRPr="00CD2F48">
        <w:rPr>
          <w:rStyle w:val="st"/>
          <w:rFonts w:cs="Arial"/>
        </w:rPr>
        <w:t xml:space="preserve"> kn, te će smanjenu tražbinu isplatiti  u </w:t>
      </w:r>
      <w:r w:rsidRPr="009167DF">
        <w:rPr>
          <w:rStyle w:val="st"/>
          <w:rFonts w:cs="Arial"/>
        </w:rPr>
        <w:t xml:space="preserve">2 (dva) </w:t>
      </w:r>
      <w:r w:rsidRPr="009167DF">
        <w:t xml:space="preserve">jednaka godišnja </w:t>
      </w:r>
      <w:r w:rsidRPr="00CD2F48">
        <w:rPr>
          <w:rStyle w:val="st"/>
          <w:rFonts w:cs="Arial"/>
        </w:rPr>
        <w:t>obroka (anuiteta)  beskamatno,</w:t>
      </w:r>
      <w:r w:rsidRPr="00CD2F48">
        <w:t xml:space="preserve"> prva rata dospijeva 01.01.201</w:t>
      </w:r>
      <w:r>
        <w:t>7</w:t>
      </w:r>
      <w:r w:rsidRPr="00CD2F48">
        <w:t>.</w:t>
      </w:r>
      <w:r>
        <w:rPr>
          <w:rStyle w:val="st"/>
          <w:rFonts w:cs="Arial"/>
        </w:rPr>
        <w:t>, a sve počevši od dana pravomoć</w:t>
      </w:r>
      <w:r w:rsidRPr="00CD2F48">
        <w:rPr>
          <w:rStyle w:val="st"/>
          <w:rFonts w:cs="Arial"/>
        </w:rPr>
        <w:t>nosti predstečajne nagodbe pred Trgovačkim sudom.</w:t>
      </w:r>
    </w:p>
    <w:p w:rsidRDefault="006B40C3" w:rsidP="006B40C3" w:rsidR="006B40C3" w:rsidRPr="00CD2F48">
      <w:pPr>
        <w:jc w:val="both"/>
        <w:rPr>
          <w:rStyle w:val="st"/>
          <w:rFonts w:cs="Arial"/>
        </w:rPr>
      </w:pPr>
    </w:p>
    <w:p w:rsidRDefault="006B40C3" w:rsidP="006B40C3" w:rsidR="006B40C3" w:rsidRPr="00CD2F48">
      <w:pPr>
        <w:jc w:val="both"/>
        <w:rPr>
          <w:rStyle w:val="st"/>
          <w:rFonts w:cs="Arial"/>
        </w:rPr>
      </w:pPr>
      <w:r w:rsidRPr="00CD2F48">
        <w:t>-dužnik Slaveks društvo s ograničenom odgovornošću, zastupano po direktoru  Slavko Krajinović , iz Sesveta, adresa: Varaždinska 48/a, Sesvete,  OIB:  73808101740, će vjerovniku</w:t>
      </w:r>
      <w:r w:rsidRPr="00CD2F48">
        <w:rPr>
          <w:rFonts w:cs="Arial"/>
        </w:rPr>
        <w:t xml:space="preserve"> </w:t>
      </w:r>
      <w:r w:rsidRPr="003A55CC">
        <w:rPr>
          <w:rFonts w:cs="Arial"/>
          <w:b/>
        </w:rPr>
        <w:t>MARIO KRAJINOVIĆ</w:t>
      </w:r>
      <w:r w:rsidRPr="00CD2F48">
        <w:rPr>
          <w:rFonts w:cs="Arial"/>
        </w:rPr>
        <w:t>, SESVETE, OIB:31449910277</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100.000,00  </w:t>
      </w:r>
      <w:r w:rsidRPr="00CD2F48">
        <w:rPr>
          <w:rStyle w:val="st"/>
          <w:rFonts w:cs="Arial"/>
        </w:rPr>
        <w:t xml:space="preserve">kn,  pa smanjena tražbina iznosi 30.000,00 kn, te će smanjenu tražbinu isplatiti  u </w:t>
      </w:r>
      <w:r w:rsidRPr="009167DF">
        <w:rPr>
          <w:rStyle w:val="st"/>
          <w:rFonts w:cs="Arial"/>
        </w:rPr>
        <w:t xml:space="preserve">2 (dva) </w:t>
      </w:r>
      <w:r w:rsidRPr="009167DF">
        <w:t xml:space="preserve">jednaka godišnja </w:t>
      </w:r>
      <w:r w:rsidRPr="00CD2F48">
        <w:rPr>
          <w:rStyle w:val="st"/>
          <w:rFonts w:cs="Arial"/>
        </w:rPr>
        <w:t xml:space="preserve">obroka </w:t>
      </w:r>
      <w:r w:rsidRPr="00CD2F48">
        <w:rPr>
          <w:rStyle w:val="st"/>
          <w:rFonts w:cs="Arial"/>
        </w:rPr>
        <w:lastRenderedPageBreak/>
        <w:t>(anuiteta)  beskamatno,</w:t>
      </w:r>
      <w:r w:rsidRPr="00CD2F48">
        <w:t xml:space="preserve"> prva rata dospijeva 01.01.201</w:t>
      </w:r>
      <w:r>
        <w:t>7</w:t>
      </w:r>
      <w:r w:rsidRPr="00CD2F48">
        <w:t>.</w:t>
      </w:r>
      <w:r>
        <w:rPr>
          <w:rStyle w:val="st"/>
          <w:rFonts w:cs="Arial"/>
        </w:rPr>
        <w:t>, a sve počevši od dana pravomoć</w:t>
      </w:r>
      <w:r w:rsidRPr="00CD2F48">
        <w:rPr>
          <w:rStyle w:val="st"/>
          <w:rFonts w:cs="Arial"/>
        </w:rPr>
        <w:t>nosti predstečajne nagodbe pred Trgovačkim sudom.</w:t>
      </w:r>
    </w:p>
    <w:p w:rsidRDefault="006B40C3" w:rsidP="006B40C3" w:rsidR="006B40C3" w:rsidRPr="00CD2F48">
      <w:pPr>
        <w:jc w:val="both"/>
        <w:rPr>
          <w:rStyle w:val="st"/>
          <w:rFonts w:cs="Arial"/>
        </w:rPr>
      </w:pPr>
    </w:p>
    <w:p w:rsidRDefault="006B40C3" w:rsidP="006B40C3" w:rsidR="006B40C3" w:rsidRPr="00CD2F48">
      <w:pPr>
        <w:jc w:val="both"/>
        <w:rPr>
          <w:rStyle w:val="st"/>
          <w:rFonts w:cs="Arial"/>
        </w:rPr>
      </w:pPr>
      <w:r w:rsidRPr="00CD2F48">
        <w:t>-dužnik Slaveks društvo s ograničenom odgovornošću, zastupano po direktoru  Slavko Krajinović , iz Sesveta, adresa: Varaždinska 48/a, Sesvete,  OIB:  73808101740, će vjerovniku</w:t>
      </w:r>
      <w:r w:rsidRPr="00CD2F48">
        <w:rPr>
          <w:rFonts w:cs="Arial"/>
        </w:rPr>
        <w:t xml:space="preserve"> </w:t>
      </w:r>
      <w:r w:rsidRPr="003A55CC">
        <w:rPr>
          <w:rFonts w:cs="Arial"/>
          <w:b/>
        </w:rPr>
        <w:t>MARTINA KRAJINOVIĆ</w:t>
      </w:r>
      <w:r w:rsidRPr="00CD2F48">
        <w:rPr>
          <w:rFonts w:cs="Arial"/>
        </w:rPr>
        <w:t xml:space="preserve"> GULSUN, SESVETE, OIB: 48802668589</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6.114,63 </w:t>
      </w:r>
      <w:r w:rsidRPr="00CD2F48">
        <w:rPr>
          <w:rStyle w:val="st"/>
          <w:rFonts w:cs="Arial"/>
        </w:rPr>
        <w:t xml:space="preserve">kn,  pa smanjena tražbina iznosi </w:t>
      </w:r>
      <w:r w:rsidRPr="00CD2F48">
        <w:rPr>
          <w:rFonts w:hAnsi="Calibri" w:ascii="Calibri"/>
        </w:rPr>
        <w:t>1.834,39</w:t>
      </w:r>
      <w:r w:rsidRPr="00CD2F48">
        <w:rPr>
          <w:rStyle w:val="st"/>
          <w:rFonts w:cs="Arial"/>
        </w:rPr>
        <w:t xml:space="preserve"> kn, te će smanjenu tražbinu isplatiti  u </w:t>
      </w:r>
      <w:r w:rsidRPr="009167DF">
        <w:rPr>
          <w:rStyle w:val="st"/>
          <w:rFonts w:cs="Arial"/>
        </w:rPr>
        <w:t xml:space="preserve">2 (dva) </w:t>
      </w:r>
      <w:r w:rsidRPr="009167DF">
        <w:t xml:space="preserve">jednaka godišnja </w:t>
      </w:r>
      <w:r w:rsidRPr="00CD2F48">
        <w:rPr>
          <w:rStyle w:val="st"/>
          <w:rFonts w:cs="Arial"/>
        </w:rPr>
        <w:t>obroka (anuiteta)  beskamatno,</w:t>
      </w:r>
      <w:r w:rsidRPr="00CD2F48">
        <w:t xml:space="preserve"> prva rata dospijeva 01.01.201</w:t>
      </w:r>
      <w:r>
        <w:t>7</w:t>
      </w:r>
      <w:r w:rsidRPr="00CD2F48">
        <w:t>.</w:t>
      </w:r>
      <w:r w:rsidRPr="00CD2F48">
        <w:rPr>
          <w:rStyle w:val="st"/>
          <w:rFonts w:cs="Arial"/>
        </w:rPr>
        <w:t>, a sve počevši od dana pravomo</w:t>
      </w:r>
      <w:r>
        <w:rPr>
          <w:rStyle w:val="st"/>
          <w:rFonts w:cs="Arial"/>
        </w:rPr>
        <w:t>ć</w:t>
      </w:r>
      <w:r w:rsidRPr="00CD2F48">
        <w:rPr>
          <w:rStyle w:val="st"/>
          <w:rFonts w:cs="Arial"/>
        </w:rPr>
        <w:t>nosti predstečajne nagodbe pred Trgovačkim sudom.</w:t>
      </w:r>
    </w:p>
    <w:p w:rsidRDefault="006B40C3" w:rsidP="006B40C3" w:rsidR="006B40C3" w:rsidRPr="00CD2F48">
      <w:pPr>
        <w:jc w:val="both"/>
        <w:rPr>
          <w:rStyle w:val="st"/>
          <w:rFonts w:cs="Arial"/>
        </w:rPr>
      </w:pPr>
    </w:p>
    <w:p w:rsidRDefault="006B40C3" w:rsidP="006B40C3" w:rsidR="006B40C3" w:rsidRPr="00CD2F48">
      <w:pPr>
        <w:jc w:val="both"/>
        <w:rPr>
          <w:rStyle w:val="st"/>
          <w:rFonts w:cs="Arial"/>
        </w:rPr>
      </w:pPr>
      <w:r w:rsidRPr="00CD2F48">
        <w:t>-dužnik Slaveks društvo s ograničenom odgovornošću, zastupano po direktoru  Slavko Krajinović , iz Sesveta, adresa: Varaždinska 48/a, Sesvete,  OIB:  73808101740, će vjerovniku</w:t>
      </w:r>
      <w:r w:rsidRPr="00CD2F48">
        <w:rPr>
          <w:rFonts w:cs="Arial"/>
        </w:rPr>
        <w:t xml:space="preserve"> </w:t>
      </w:r>
      <w:r w:rsidRPr="003A55CC">
        <w:rPr>
          <w:rFonts w:cs="Arial"/>
          <w:b/>
        </w:rPr>
        <w:t>MIKROPROMET D.O.O.,</w:t>
      </w:r>
      <w:r w:rsidRPr="00CD2F48">
        <w:rPr>
          <w:rFonts w:cs="Arial"/>
        </w:rPr>
        <w:t xml:space="preserve"> SLAVNSKI BROD, SJEVERNA VEZNA CESTA 16, OIB: 65675961246</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158.353,46 </w:t>
      </w:r>
      <w:r w:rsidRPr="00CD2F48">
        <w:rPr>
          <w:rStyle w:val="st"/>
          <w:rFonts w:cs="Arial"/>
        </w:rPr>
        <w:t xml:space="preserve">kn,  pa smanjena tražbina iznosi </w:t>
      </w:r>
      <w:r w:rsidRPr="00CD2F48">
        <w:rPr>
          <w:rFonts w:hAnsi="Calibri" w:ascii="Calibri"/>
        </w:rPr>
        <w:t>47.506,04</w:t>
      </w:r>
      <w:r w:rsidRPr="00CD2F48">
        <w:rPr>
          <w:rStyle w:val="st"/>
          <w:rFonts w:cs="Arial"/>
        </w:rPr>
        <w:t xml:space="preserve"> kn, te će smanjenu tražbinu isplatiti  u </w:t>
      </w:r>
      <w:r w:rsidRPr="009167DF">
        <w:rPr>
          <w:rStyle w:val="st"/>
          <w:rFonts w:cs="Arial"/>
        </w:rPr>
        <w:t xml:space="preserve">2 (dva) </w:t>
      </w:r>
      <w:r w:rsidRPr="009167DF">
        <w:t xml:space="preserve">jednaka godišnja </w:t>
      </w:r>
      <w:r w:rsidRPr="00CD2F48">
        <w:rPr>
          <w:rStyle w:val="st"/>
          <w:rFonts w:cs="Arial"/>
        </w:rPr>
        <w:t>obroka (anuiteta)  beskamatno,</w:t>
      </w:r>
      <w:r w:rsidRPr="00CD2F48">
        <w:t xml:space="preserve"> prva rata dospijeva 01.01.201</w:t>
      </w:r>
      <w:r>
        <w:t>7</w:t>
      </w:r>
      <w:r w:rsidRPr="00CD2F48">
        <w:t>.</w:t>
      </w:r>
      <w:r>
        <w:rPr>
          <w:rStyle w:val="st"/>
          <w:rFonts w:cs="Arial"/>
        </w:rPr>
        <w:t>, a sve počevši od dana pravomoć</w:t>
      </w:r>
      <w:r w:rsidRPr="00CD2F48">
        <w:rPr>
          <w:rStyle w:val="st"/>
          <w:rFonts w:cs="Arial"/>
        </w:rPr>
        <w:t>nosti predstečajne nagodbe pred Trgovačkim sudom.</w:t>
      </w:r>
    </w:p>
    <w:p w:rsidRDefault="006B40C3" w:rsidP="006B40C3" w:rsidR="006B40C3" w:rsidRPr="00CD2F48">
      <w:pPr>
        <w:jc w:val="both"/>
        <w:rPr>
          <w:rStyle w:val="st"/>
          <w:rFonts w:cs="Arial"/>
        </w:rPr>
      </w:pPr>
    </w:p>
    <w:p w:rsidRDefault="006B40C3" w:rsidP="006B40C3" w:rsidR="006B40C3" w:rsidRPr="00CD2F48">
      <w:pPr>
        <w:jc w:val="both"/>
        <w:rPr>
          <w:rStyle w:val="st"/>
          <w:rFonts w:cs="Arial"/>
        </w:rPr>
      </w:pPr>
      <w:r w:rsidRPr="00CD2F48">
        <w:t>-dužnik Slaveks društvo s ograničenom odgovornošću, zastupano po direktoru  Slavko Krajinović , iz Sesveta, adresa: Varaždinska 48/a, Sesvete,  OIB:  73808101740, će vjerovniku</w:t>
      </w:r>
      <w:r w:rsidRPr="00CD2F48">
        <w:rPr>
          <w:rFonts w:cs="Arial"/>
        </w:rPr>
        <w:t xml:space="preserve"> </w:t>
      </w:r>
      <w:r w:rsidRPr="003A55CC">
        <w:rPr>
          <w:rFonts w:cs="Arial"/>
          <w:b/>
        </w:rPr>
        <w:t>SAVOIA ITALIJA S.R. L</w:t>
      </w:r>
      <w:r w:rsidRPr="00CD2F48">
        <w:rPr>
          <w:rFonts w:cs="Arial"/>
        </w:rPr>
        <w:t>, FIORANO MODENESE, VIA GHIA ROLA, OIB: IT1003509537</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590.890,88 </w:t>
      </w:r>
      <w:r w:rsidRPr="00CD2F48">
        <w:rPr>
          <w:rStyle w:val="st"/>
          <w:rFonts w:cs="Arial"/>
        </w:rPr>
        <w:t xml:space="preserve">kn,  pa smanjena tražbina iznosi </w:t>
      </w:r>
      <w:r w:rsidRPr="00CD2F48">
        <w:rPr>
          <w:rFonts w:hAnsi="Calibri" w:ascii="Calibri"/>
        </w:rPr>
        <w:t>177.267,26</w:t>
      </w:r>
      <w:r w:rsidRPr="00CD2F48">
        <w:rPr>
          <w:rStyle w:val="st"/>
          <w:rFonts w:cs="Arial"/>
        </w:rPr>
        <w:t xml:space="preserve"> kn, te će smanjenu tražbinu isplatiti  u </w:t>
      </w:r>
      <w:r w:rsidRPr="009167DF">
        <w:rPr>
          <w:rStyle w:val="st"/>
          <w:rFonts w:cs="Arial"/>
        </w:rPr>
        <w:t xml:space="preserve">2 (dva) </w:t>
      </w:r>
      <w:r w:rsidRPr="009167DF">
        <w:t xml:space="preserve">jednaka godišnja </w:t>
      </w:r>
      <w:r w:rsidRPr="00CD2F48">
        <w:rPr>
          <w:rStyle w:val="st"/>
          <w:rFonts w:cs="Arial"/>
        </w:rPr>
        <w:t>obroka (anuiteta)  beskamatno,</w:t>
      </w:r>
      <w:r w:rsidRPr="00CD2F48">
        <w:t xml:space="preserve"> prva rata dospijeva 01.01.201</w:t>
      </w:r>
      <w:r>
        <w:t>7</w:t>
      </w:r>
      <w:r w:rsidRPr="00CD2F48">
        <w:t>.</w:t>
      </w:r>
      <w:r>
        <w:rPr>
          <w:rStyle w:val="st"/>
          <w:rFonts w:cs="Arial"/>
        </w:rPr>
        <w:t>, a sve počevši od dana pravomoć</w:t>
      </w:r>
      <w:r w:rsidRPr="00CD2F48">
        <w:rPr>
          <w:rStyle w:val="st"/>
          <w:rFonts w:cs="Arial"/>
        </w:rPr>
        <w:t>nosti predstečajne nagodbe pred Trgovačkim sudom.</w:t>
      </w:r>
    </w:p>
    <w:p w:rsidRDefault="006B40C3" w:rsidP="006B40C3" w:rsidR="006B40C3" w:rsidRPr="00CD2F48">
      <w:pPr>
        <w:jc w:val="both"/>
        <w:rPr>
          <w:rStyle w:val="st"/>
          <w:rFonts w:cs="Arial"/>
        </w:rPr>
      </w:pPr>
    </w:p>
    <w:p w:rsidRDefault="006B40C3" w:rsidP="006B40C3" w:rsidR="006B40C3" w:rsidRPr="00CD2F48">
      <w:pPr>
        <w:jc w:val="both"/>
        <w:rPr>
          <w:rStyle w:val="st"/>
          <w:rFonts w:cs="Arial"/>
        </w:rPr>
      </w:pPr>
      <w:r w:rsidRPr="00CD2F48">
        <w:t>-dužnik Slaveks društvo s ograničenom odgovornošću, zastupano po direktoru  Slavko Krajinović , iz Sesveta, adresa: Varaždinska 48/a, Sesvete,  OIB:  73808101740, će vjerovniku</w:t>
      </w:r>
      <w:r w:rsidRPr="00CD2F48">
        <w:rPr>
          <w:rFonts w:cs="Arial"/>
        </w:rPr>
        <w:t xml:space="preserve"> </w:t>
      </w:r>
      <w:r w:rsidRPr="003A55CC">
        <w:rPr>
          <w:rFonts w:cs="Arial"/>
          <w:b/>
        </w:rPr>
        <w:t>SLAVKO KRAJINOVIĆ</w:t>
      </w:r>
      <w:r w:rsidRPr="00CD2F48">
        <w:rPr>
          <w:rFonts w:cs="Arial"/>
        </w:rPr>
        <w:t>, SESVETE, TRAKOŠĆANSKA 23, OIB:02644896521</w:t>
      </w:r>
      <w:r w:rsidRPr="00CD2F48">
        <w:rPr>
          <w:rStyle w:val="st"/>
          <w:rFonts w:cs="Arial"/>
        </w:rPr>
        <w:t xml:space="preserve"> namiriti 30 % ukupne utvrđene tražbine iz točke II. ove Nagodbe u iznosu od </w:t>
      </w:r>
      <w:r w:rsidRPr="00CD2F48">
        <w:t xml:space="preserve"> </w:t>
      </w:r>
      <w:r w:rsidRPr="00CD2F48">
        <w:rPr>
          <w:rFonts w:cs="Arial"/>
        </w:rPr>
        <w:t xml:space="preserve">12.233.165,42  </w:t>
      </w:r>
      <w:r w:rsidRPr="00CD2F48">
        <w:rPr>
          <w:rStyle w:val="st"/>
          <w:rFonts w:cs="Arial"/>
        </w:rPr>
        <w:t xml:space="preserve">kn,  pa smanjena tražbina iznosi </w:t>
      </w:r>
      <w:r w:rsidRPr="00CD2F48">
        <w:rPr>
          <w:rFonts w:hAnsi="Calibri" w:ascii="Calibri"/>
        </w:rPr>
        <w:t>3.669.949,63</w:t>
      </w:r>
      <w:r w:rsidRPr="00CD2F48">
        <w:rPr>
          <w:rStyle w:val="st"/>
          <w:rFonts w:cs="Arial"/>
        </w:rPr>
        <w:t xml:space="preserve"> kn, te će smanjenu tražbinu isplatiti  u </w:t>
      </w:r>
      <w:r w:rsidRPr="009167DF">
        <w:rPr>
          <w:rStyle w:val="st"/>
          <w:rFonts w:cs="Arial"/>
        </w:rPr>
        <w:t xml:space="preserve">2 (dva) </w:t>
      </w:r>
      <w:r w:rsidRPr="009167DF">
        <w:t xml:space="preserve">jednaka godišnja </w:t>
      </w:r>
      <w:r w:rsidRPr="00CD2F48">
        <w:rPr>
          <w:rStyle w:val="st"/>
          <w:rFonts w:cs="Arial"/>
        </w:rPr>
        <w:t>obroka (anuiteta)  beskamatno,</w:t>
      </w:r>
      <w:r w:rsidRPr="00CD2F48">
        <w:t xml:space="preserve"> prva rata dospijeva 01.01.201</w:t>
      </w:r>
      <w:r>
        <w:t>7</w:t>
      </w:r>
      <w:r w:rsidRPr="00CD2F48">
        <w:t>.</w:t>
      </w:r>
      <w:r w:rsidRPr="00CD2F48">
        <w:rPr>
          <w:rStyle w:val="st"/>
          <w:rFonts w:cs="Arial"/>
        </w:rPr>
        <w:t>, a</w:t>
      </w:r>
      <w:r>
        <w:rPr>
          <w:rStyle w:val="st"/>
          <w:rFonts w:cs="Arial"/>
        </w:rPr>
        <w:t xml:space="preserve"> sve počevši od dana pravomoć</w:t>
      </w:r>
      <w:r w:rsidRPr="00CD2F48">
        <w:rPr>
          <w:rStyle w:val="st"/>
          <w:rFonts w:cs="Arial"/>
        </w:rPr>
        <w:t>nosti predstečajne nagodbe pred Trgovačkim sudom.</w:t>
      </w:r>
    </w:p>
    <w:p w:rsidRDefault="006B40C3" w:rsidP="006B40C3" w:rsidR="006B40C3" w:rsidRPr="00CD2F48">
      <w:pPr>
        <w:jc w:val="center"/>
      </w:pPr>
      <w:r w:rsidRPr="00CD2F48">
        <w:t>VI.</w:t>
      </w:r>
    </w:p>
    <w:p w:rsidRDefault="006B40C3" w:rsidP="006B40C3" w:rsidR="006B40C3" w:rsidRPr="00CD2F48">
      <w:pPr>
        <w:jc w:val="both"/>
      </w:pPr>
    </w:p>
    <w:p w:rsidRDefault="006B40C3" w:rsidP="006B40C3" w:rsidR="006B40C3" w:rsidRPr="00CD2F48">
      <w:pPr>
        <w:jc w:val="both"/>
      </w:pPr>
      <w:r w:rsidRPr="00CD2F48">
        <w:t>Stranke suglasno utvrđuju da ova Nagodba ima snagu ovršne isprave za sve vjerovnike čije su tražbine utvrđene u postupku predstečajne nagodbe koji se  nad dužnikom Slaveks društvo s ograničenom odgovornošću, zastupano po direktoru  Slavko Krajinović , iz Sesveta, adresa: Varaždinska 48/a, Sesvete,  OIB:  73808101740, a vodio se pred Financijskom agencijom pod klasom UP-I/110/07/14-01/6443   Ur. Broj: 04-06-14-6443-12.</w:t>
      </w:r>
    </w:p>
    <w:p w:rsidRDefault="006B40C3" w:rsidP="006B40C3" w:rsidR="006B40C3" w:rsidRPr="00CD2F48">
      <w:pPr>
        <w:jc w:val="both"/>
      </w:pPr>
    </w:p>
    <w:p w:rsidRDefault="006B40C3" w:rsidP="006B40C3" w:rsidR="006B40C3" w:rsidRPr="00CD2F48">
      <w:pPr>
        <w:jc w:val="both"/>
      </w:pPr>
      <w:r w:rsidRPr="00CD2F48">
        <w:t>Stranke suglasno utvrđuju da ova Nagodba ima snagu i pravne učinke ovršne isprave temeljem koje svaki vjerovnik iz ove Nagodbe može ostvariti tražbinu u smislu točke V. Ove Nagodbe prema dužniku Slaveks društvo s ograničenom odgovornošću, zastupano po direktoru  Slavko Krajinović , iz Sesveta, adresa: Varaždinska 48/a, Sesvete,  OIB:  73808101740, te da svi vjerovnici zajedno ili svaki pojedinačno mogu ostvariti tražbine u smislu točke V. Ove Nagodbe prema dužniku.</w:t>
      </w:r>
    </w:p>
    <w:p w:rsidRDefault="006B40C3" w:rsidP="006B40C3" w:rsidR="006B40C3" w:rsidRPr="00CD2F48">
      <w:pPr>
        <w:jc w:val="both"/>
      </w:pPr>
    </w:p>
    <w:p w:rsidRDefault="006B40C3" w:rsidP="006B40C3" w:rsidR="006B40C3" w:rsidRPr="00D9359A">
      <w:pPr>
        <w:jc w:val="both"/>
      </w:pPr>
      <w:r w:rsidRPr="00CD2F48">
        <w:t>Stranke suglasno utvrđuju da se Slaveks društvo s ograničenom odgovornošću, zastupano po direktoru  Slavko Krajinović , iz Sesveta, adresa: Varaždinska 48/a, Sesvete,  OIB:  73</w:t>
      </w:r>
      <w:r w:rsidRPr="00D9359A">
        <w:t>808101740,  oslobađa od obveza namirenja tražbina vjerovnika iz Nagodbe ako namiri tražbine u skladu s točkom V. Ove Nagodbe.</w:t>
      </w:r>
    </w:p>
    <w:p w:rsidRDefault="006B40C3" w:rsidP="006B40C3" w:rsidR="006B40C3">
      <w:pPr>
        <w:jc w:val="both"/>
        <w:rPr>
          <w:color w:val="FF0000"/>
        </w:rPr>
      </w:pPr>
    </w:p>
    <w:p w:rsidRDefault="006B40C3" w:rsidP="006B40C3" w:rsidR="006B40C3" w:rsidRPr="00D81145">
      <w:pPr>
        <w:jc w:val="both"/>
        <w:rPr>
          <w:color w:val="FF0000"/>
        </w:rPr>
      </w:pPr>
    </w:p>
    <w:p w:rsidRDefault="006B40C3" w:rsidP="006B40C3" w:rsidR="006B40C3" w:rsidRPr="00CF6CD5">
      <w:pPr>
        <w:jc w:val="both"/>
      </w:pPr>
      <w:r w:rsidRPr="00CF6CD5">
        <w:t>Stranke suglasno utvrđuju da se dužnik Slaveks društvo s ograničenom odgovornošću, zastupano po direktoru  Slavko Krajinović , iz Sesveta, adresa: Varaždinska 48/a, Sesvete,  OIB:  73808101740, na temelju ove Nagodbe oslobađa od obveze da vjerovnicima isplati iznos koji je veći od iznosa tražbina u smislu točke V. ove Nagodbe, a rokovi plaćanja se odgađaju u skladu s ovom Nagodbom.</w:t>
      </w:r>
    </w:p>
    <w:p w:rsidRDefault="006B40C3" w:rsidP="006B40C3" w:rsidR="006B40C3" w:rsidRPr="00D81145">
      <w:pPr>
        <w:jc w:val="both"/>
        <w:rPr>
          <w:color w:val="FF0000"/>
        </w:rPr>
      </w:pPr>
    </w:p>
    <w:p w:rsidRDefault="006B40C3" w:rsidP="006B40C3" w:rsidR="006B40C3" w:rsidRPr="00CF6CD5">
      <w:pPr>
        <w:jc w:val="both"/>
      </w:pPr>
      <w:r w:rsidRPr="00CF6CD5">
        <w:t>Stranke utvrđuju da nakon pravomoćnosti rješenja o potvrdi ove Nagodbe nije dopušteno pokretanje ovršnog, upravnog ili parničnog postupka protiv dužnika Slaveks društvo s ograničenom odgovornošću, zastupano po direktoru  Slavko Krajinović , iz Sesveta, adresa: Varaždinska 48/a, Sesvete,  OIB:  73808101740, radi utvrđenja i ostvarenja tražbine koja je nastala prije otvaranja postupka predstečajne nagodbe koji se nad dužnikom, vodio pred Financijskom agencijom pod klasom  UP-I/110/07/14-01/6443   Ur. Broj: 04-06-14-6443-12, a u tom postupku nije prijavljena od strane vjerovnika niti je tu tražbinu dužnik uvrstio u popis obveza prema vjerovnicima iz članka 60. stavka 3. ovog  Zakona.</w:t>
      </w:r>
    </w:p>
    <w:p w:rsidRDefault="006B40C3" w:rsidP="006B40C3" w:rsidR="006B40C3" w:rsidRPr="00D81145">
      <w:pPr>
        <w:jc w:val="both"/>
        <w:rPr>
          <w:color w:val="FF0000"/>
        </w:rPr>
      </w:pPr>
    </w:p>
    <w:p w:rsidRDefault="006B40C3" w:rsidP="006B40C3" w:rsidR="006B40C3" w:rsidRPr="00CF6CD5">
      <w:pPr>
        <w:jc w:val="both"/>
      </w:pPr>
      <w:r w:rsidRPr="00CF6CD5">
        <w:t>U odnosu na tražbine vjerovnika utvrđene u postupku predstečajne nagodbe koji se nad dužnikom  Slaveks društvo s ograničenom odgovornošću, zastupano po direktoru  Slavko Krajinović , iz Sesveta, adresa: Varaždinska 48/a, Sesvete,  OIB:  73808101740, vodio pred Financijskom agencijom pod klasom UP-I/110/07/14-01/6443   Ur. Broj: 04-06-14-6443-12 i obuhvaćene ovom Nagodbom, ovršni i upravni postupci pokrenuti prije otvaranja postupka poredstečajne nagodbe obustavit će se, a u parničnim postupcima sud će u odnosu na te tražbine odbaciti tužbu, na prijedlog dužnika podnesen nakon pravomoćnosti rješenja o potvrdi predstečajne nagodbe.</w:t>
      </w:r>
    </w:p>
    <w:p w:rsidRDefault="006B40C3" w:rsidP="006B40C3" w:rsidR="006B40C3" w:rsidRPr="00D81145">
      <w:pPr>
        <w:jc w:val="both"/>
        <w:rPr>
          <w:color w:val="FF0000"/>
        </w:rPr>
      </w:pPr>
    </w:p>
    <w:p w:rsidRDefault="006B40C3" w:rsidP="006B40C3" w:rsidR="006B40C3" w:rsidRPr="00CF6CD5">
      <w:pPr>
        <w:jc w:val="both"/>
      </w:pPr>
      <w:r w:rsidRPr="00CF6CD5">
        <w:t>Ovršne isprave koje se odnose na tražbine iz ove Nagodbe gube pravnu snagu u odnosu na dužnika  Slaveks društvo s ograničenom odgovornošću, zastupano po direktoru  Slavko Krajinović , iz Sesveta, adresa: Varaždinska 48/a, Sesvete,  OIB:  73808101740. Ovršne isprave razlučnih vjerovnika ne gube pravnu snagu glede namirenja na predmetu na kojem postoji razlučno pravo.</w:t>
      </w:r>
    </w:p>
    <w:p w:rsidRDefault="006B40C3" w:rsidP="006B40C3" w:rsidR="006B40C3" w:rsidRPr="00D81145">
      <w:pPr>
        <w:jc w:val="both"/>
        <w:rPr>
          <w:color w:val="FF0000"/>
        </w:rPr>
      </w:pPr>
    </w:p>
    <w:p w:rsidRDefault="006B40C3" w:rsidP="006B40C3" w:rsidR="006B40C3" w:rsidRPr="00CF6CD5">
      <w:pPr>
        <w:jc w:val="both"/>
      </w:pPr>
      <w:r w:rsidRPr="00CF6CD5">
        <w:t xml:space="preserve">Izjave o odricanju od prava na odvojeno namirenje razlučnih vjerovnika dane u postupku predstečajne nagodbe koji se nad dužnikom Slaveks društvo s ograničenom odgovornošću, zastupano po direktoru  Slavko Krajinović , iz Sesveta, adresa: Varaždinska 48/a, Sesvete,  OIB:  73808101740, vodio pred Financijskom agencijom pod klasom UP-I/110/07/14-01/6443   Ur. Broj: 04-06-14-6443-12, se smatraju samo izjavama o odricanju od pokretanja i vođenja postupka prisilne naplate za vrijeme trajanja navedenog postupka predstečajne nagodbe  i za vrijeme urednog izvršavanja ove Nagodbe. Navedene izjave o odricanju ne znače odricanje od upisanog založnog prava ili druge vrste razlučnog prava niti se one smatraju brisovnim očitovanjima. U slučaju neurednog izvršavanja obveza preuzetih ovom Nagodbom, razlučni vjerovnici koji su se u  postupku predstečajne nagodbe koji se nad dužnikom Slaveks društvo s ograničenom odgovornošću, zastupano po direktoru  Slavko Krajinović , iz Sesveta, adresa: Varaždinska 48/a, Sesvete,  OIB:  73808101740, vodio pred Financijskom agencijom pod klasom UP-I/110/07/14-01/6443   Ur. Broj: 04-06-14-6443-12 </w:t>
      </w:r>
      <w:r w:rsidRPr="00CF6CD5">
        <w:lastRenderedPageBreak/>
        <w:t>odrekli prava na odvojeno namirenje, imaju pravo namiriti svoje tražbine  iz predmeta razlučnog prava neovisno o danoj izjavi o odricanju od prava na odvojeno namirenje.</w:t>
      </w:r>
    </w:p>
    <w:p w:rsidRDefault="006B40C3" w:rsidP="006B40C3" w:rsidR="006B40C3" w:rsidRPr="00D81145">
      <w:pPr>
        <w:jc w:val="both"/>
        <w:rPr>
          <w:color w:val="FF0000"/>
        </w:rPr>
      </w:pPr>
    </w:p>
    <w:p w:rsidRDefault="006B40C3" w:rsidP="006B40C3" w:rsidR="006B40C3" w:rsidRPr="00CF6CD5">
      <w:pPr>
        <w:jc w:val="both"/>
      </w:pPr>
      <w:r w:rsidRPr="00CF6CD5">
        <w:t>Ako se ova nagodba potpuno ne izvrši, vjerovnici koji su namireni u smislu točke V. ove Nagodbe nisu dužni vratiti ono što su primili, a tražbine tih vjerovnika smatrat će se potpuno namirenim ako su namireni iznosi utvrđeni u točki V. ove Nagodbe.</w:t>
      </w:r>
    </w:p>
    <w:p w:rsidRDefault="006B40C3" w:rsidP="006B40C3" w:rsidR="006B40C3" w:rsidRPr="00CF6CD5">
      <w:pPr>
        <w:jc w:val="both"/>
      </w:pPr>
    </w:p>
    <w:p w:rsidRDefault="006B40C3" w:rsidP="006B40C3" w:rsidR="006B40C3" w:rsidRPr="00CF6CD5">
      <w:pPr>
        <w:jc w:val="both"/>
      </w:pPr>
      <w:r w:rsidRPr="00CF6CD5">
        <w:t>Vjerovnici koji su djelomično namireni u smislu točke V. ove Nagodbe mogu prijaviti u stečajnom postupku koji bi se vodio nad dužnikom Slaveks društvo s ograničenom odgovornošću, zastupano po direktoru  Slavko Krajinović , iz Sesveta, adresa: Varaždinska 48/a, Sesvete,  OIB:  73808101740,  ukupnu smanjenu tražbinu iz točke V. ove Nagodbe umanjenu za iznos koji se smatra da je po ovoj Nagodbi namiren.</w:t>
      </w:r>
    </w:p>
    <w:p w:rsidRDefault="006B40C3" w:rsidP="006B40C3" w:rsidR="006B40C3" w:rsidRPr="00D81145">
      <w:pPr>
        <w:jc w:val="both"/>
        <w:rPr>
          <w:color w:val="FF0000"/>
        </w:rPr>
      </w:pPr>
    </w:p>
    <w:p w:rsidRDefault="006B40C3" w:rsidP="006B40C3" w:rsidR="006B40C3" w:rsidRPr="00CF6CD5">
      <w:pPr>
        <w:jc w:val="both"/>
      </w:pPr>
      <w:r w:rsidRPr="00CF6CD5">
        <w:t>Vjerovnici koji ni djelomično nisu namireni u smislu točke V. ove Nagodbe mogu prijaviti  tražbine u stečajnom postupku koji bi se vodio nad dužnikom Slaveks društvo s ograničenom odgovornošću, zastupano po direktoru  Slavko Krajinović , iz Sesveta, adresa: Varaždinska 48/a, Sesvete,  OIB:  73808101740.</w:t>
      </w:r>
    </w:p>
    <w:p w:rsidRDefault="006B40C3" w:rsidP="006B40C3" w:rsidR="006B40C3" w:rsidRPr="00CF6CD5">
      <w:pPr>
        <w:jc w:val="both"/>
      </w:pPr>
    </w:p>
    <w:p w:rsidRDefault="006B40C3" w:rsidP="006B40C3" w:rsidR="006B40C3" w:rsidRPr="00EE6A91">
      <w:pPr>
        <w:jc w:val="both"/>
      </w:pPr>
    </w:p>
    <w:p w:rsidRDefault="006B40C3" w:rsidP="006B40C3" w:rsidR="006B40C3" w:rsidRPr="00EE6A91">
      <w:pPr>
        <w:jc w:val="center"/>
      </w:pPr>
      <w:r w:rsidRPr="00EE6A91">
        <w:t>O b r a z l o ž e nj e</w:t>
      </w:r>
    </w:p>
    <w:p w:rsidRDefault="006B40C3" w:rsidP="006B40C3" w:rsidR="006B40C3" w:rsidRPr="00EE6A91">
      <w:pPr>
        <w:jc w:val="both"/>
      </w:pPr>
    </w:p>
    <w:p w:rsidRDefault="006B40C3" w:rsidP="006B40C3" w:rsidR="006B40C3" w:rsidRPr="00A04B87">
      <w:pPr>
        <w:jc w:val="both"/>
      </w:pPr>
      <w:r w:rsidRPr="00A04B87">
        <w:t>Dužnik</w:t>
      </w:r>
      <w:r w:rsidRPr="006F209E">
        <w:t xml:space="preserve"> </w:t>
      </w:r>
      <w:r>
        <w:t>SLAVEKS, d.o.o., Sesvete (Grad Zagreb), Varaždinska 48/a, OIB: 73808101740, MBS: 080085039</w:t>
      </w:r>
      <w:r w:rsidRPr="00A04B87">
        <w:t xml:space="preserve">, podnio je na temelju odredbe čl. 66. st. 1. Zakona o financijskom poslovanju i predstečajnoj nagodbi </w:t>
      </w:r>
      <w:r w:rsidRPr="00CE7C0D">
        <w:t>("Narodne novine" broj 108/2012, 144/2012, 81/2013, 112/2013)</w:t>
      </w:r>
      <w:r>
        <w:t xml:space="preserve"> </w:t>
      </w:r>
      <w:r w:rsidRPr="00A04B87">
        <w:t>prijedlog za sklapanje predstečajne nagodbe.</w:t>
      </w:r>
    </w:p>
    <w:p w:rsidRDefault="006B40C3" w:rsidP="006B40C3" w:rsidR="006B40C3" w:rsidRPr="00AB73DB">
      <w:pPr>
        <w:jc w:val="both"/>
        <w:rPr>
          <w:color w:val="FF0000"/>
        </w:rPr>
      </w:pPr>
    </w:p>
    <w:p w:rsidRDefault="006B40C3" w:rsidP="006B40C3" w:rsidR="006B40C3" w:rsidRPr="005F1434">
      <w:pPr>
        <w:jc w:val="both"/>
      </w:pPr>
      <w:r w:rsidRPr="00A04B87">
        <w:t>Sud je sukladno dostavljenim ispravama i provjerom podataka na web-stranici Fine utvrdio da su ispunjene pretpostavke za određivanje ročišta radi sklapanja predstečajne nagodbe</w:t>
      </w:r>
      <w:r w:rsidRPr="00AB73DB">
        <w:rPr>
          <w:color w:val="FF0000"/>
        </w:rPr>
        <w:t xml:space="preserve">, </w:t>
      </w:r>
      <w:r w:rsidRPr="00B54965">
        <w:t>a oglas</w:t>
      </w:r>
      <w:r w:rsidRPr="00AB73DB">
        <w:rPr>
          <w:color w:val="FF0000"/>
        </w:rPr>
        <w:t xml:space="preserve"> </w:t>
      </w:r>
      <w:r w:rsidRPr="009F059F">
        <w:t xml:space="preserve">s pozivom na ročište objavljen je na web stranici Financijske agencije od 07.7.2015. te na </w:t>
      </w:r>
      <w:r w:rsidRPr="005F1434">
        <w:t>oglasnoj ploči suda od 7.7.2015. do 16.07.2015. Oglas o održavanju današnjeg ročišta bio je i na e oglasnoj ploči suda od 7.7.2015. do 16.07.2015. godine.</w:t>
      </w:r>
    </w:p>
    <w:p w:rsidRDefault="006B40C3" w:rsidP="006B40C3" w:rsidR="006B40C3" w:rsidRPr="00CE7C0D">
      <w:pPr>
        <w:jc w:val="both"/>
        <w:rPr>
          <w:color w:val="FF0000"/>
        </w:rPr>
      </w:pPr>
    </w:p>
    <w:p w:rsidRDefault="006B40C3" w:rsidP="006B40C3" w:rsidR="006B40C3" w:rsidRPr="009F059F">
      <w:pPr>
        <w:jc w:val="both"/>
      </w:pPr>
      <w:r w:rsidRPr="00A04B87">
        <w:t>Na ročištu za sklapanje</w:t>
      </w:r>
      <w:r>
        <w:t xml:space="preserve"> predstečajne nagodbe održanom 21</w:t>
      </w:r>
      <w:r w:rsidRPr="00A04B87">
        <w:t>.</w:t>
      </w:r>
      <w:r>
        <w:t xml:space="preserve"> srpnja</w:t>
      </w:r>
      <w:r w:rsidRPr="00A04B87">
        <w:t xml:space="preserve"> 2015., pristanak za sklapanje predstečajne nagodbe dali su dužnik, i vjerovnici  čije </w:t>
      </w:r>
      <w:r w:rsidRPr="009F059F">
        <w:t xml:space="preserve">tražbine 16.673.098,08 kuna od 22.731.981,90 kn ukupno utvrđenih tražbina, što predstavlja 73,34% ili više od 2/3 vrijednosti ukupno utvrđenih tražbina, čime je ostvarena potrebna većina propisana čl. 66. st. 7. u vezi s čl. 63. ZFPPN-a. Slijedom navedenog, sud je riješio kao u izreci ovog rješenja </w:t>
      </w:r>
    </w:p>
    <w:p w:rsidRDefault="006B40C3" w:rsidP="006B40C3" w:rsidR="006B40C3" w:rsidRPr="00EE6A91">
      <w:pPr>
        <w:jc w:val="both"/>
      </w:pPr>
    </w:p>
    <w:p w:rsidRDefault="007C418E" w:rsidP="006B40C3" w:rsidR="009E34B4">
      <w:pPr>
        <w:jc w:val="center"/>
      </w:pPr>
      <w:r>
        <w:t xml:space="preserve">U Zagrebu </w:t>
      </w:r>
      <w:r w:rsidR="000A4BD4">
        <w:t>2</w:t>
      </w:r>
      <w:r w:rsidR="006B40C3">
        <w:t>1</w:t>
      </w:r>
      <w:r w:rsidR="009E34B4">
        <w:t>.</w:t>
      </w:r>
      <w:r w:rsidR="006B40C3">
        <w:t xml:space="preserve"> srpnja</w:t>
      </w:r>
      <w:r w:rsidR="009E34B4">
        <w:t xml:space="preserve"> 201</w:t>
      </w:r>
      <w:r w:rsidR="006B40C3">
        <w:t>5</w:t>
      </w:r>
      <w:r w:rsidR="009E34B4">
        <w:t>.</w:t>
      </w:r>
      <w:r>
        <w:t xml:space="preserve"> godine</w:t>
      </w:r>
    </w:p>
    <w:p w:rsidRDefault="009E34B4" w:rsidP="00E91121" w:rsidR="00FC2322">
      <w:pPr>
        <w:pStyle w:val="Podnaslov"/>
        <w:ind w:firstLine="708" w:left="4956"/>
        <w:rPr>
          <w:rFonts w:hAnsi="Times New Roman" w:ascii="Times New Roman"/>
          <w:b w:val="false"/>
          <w:color w:val="auto"/>
          <w:szCs w:val="24"/>
        </w:rPr>
      </w:pPr>
      <w:r>
        <w:tab/>
      </w:r>
      <w:r>
        <w:tab/>
      </w:r>
      <w:r>
        <w:tab/>
      </w:r>
      <w:r>
        <w:tab/>
      </w:r>
      <w:r w:rsidR="006B40C3">
        <w:tab/>
      </w:r>
      <w:r>
        <w:tab/>
      </w:r>
      <w:r w:rsidR="00FC2322">
        <w:rPr>
          <w:rFonts w:hAnsi="Times New Roman" w:ascii="Times New Roman"/>
          <w:b w:val="false"/>
          <w:color w:val="auto"/>
          <w:szCs w:val="24"/>
        </w:rPr>
        <w:t>Stečajni sudac:</w:t>
      </w:r>
    </w:p>
    <w:p w:rsidRDefault="00FC2322" w:rsidP="00E91121" w:rsidR="00FC2322">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Nikola Ribarić v.r.</w:t>
      </w:r>
    </w:p>
    <w:p w:rsidRDefault="00FC2322" w:rsidP="00E91121" w:rsidR="00FC2322">
      <w:pPr>
        <w:pStyle w:val="Podnaslov"/>
        <w:ind w:firstLine="720" w:left="4320"/>
        <w:rPr>
          <w:rFonts w:hAnsi="Times New Roman" w:ascii="Times New Roman"/>
          <w:b w:val="false"/>
          <w:color w:val="auto"/>
          <w:szCs w:val="24"/>
        </w:rPr>
      </w:pPr>
    </w:p>
    <w:p w:rsidRDefault="00FC2322" w:rsidP="00E91121" w:rsidR="00FC2322">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FC2322" w:rsidP="00E91121" w:rsidR="00FC232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078B9" w:rsidP="00FC2322" w:rsidR="001078B9">
      <w:pPr>
        <w:pStyle w:val="Tijeloteksta"/>
        <w:ind w:left="5760"/>
      </w:pPr>
    </w:p>
    <w:p w:rsidRDefault="009E34B4" w:rsidP="006B40C3" w:rsidR="009E34B4">
      <w:pPr>
        <w:jc w:val="both"/>
      </w:pPr>
      <w:r>
        <w:t xml:space="preserve">UPUTA O PRAVNOM LIJEKU: </w:t>
      </w:r>
    </w:p>
    <w:p w:rsidRDefault="009E34B4" w:rsidP="006B40C3" w:rsidR="009E34B4">
      <w:pPr>
        <w:jc w:val="both"/>
      </w:pPr>
      <w:r>
        <w:t>Protiv rješenja o odobravanju ove predstečajne nagodbe može se izjaviti žalba u roku od 8 dana. Žalba se podnosi ovom sudu za Visoki trgovački sud RH u 2 primjerka.</w:t>
      </w:r>
    </w:p>
    <w:p w:rsidRDefault="000A4BD4" w:rsidP="006B40C3" w:rsidR="000A4BD4">
      <w:pPr>
        <w:jc w:val="both"/>
      </w:pPr>
    </w:p>
    <w:p w:rsidRDefault="00FC2322" w:rsidP="006B40C3" w:rsidR="00FC2322">
      <w:pPr>
        <w:jc w:val="both"/>
      </w:pPr>
    </w:p>
    <w:p w:rsidRDefault="00FC2322" w:rsidP="006B40C3" w:rsidR="00FC2322">
      <w:pPr>
        <w:jc w:val="both"/>
      </w:pPr>
    </w:p>
    <w:p w:rsidRDefault="00FC2322" w:rsidP="006B40C3" w:rsidR="00FC2322">
      <w:pPr>
        <w:jc w:val="both"/>
      </w:pPr>
    </w:p>
    <w:p w:rsidRDefault="000A4BD4" w:rsidP="006B40C3" w:rsidR="000A4BD4">
      <w:pPr>
        <w:jc w:val="both"/>
      </w:pPr>
      <w:r>
        <w:t>DNA:</w:t>
      </w:r>
    </w:p>
    <w:p w:rsidRDefault="006B40C3" w:rsidP="006B40C3" w:rsidR="006B40C3">
      <w:pPr>
        <w:jc w:val="both"/>
      </w:pPr>
      <w:r>
        <w:t>SLAVEKS, d.o.o., Sesvete (Grad Zagreb), Varaždinska 48/a,</w:t>
      </w:r>
    </w:p>
    <w:p w:rsidRDefault="005E5BD3" w:rsidP="006B40C3" w:rsidR="005E5BD3">
      <w:pPr>
        <w:jc w:val="both"/>
      </w:pPr>
      <w:r>
        <w:t xml:space="preserve">RH po ŽDO </w:t>
      </w:r>
      <w:r w:rsidR="006B40C3">
        <w:t>Zagreb</w:t>
      </w:r>
    </w:p>
    <w:p w:rsidRDefault="006B40C3" w:rsidP="006B40C3" w:rsidR="006B40C3">
      <w:pPr>
        <w:jc w:val="both"/>
      </w:pPr>
      <w:r>
        <w:t>Ministarstvo financija, Porezna uprava</w:t>
      </w:r>
    </w:p>
    <w:p w:rsidRDefault="000A4BD4" w:rsidP="006B40C3" w:rsidR="000A4BD4">
      <w:pPr>
        <w:jc w:val="both"/>
      </w:pPr>
      <w:r>
        <w:t>FINA kao oglas uz dopis</w:t>
      </w:r>
    </w:p>
    <w:p w:rsidRDefault="000A4BD4" w:rsidP="006B40C3" w:rsidR="000A4BD4">
      <w:pPr>
        <w:jc w:val="both"/>
      </w:pPr>
      <w:r>
        <w:t>spis</w:t>
      </w:r>
    </w:p>
    <w:sectPr w:rsidSect="00435549" w:rsidR="000A4BD4">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77C3" w:rsidR="002F77C3">
      <w:r>
        <w:separator/>
      </w:r>
    </w:p>
  </w:endnote>
  <w:endnote w:id="0" w:type="continuationSeparator">
    <w:p w:rsidRDefault="002F77C3" w:rsidR="002F77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77C3" w:rsidR="002F77C3">
      <w:r>
        <w:separator/>
      </w:r>
    </w:p>
  </w:footnote>
  <w:footnote w:id="0" w:type="continuationSeparator">
    <w:p w:rsidRDefault="002F77C3" w:rsidR="002F77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86A" w:rsidP="000107DA" w:rsidR="000D086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86A" w:rsidR="000D086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86A" w:rsidP="000107DA" w:rsidR="000D086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4042C">
      <w:rPr>
        <w:rStyle w:val="Brojstranice"/>
        <w:noProof/>
      </w:rPr>
      <w:t>23</w:t>
    </w:r>
    <w:r>
      <w:rPr>
        <w:rStyle w:val="Brojstranice"/>
      </w:rPr>
      <w:fldChar w:fldCharType="end"/>
    </w:r>
  </w:p>
  <w:p w:rsidRDefault="001F04B2" w:rsidR="000D086A">
    <w:pPr>
      <w:pStyle w:val="Zaglavlje"/>
    </w:pPr>
    <w:r>
      <w:tab/>
    </w:r>
    <w:r>
      <w:tab/>
    </w:r>
    <w:r w:rsidRPr="001F04B2">
      <w:t>72 Stpn -</w:t>
    </w:r>
    <w:r w:rsidR="006B40C3">
      <w:t>77/2015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92454"/>
    <w:multiLevelType w:val="hybridMultilevel"/>
    <w:tmpl w:val="3392DB2A"/>
    <w:lvl w:tplc="D27A35C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9AA0CB8"/>
    <w:multiLevelType w:val="hybridMultilevel"/>
    <w:tmpl w:val="BDD08B0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AC95F4F"/>
    <w:multiLevelType w:val="hybridMultilevel"/>
    <w:tmpl w:val="FBB03A0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4FD29F5"/>
    <w:multiLevelType w:val="hybridMultilevel"/>
    <w:tmpl w:val="79AC34BE"/>
    <w:lvl w:tplc="041A000F" w:ilvl="0">
      <w:start w:val="1"/>
      <w:numFmt w:val="decimal"/>
      <w:lvlText w:val="%1."/>
      <w:lvlJc w:val="left"/>
      <w:pPr>
        <w:ind w:hanging="360" w:left="502"/>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2063A98"/>
    <w:multiLevelType w:val="hybridMultilevel"/>
    <w:tmpl w:val="886E86C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7B441E5"/>
    <w:multiLevelType w:val="hybridMultilevel"/>
    <w:tmpl w:val="E49CB0D2"/>
    <w:lvl w:tplc="268E92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3"/>
  </w:num>
  <w:num w:numId="4">
    <w:abstractNumId w:val="5"/>
  </w:num>
  <w:num w:numId="5">
    <w:abstractNumId w:val="2"/>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9"/>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34B4"/>
    <w:rsid w:val="000107DA"/>
    <w:rsid w:val="00072ADA"/>
    <w:rsid w:val="000A4BD4"/>
    <w:rsid w:val="000D086A"/>
    <w:rsid w:val="001078B9"/>
    <w:rsid w:val="001F04B2"/>
    <w:rsid w:val="0024042C"/>
    <w:rsid w:val="00267DF9"/>
    <w:rsid w:val="002F77C3"/>
    <w:rsid w:val="00435549"/>
    <w:rsid w:val="004D3597"/>
    <w:rsid w:val="004F6B83"/>
    <w:rsid w:val="005B2FFC"/>
    <w:rsid w:val="005D58B1"/>
    <w:rsid w:val="005E5BD3"/>
    <w:rsid w:val="005F6BF5"/>
    <w:rsid w:val="0062724B"/>
    <w:rsid w:val="006768A8"/>
    <w:rsid w:val="006B40C3"/>
    <w:rsid w:val="006C0782"/>
    <w:rsid w:val="006C5BB8"/>
    <w:rsid w:val="0071658B"/>
    <w:rsid w:val="007C418E"/>
    <w:rsid w:val="009E34B4"/>
    <w:rsid w:val="009E4469"/>
    <w:rsid w:val="00B62667"/>
    <w:rsid w:val="00B853EA"/>
    <w:rsid w:val="00C70834"/>
    <w:rsid w:val="00D05127"/>
    <w:rsid w:val="00E50CFF"/>
    <w:rsid w:val="00FA5266"/>
    <w:rsid w:val="00FC23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E34B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853EA"/>
    <w:pPr>
      <w:jc w:val="both"/>
    </w:pPr>
  </w:style>
  <w:style w:styleId="Tekstbalonia" w:type="paragraph">
    <w:name w:val="Balloon Text"/>
    <w:basedOn w:val="Normal"/>
    <w:semiHidden/>
    <w:rsid w:val="00B853EA"/>
    <w:rPr>
      <w:rFonts w:cs="Tahoma" w:hAnsi="Tahoma" w:ascii="Tahoma"/>
      <w:sz w:val="16"/>
      <w:szCs w:val="16"/>
    </w:rPr>
  </w:style>
  <w:style w:styleId="Zaglavlje" w:type="paragraph">
    <w:name w:val="header"/>
    <w:basedOn w:val="Normal"/>
    <w:rsid w:val="00435549"/>
    <w:pPr>
      <w:tabs>
        <w:tab w:pos="4536" w:val="center"/>
        <w:tab w:pos="9072" w:val="right"/>
      </w:tabs>
    </w:pPr>
  </w:style>
  <w:style w:styleId="Brojstranice" w:type="character">
    <w:name w:val="page number"/>
    <w:basedOn w:val="Zadanifontodlomka"/>
    <w:rsid w:val="00435549"/>
  </w:style>
  <w:style w:styleId="Podnoje" w:type="paragraph">
    <w:name w:val="footer"/>
    <w:basedOn w:val="Normal"/>
    <w:link w:val="PodnojeChar"/>
    <w:rsid w:val="001F04B2"/>
    <w:pPr>
      <w:tabs>
        <w:tab w:pos="4536" w:val="center"/>
        <w:tab w:pos="9072" w:val="right"/>
      </w:tabs>
    </w:pPr>
  </w:style>
  <w:style w:customStyle="true" w:styleId="PodnojeChar" w:type="character">
    <w:name w:val="Podnožje Char"/>
    <w:link w:val="Podnoje"/>
    <w:rsid w:val="001F04B2"/>
    <w:rPr>
      <w:sz w:val="24"/>
      <w:szCs w:val="24"/>
    </w:rPr>
  </w:style>
  <w:style w:styleId="Odlomakpopisa" w:type="paragraph">
    <w:name w:val="List Paragraph"/>
    <w:basedOn w:val="Normal"/>
    <w:uiPriority w:val="34"/>
    <w:qFormat/>
    <w:rsid w:val="006B40C3"/>
    <w:pPr>
      <w:ind w:left="708"/>
    </w:pPr>
  </w:style>
  <w:style w:customStyle="true" w:styleId="st" w:type="character">
    <w:name w:val="st"/>
    <w:rsid w:val="006B40C3"/>
  </w:style>
  <w:style w:styleId="Podnaslov" w:type="paragraph">
    <w:name w:val="Subtitle"/>
    <w:basedOn w:val="Normal"/>
    <w:link w:val="PodnaslovChar"/>
    <w:qFormat/>
    <w:rsid w:val="00FC2322"/>
    <w:pPr>
      <w:jc w:val="both"/>
    </w:pPr>
    <w:rPr>
      <w:rFonts w:hAnsi="Tahoma" w:ascii="Tahoma"/>
      <w:b/>
      <w:color w:val="0000FF"/>
      <w:szCs w:val="20"/>
    </w:rPr>
  </w:style>
  <w:style w:customStyle="true" w:styleId="PodnaslovChar" w:type="character">
    <w:name w:val="Podnaslov Char"/>
    <w:basedOn w:val="Zadanifontodlomka"/>
    <w:link w:val="Podnaslov"/>
    <w:rsid w:val="00FC2322"/>
    <w:rPr>
      <w:rFonts w:hAnsi="Tahoma" w:ascii="Tahoma"/>
      <w:b/>
      <w:color w:val="0000FF"/>
      <w:sz w:val="24"/>
    </w:rPr>
  </w:style>
  <w:style w:styleId="Tekstrezerviranogmjesta" w:type="character">
    <w:name w:val="Placeholder Text"/>
    <w:basedOn w:val="Zadanifontodlomka"/>
    <w:uiPriority w:val="99"/>
    <w:semiHidden/>
    <w:rsid w:val="0024042C"/>
    <w:rPr>
      <w:color w:val="808080"/>
      <w:bdr w:space="0" w:sz="0" w:color="auto" w:val="none"/>
      <w:shd w:fill="auto" w:color="auto" w:val="clear"/>
    </w:rPr>
  </w:style>
  <w:style w:customStyle="true" w:styleId="eSPISCCParagraphDefaultFont" w:type="character">
    <w:name w:val="eSPIS_CC_Paragraph Default Font"/>
    <w:basedOn w:val="Zadanifontodlomka"/>
    <w:rsid w:val="002404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4042C"/>
    <w:rPr>
      <w:bdr w:space="0" w:sz="0" w:color="auto" w:val="none"/>
      <w:shd w:fill="FFFFCC" w:color="auto" w:val="clear"/>
      <w:lang w:val="hr-HR"/>
    </w:rPr>
  </w:style>
  <w:style w:customStyle="true" w:styleId="PozadinaSvijetloCrvena" w:type="character">
    <w:name w:val="Pozadina_SvijetloCrvena"/>
    <w:basedOn w:val="eSPISCCParagraphDefaultFont"/>
    <w:rsid w:val="002404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404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E34B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853EA"/>
    <w:pPr>
      <w:jc w:val="both"/>
    </w:pPr>
  </w:style>
  <w:style w:styleId="Tekstbalonia" w:type="paragraph">
    <w:name w:val="Balloon Text"/>
    <w:basedOn w:val="Normal"/>
    <w:semiHidden/>
    <w:rsid w:val="00B853EA"/>
    <w:rPr>
      <w:rFonts w:ascii="Tahoma" w:cs="Tahoma" w:hAnsi="Tahoma"/>
      <w:sz w:val="16"/>
      <w:szCs w:val="16"/>
    </w:rPr>
  </w:style>
  <w:style w:styleId="Zaglavlje" w:type="paragraph">
    <w:name w:val="header"/>
    <w:basedOn w:val="Normal"/>
    <w:rsid w:val="00435549"/>
    <w:pPr>
      <w:tabs>
        <w:tab w:pos="4536" w:val="center"/>
        <w:tab w:pos="9072" w:val="right"/>
      </w:tabs>
    </w:pPr>
  </w:style>
  <w:style w:styleId="Brojstranice" w:type="character">
    <w:name w:val="page number"/>
    <w:basedOn w:val="Zadanifontodlomka"/>
    <w:rsid w:val="00435549"/>
  </w:style>
  <w:style w:styleId="Podnoje" w:type="paragraph">
    <w:name w:val="footer"/>
    <w:basedOn w:val="Normal"/>
    <w:link w:val="PodnojeChar"/>
    <w:rsid w:val="001F04B2"/>
    <w:pPr>
      <w:tabs>
        <w:tab w:pos="4536" w:val="center"/>
        <w:tab w:pos="9072" w:val="right"/>
      </w:tabs>
    </w:pPr>
  </w:style>
  <w:style w:customStyle="1" w:styleId="PodnojeChar" w:type="character">
    <w:name w:val="Podnožje Char"/>
    <w:link w:val="Podnoje"/>
    <w:rsid w:val="001F04B2"/>
    <w:rPr>
      <w:sz w:val="24"/>
      <w:szCs w:val="24"/>
    </w:rPr>
  </w:style>
  <w:style w:styleId="Odlomakpopisa" w:type="paragraph">
    <w:name w:val="List Paragraph"/>
    <w:basedOn w:val="Normal"/>
    <w:uiPriority w:val="34"/>
    <w:qFormat/>
    <w:rsid w:val="006B40C3"/>
    <w:pPr>
      <w:ind w:left="708"/>
    </w:pPr>
  </w:style>
  <w:style w:customStyle="1" w:styleId="st" w:type="character">
    <w:name w:val="st"/>
    <w:rsid w:val="006B40C3"/>
  </w:style>
  <w:style w:styleId="Podnaslov" w:type="paragraph">
    <w:name w:val="Subtitle"/>
    <w:basedOn w:val="Normal"/>
    <w:link w:val="PodnaslovChar"/>
    <w:qFormat/>
    <w:rsid w:val="00FC2322"/>
    <w:pPr>
      <w:jc w:val="both"/>
    </w:pPr>
    <w:rPr>
      <w:rFonts w:ascii="Tahoma" w:hAnsi="Tahoma"/>
      <w:b/>
      <w:color w:val="0000FF"/>
      <w:szCs w:val="20"/>
    </w:rPr>
  </w:style>
  <w:style w:customStyle="1" w:styleId="PodnaslovChar" w:type="character">
    <w:name w:val="Podnaslov Char"/>
    <w:basedOn w:val="Zadanifontodlomka"/>
    <w:link w:val="Podnaslov"/>
    <w:rsid w:val="00FC2322"/>
    <w:rPr>
      <w:rFonts w:ascii="Tahoma" w:hAnsi="Tahoma"/>
      <w:b/>
      <w:color w:val="0000FF"/>
      <w:sz w:val="24"/>
    </w:rPr>
  </w:style>
  <w:style w:styleId="Tekstrezerviranogmjesta" w:type="character">
    <w:name w:val="Placeholder Text"/>
    <w:basedOn w:val="Zadanifontodlomka"/>
    <w:uiPriority w:val="99"/>
    <w:semiHidden/>
    <w:rsid w:val="0024042C"/>
    <w:rPr>
      <w:color w:val="808080"/>
      <w:bdr w:color="auto" w:space="0" w:sz="0" w:val="none"/>
      <w:shd w:color="auto" w:fill="auto" w:val="clear"/>
    </w:rPr>
  </w:style>
  <w:style w:customStyle="1" w:styleId="eSPISCCParagraphDefaultFont" w:type="character">
    <w:name w:val="eSPIS_CC_Paragraph Default Font"/>
    <w:basedOn w:val="Zadanifontodlomka"/>
    <w:rsid w:val="002404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042C"/>
    <w:rPr>
      <w:bdr w:color="auto" w:space="0" w:sz="0" w:val="none"/>
      <w:shd w:color="auto" w:fill="FFFFCC" w:val="clear"/>
      <w:lang w:val="hr-HR"/>
    </w:rPr>
  </w:style>
  <w:style w:customStyle="1" w:styleId="PozadinaSvijetloCrvena" w:type="character">
    <w:name w:val="Pozadina_SvijetloCrvena"/>
    <w:basedOn w:val="eSPISCCParagraphDefaultFont"/>
    <w:rsid w:val="002404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04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srpnja 2015.</izvorni_sadrzaj>
    <derivirana_varijabla naziv="DomainObject.DatumDonosenjaOdluke_1">21. srpnja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izvorni_sadrzaj>
    <derivirana_varijabla naziv="DomainObject.Predmet.Broj_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Stpn-77/2015</izvorni_sadrzaj>
    <derivirana_varijabla naziv="DomainObject.Predmet.OznakaBroj_1">Stpn-77/2015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SLAVEKS d.o.o.</izvorni_sadrzaj>
    <derivirana_varijabla naziv="DomainObject.Predmet.ProtustrankaFormated_1">  SLAVEKS d.o.o.</derivirana_varijabla>
  </DomainObject.Predmet.ProtustrankaFormated>
  <DomainObject.Predmet.ProtustrankaFormatedOIB>
    <izvorni_sadrzaj>  SLAVEKS d.o.o., OIB 73808101740</izvorni_sadrzaj>
    <derivirana_varijabla naziv="DomainObject.Predmet.ProtustrankaFormatedOIB_1">  SLAVEKS d.o.o., OIB 73808101740</derivirana_varijabla>
  </DomainObject.Predmet.ProtustrankaFormatedOIB>
  <DomainObject.Predmet.ProtustrankaFormatedWithAdress>
    <izvorni_sadrzaj> SLAVEKS d.o.o., Varaždinska 48/a, 10360 Sesvete</izvorni_sadrzaj>
    <derivirana_varijabla naziv="DomainObject.Predmet.ProtustrankaFormatedWithAdress_1"> SLAVEKS d.o.o., Varaždinska 48/a, 10360 Sesvete</derivirana_varijabla>
  </DomainObject.Predmet.ProtustrankaFormatedWithAdress>
  <DomainObject.Predmet.ProtustrankaFormatedWithAdressOIB>
    <izvorni_sadrzaj> SLAVEKS d.o.o., OIB 73808101740, Varaždinska 48/a, 10360 Sesvete</izvorni_sadrzaj>
    <derivirana_varijabla naziv="DomainObject.Predmet.ProtustrankaFormatedWithAdressOIB_1"> SLAVEKS d.o.o., OIB 73808101740, Varaždinska 48/a, 10360 Sesvete</derivirana_varijabla>
  </DomainObject.Predmet.ProtustrankaFormatedWithAdressOIB>
  <DomainObject.Predmet.ProtustrankaWithAdress>
    <izvorni_sadrzaj>SLAVEKS d.o.o. Varaždinska 48/a, 10360 Sesvete</izvorni_sadrzaj>
    <derivirana_varijabla naziv="DomainObject.Predmet.ProtustrankaWithAdress_1">SLAVEKS d.o.o. Varaždinska 48/a, 10360 Sesvete</derivirana_varijabla>
  </DomainObject.Predmet.ProtustrankaWithAdress>
  <DomainObject.Predmet.ProtustrankaWithAdressOIB>
    <izvorni_sadrzaj>SLAVEKS d.o.o., OIB 73808101740, Varaždinska 48/a, 10360 Sesvete</izvorni_sadrzaj>
    <derivirana_varijabla naziv="DomainObject.Predmet.ProtustrankaWithAdressOIB_1">SLAVEKS d.o.o., OIB 73808101740, Varaždinska 48/a, 10360 Sesvete</derivirana_varijabla>
  </DomainObject.Predmet.ProtustrankaWithAdressOIB>
  <DomainObject.Predmet.ProtustrankaNazivFormated>
    <izvorni_sadrzaj>SLAVEKS d.o.o.</izvorni_sadrzaj>
    <derivirana_varijabla naziv="DomainObject.Predmet.ProtustrankaNazivFormated_1">SLAVEKS d.o.o.</derivirana_varijabla>
  </DomainObject.Predmet.ProtustrankaNazivFormated>
  <DomainObject.Predmet.ProtustrankaNazivFormatedOIB>
    <izvorni_sadrzaj>SLAVEKS d.o.o., OIB 73808101740</izvorni_sadrzaj>
    <derivirana_varijabla naziv="DomainObject.Predmet.ProtustrankaNazivFormatedOIB_1">SLAVEKS d.o.o., OIB 73808101740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SLAVEKS d.o.o.</izvorni_sadrzaj>
    <derivirana_varijabla naziv="DomainObject.Predmet.StrankaFormated_1">  SLAVEKS d.o.o.</derivirana_varijabla>
  </DomainObject.Predmet.StrankaFormated>
  <DomainObject.Predmet.StrankaFormatedOIB>
    <izvorni_sadrzaj>  SLAVEKS d.o.o., OIB 73808101740</izvorni_sadrzaj>
    <derivirana_varijabla naziv="DomainObject.Predmet.StrankaFormatedOIB_1">  SLAVEKS d.o.o., OIB 73808101740</derivirana_varijabla>
  </DomainObject.Predmet.StrankaFormatedOIB>
  <DomainObject.Predmet.StrankaFormatedWithAdress>
    <izvorni_sadrzaj> SLAVEKS d.o.o., Varaždinska 48/a, 10360 Sesvete</izvorni_sadrzaj>
    <derivirana_varijabla naziv="DomainObject.Predmet.StrankaFormatedWithAdress_1"> SLAVEKS d.o.o., Varaždinska 48/a, 10360 Sesvete</derivirana_varijabla>
  </DomainObject.Predmet.StrankaFormatedWithAdress>
  <DomainObject.Predmet.StrankaFormatedWithAdressOIB>
    <izvorni_sadrzaj> SLAVEKS d.o.o., OIB 73808101740, Varaždinska 48/a, 10360 Sesvete</izvorni_sadrzaj>
    <derivirana_varijabla naziv="DomainObject.Predmet.StrankaFormatedWithAdressOIB_1"> SLAVEKS d.o.o., OIB 73808101740, Varaždinska 48/a, 10360 Sesvete</derivirana_varijabla>
  </DomainObject.Predmet.StrankaFormatedWithAdressOIB>
  <DomainObject.Predmet.StrankaWithAdress>
    <izvorni_sadrzaj>SLAVEKS d.o.o. Varaždinska 48/a,10360 Sesvete</izvorni_sadrzaj>
    <derivirana_varijabla naziv="DomainObject.Predmet.StrankaWithAdress_1">SLAVEKS d.o.o. Varaždinska 48/a,10360 Sesvete</derivirana_varijabla>
  </DomainObject.Predmet.StrankaWithAdress>
  <DomainObject.Predmet.StrankaWithAdressOIB>
    <izvorni_sadrzaj>SLAVEKS d.o.o., OIB 73808101740, Varaždinska 48/a,10360 Sesvete</izvorni_sadrzaj>
    <derivirana_varijabla naziv="DomainObject.Predmet.StrankaWithAdressOIB_1">SLAVEKS d.o.o., OIB 73808101740, Varaždinska 48/a,10360 Sesvete</derivirana_varijabla>
  </DomainObject.Predmet.StrankaWithAdressOIB>
  <DomainObject.Predmet.StrankaNazivFormated>
    <izvorni_sadrzaj>SLAVEKS d.o.o.</izvorni_sadrzaj>
    <derivirana_varijabla naziv="DomainObject.Predmet.StrankaNazivFormated_1">SLAVEKS d.o.o.</derivirana_varijabla>
  </DomainObject.Predmet.StrankaNazivFormated>
  <DomainObject.Predmet.StrankaNazivFormatedOIB>
    <izvorni_sadrzaj>SLAVEKS d.o.o., OIB 73808101740</izvorni_sadrzaj>
    <derivirana_varijabla naziv="DomainObject.Predmet.StrankaNazivFormatedOIB_1">SLAVEKS d.o.o., OIB 73808101740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SLAVEKS d.o.o.</item>
    </izvorni_sadrzaj>
    <derivirana_varijabla naziv="DomainObject.Predmet.StrankaListFormated_1">
      <item>SLAVEKS d.o.o.</item>
    </derivirana_varijabla>
  </DomainObject.Predmet.StrankaListFormated>
  <DomainObject.Predmet.StrankaListFormatedOIB>
    <izvorni_sadrzaj>
      <item>SLAVEKS d.o.o., OIB 73808101740</item>
    </izvorni_sadrzaj>
    <derivirana_varijabla naziv="DomainObject.Predmet.StrankaListFormatedOIB_1">
      <item>SLAVEKS d.o.o., OIB 73808101740</item>
    </derivirana_varijabla>
  </DomainObject.Predmet.StrankaListFormatedOIB>
  <DomainObject.Predmet.StrankaListFormatedWithAdress>
    <izvorni_sadrzaj>
      <item>SLAVEKS d.o.o., Varaždinska 48/a, 10360 Sesvete</item>
    </izvorni_sadrzaj>
    <derivirana_varijabla naziv="DomainObject.Predmet.StrankaListFormatedWithAdress_1">
      <item>SLAVEKS d.o.o., Varaždinska 48/a, 10360 Sesvete</item>
    </derivirana_varijabla>
  </DomainObject.Predmet.StrankaListFormatedWithAdress>
  <DomainObject.Predmet.StrankaListFormatedWithAdressOIB>
    <izvorni_sadrzaj>
      <item>SLAVEKS d.o.o., OIB 73808101740, Varaždinska 48/a, 10360 Sesvete</item>
    </izvorni_sadrzaj>
    <derivirana_varijabla naziv="DomainObject.Predmet.StrankaListFormatedWithAdressOIB_1">
      <item>SLAVEKS d.o.o., OIB 73808101740, Varaždinska 48/a, 10360 Sesvete</item>
    </derivirana_varijabla>
  </DomainObject.Predmet.StrankaListFormatedWithAdressOIB>
  <DomainObject.Predmet.StrankaListNazivFormated>
    <izvorni_sadrzaj>
      <item>SLAVEKS d.o.o.</item>
    </izvorni_sadrzaj>
    <derivirana_varijabla naziv="DomainObject.Predmet.StrankaListNazivFormated_1">
      <item>SLAVEKS d.o.o.</item>
    </derivirana_varijabla>
  </DomainObject.Predmet.StrankaListNazivFormated>
  <DomainObject.Predmet.StrankaListNazivFormatedOIB>
    <izvorni_sadrzaj>
      <item>SLAVEKS d.o.o., OIB 73808101740</item>
    </izvorni_sadrzaj>
    <derivirana_varijabla naziv="DomainObject.Predmet.StrankaListNazivFormatedOIB_1">
      <item>SLAVEKS d.o.o., OIB 73808101740</item>
    </derivirana_varijabla>
  </DomainObject.Predmet.StrankaListNazivFormatedOIB>
  <DomainObject.Predmet.ProtuStrankaListFormated>
    <izvorni_sadrzaj>
      <item>SLAVEKS d.o.o.</item>
    </izvorni_sadrzaj>
    <derivirana_varijabla naziv="DomainObject.Predmet.ProtuStrankaListFormated_1">
      <item>SLAVEKS d.o.o.</item>
    </derivirana_varijabla>
  </DomainObject.Predmet.ProtuStrankaListFormated>
  <DomainObject.Predmet.ProtuStrankaListFormatedOIB>
    <izvorni_sadrzaj>
      <item>SLAVEKS d.o.o., OIB 73808101740</item>
    </izvorni_sadrzaj>
    <derivirana_varijabla naziv="DomainObject.Predmet.ProtuStrankaListFormatedOIB_1">
      <item>SLAVEKS d.o.o., OIB 73808101740</item>
    </derivirana_varijabla>
  </DomainObject.Predmet.ProtuStrankaListFormatedOIB>
  <DomainObject.Predmet.ProtuStrankaListFormatedWithAdress>
    <izvorni_sadrzaj>
      <item>SLAVEKS d.o.o., Varaždinska 48/a, 10360 Sesvete</item>
    </izvorni_sadrzaj>
    <derivirana_varijabla naziv="DomainObject.Predmet.ProtuStrankaListFormatedWithAdress_1">
      <item>SLAVEKS d.o.o., Varaždinska 48/a, 10360 Sesvete</item>
    </derivirana_varijabla>
  </DomainObject.Predmet.ProtuStrankaListFormatedWithAdress>
  <DomainObject.Predmet.ProtuStrankaListFormatedWithAdressOIB>
    <izvorni_sadrzaj>
      <item>SLAVEKS d.o.o., OIB 73808101740, Varaždinska 48/a, 10360 Sesvete</item>
    </izvorni_sadrzaj>
    <derivirana_varijabla naziv="DomainObject.Predmet.ProtuStrankaListFormatedWithAdressOIB_1">
      <item>SLAVEKS d.o.o., OIB 73808101740, Varaždinska 48/a, 10360 Sesvete</item>
    </derivirana_varijabla>
  </DomainObject.Predmet.ProtuStrankaListFormatedWithAdressOIB>
  <DomainObject.Predmet.ProtuStrankaListNazivFormated>
    <izvorni_sadrzaj>
      <item>SLAVEKS d.o.o.</item>
    </izvorni_sadrzaj>
    <derivirana_varijabla naziv="DomainObject.Predmet.ProtuStrankaListNazivFormated_1">
      <item>SLAVEKS d.o.o.</item>
    </derivirana_varijabla>
  </DomainObject.Predmet.ProtuStrankaListNazivFormated>
  <DomainObject.Predmet.ProtuStrankaListNazivFormatedOIB>
    <izvorni_sadrzaj>
      <item>SLAVEKS d.o.o., OIB 73808101740</item>
    </izvorni_sadrzaj>
    <derivirana_varijabla naziv="DomainObject.Predmet.ProtuStrankaListNazivFormatedOIB_1">
      <item>SLAVEKS d.o.o., OIB 73808101740</item>
    </derivirana_varijabla>
  </DomainObject.Predmet.ProtuStrankaListNazivFormatedOIB>
  <DomainObject.Predmet.OstaliListFormated>
    <izvorni_sadrzaj>
      <item>FINA ZAGREB</item>
      <item>RH, MF, Porezna uprava</item>
      <item>Županijsko državno odvjetništvo u Zagrebu</item>
    </izvorni_sadrzaj>
    <derivirana_varijabla naziv="DomainObject.Predmet.OstaliListFormated_1">
      <item>FINA ZAGREB</item>
      <item>RH, MF, Porezna uprava</item>
      <item>Županijsko državno odvjetništvo u Zagrebu</item>
    </derivirana_varijabla>
  </DomainObject.Predmet.OstaliListFormated>
  <DomainObject.Predmet.OstaliListFormatedOIB>
    <izvorni_sadrzaj>
      <item>FINA ZAGREB</item>
      <item>RH, MF, Porezna uprava</item>
      <item>Županijsko državno odvjetništvo u Zagrebu</item>
    </izvorni_sadrzaj>
    <derivirana_varijabla naziv="DomainObject.Predmet.OstaliListFormatedOIB_1">
      <item>FINA ZAGREB</item>
      <item>RH, MF, Porezna uprava</item>
      <item>Županijsko državno odvjetništvo u Zagrebu</item>
    </derivirana_varijabla>
  </DomainObject.Predmet.OstaliListFormatedOIB>
  <DomainObject.Predmet.OstaliListFormatedWithAdress>
    <izvorni_sadrzaj>
      <item>FINA ZAGREB</item>
      <item>RH, MF, Porezna uprava, Av. Dubrovnik 32, 10000 Zagreb</item>
      <item>Županijsko državno odvjetništvo u Zagrebu</item>
    </izvorni_sadrzaj>
    <derivirana_varijabla naziv="DomainObject.Predmet.OstaliListFormatedWithAdress_1">
      <item>FINA ZAGREB</item>
      <item>RH, MF, Porezna uprava, Av. Dubrovnik 32, 10000 Zagreb</item>
      <item>Županijsko državno odvjetništvo u Zagrebu</item>
    </derivirana_varijabla>
  </DomainObject.Predmet.OstaliListFormatedWithAdress>
  <DomainObject.Predmet.OstaliListFormatedWithAdressOIB>
    <izvorni_sadrzaj>
      <item>FINA ZAGREB</item>
      <item>RH, MF, Porezna uprava, Av. Dubrovnik 32, 10000 Zagreb</item>
      <item>Županijsko državno odvjetništvo u Zagrebu</item>
    </izvorni_sadrzaj>
    <derivirana_varijabla naziv="DomainObject.Predmet.OstaliListFormatedWithAdressOIB_1">
      <item>FINA ZAGREB</item>
      <item>RH, MF, Porezna uprava, Av. Dubrovnik 32, 10000 Zagreb</item>
      <item>Županijsko državno odvjetništvo u Zagrebu</item>
    </derivirana_varijabla>
  </DomainObject.Predmet.OstaliListFormatedWithAdressOIB>
  <DomainObject.Predmet.OstaliListNazivFormated>
    <izvorni_sadrzaj>
      <item>FINA ZAGREB</item>
      <item>RH, MF, Porezna uprava</item>
      <item>Županijsko državno odvjetništvo u Zagrebu</item>
    </izvorni_sadrzaj>
    <derivirana_varijabla naziv="DomainObject.Predmet.OstaliListNazivFormated_1">
      <item>FINA ZAGREB</item>
      <item>RH, MF, Porezna uprava</item>
      <item>Županijsko državno odvjetništvo u Zagrebu</item>
    </derivirana_varijabla>
  </DomainObject.Predmet.OstaliListNazivFormated>
  <DomainObject.Predmet.OstaliListNazivFormatedOIB>
    <izvorni_sadrzaj>
      <item>FINA ZAGREB</item>
      <item>RH, MF, Porezna uprava</item>
      <item>Županijsko državno odvjetništvo u Zagrebu</item>
    </izvorni_sadrzaj>
    <derivirana_varijabla naziv="DomainObject.Predmet.OstaliListNazivFormatedOIB_1">
      <item>FINA ZAGREB</item>
      <item>RH, MF, Porezna uprava</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2015.</izvorni_sadrzaj>
    <derivirana_varijabla naziv="DomainObject.Datum_1">21. srpnja 2015.</derivirana_varijabla>
  </DomainObject.Datum>
  <DomainObject.PoslovniBrojDokumenta>
    <izvorni_sadrzaj/>
    <derivirana_varijabla naziv="DomainObject.PoslovniBrojDokumenta_1"/>
  </DomainObject.PoslovniBrojDokumenta>
  <DomainObject.Predmet.StrankaIDrugi>
    <izvorni_sadrzaj>SLAVEKS d.o.o.</izvorni_sadrzaj>
    <derivirana_varijabla naziv="DomainObject.Predmet.StrankaIDrugi_1">SLAVEKS d.o.o.</derivirana_varijabla>
  </DomainObject.Predmet.StrankaIDrugi>
  <DomainObject.Predmet.ProtustrankaIDrugi>
    <izvorni_sadrzaj>SLAVEKS d.o.o.</izvorni_sadrzaj>
    <derivirana_varijabla naziv="DomainObject.Predmet.ProtustrankaIDrugi_1">SLAVEKS d.o.o.</derivirana_varijabla>
  </DomainObject.Predmet.ProtustrankaIDrugi>
  <DomainObject.Predmet.StrankaIDrugiAdressOIB>
    <izvorni_sadrzaj>SLAVEKS d.o.o., OIB 73808101740, Varaždinska 48/a, 10360 Sesvete</izvorni_sadrzaj>
    <derivirana_varijabla naziv="DomainObject.Predmet.StrankaIDrugiAdressOIB_1">SLAVEKS d.o.o., OIB 73808101740, Varaždinska 48/a, 10360 Sesvete</derivirana_varijabla>
  </DomainObject.Predmet.StrankaIDrugiAdressOIB>
  <DomainObject.Predmet.ProtustrankaIDrugiAdressOIB>
    <izvorni_sadrzaj>SLAVEKS d.o.o., OIB 73808101740, Varaždinska 48/a, 10360 Sesvete</izvorni_sadrzaj>
    <derivirana_varijabla naziv="DomainObject.Predmet.ProtustrankaIDrugiAdressOIB_1">SLAVEKS d.o.o., OIB 73808101740, Varaždinska 48/a,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SLAVEKS d.o.o.</item>
      <item>SLAVEKS d.o.o.</item>
      <item>FINA ZAGREB</item>
      <item>RH, MF, Porezna uprava</item>
      <item>Županijsko državno odvjetništvo u Zagrebu</item>
    </izvorni_sadrzaj>
    <derivirana_varijabla naziv="DomainObject.Predmet.SudioniciListNaziv_1">
      <item>SLAVEKS d.o.o.</item>
      <item>SLAVEKS d.o.o.</item>
      <item>FINA ZAGREB</item>
      <item>RH, MF, Porezna uprava</item>
      <item>Županijsko državno odvjetništvo u Zagrebu</item>
    </derivirana_varijabla>
  </DomainObject.Predmet.SudioniciListNaziv>
  <DomainObject.Predmet.SudioniciListAdressOIB>
    <izvorni_sadrzaj>
      <item>SLAVEKS d.o.o., OIB 73808101740, Varaždinska 48/a,10360 Sesvete</item>
      <item>SLAVEKS d.o.o., OIB 73808101740, Varaždinska 48/a,10360 Sesvete</item>
      <item>FINA ZAGREB</item>
      <item>RH, MF, Porezna uprava, Av. Dubrovnik 32,10000 Zagreb</item>
      <item>Županijsko državno odvjetništvo u Zagrebu</item>
    </izvorni_sadrzaj>
    <derivirana_varijabla naziv="DomainObject.Predmet.SudioniciListAdressOIB_1">
      <item>SLAVEKS d.o.o., OIB 73808101740, Varaždinska 48/a,10360 Sesvete</item>
      <item>SLAVEKS d.o.o., OIB 73808101740, Varaždinska 48/a,10360 Sesvete</item>
      <item>FINA ZAGREB</item>
      <item>RH, MF, Porezna uprava, Av. Dubrovnik 32,10000 Zagreb</item>
      <item>Županijsko državno odvjetništvo u Zagrebu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73808101740</item>
      <item>, OIB 73808101740</item>
      <item>, OIB null</item>
      <item>, OIB null</item>
      <item>, OIB null</item>
    </izvorni_sadrzaj>
    <derivirana_varijabla naziv="DomainObject.Predmet.SudioniciListNazivOIB_1">
      <item>, OIB 73808101740</item>
      <item>, OIB 73808101740</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23</properties:Pages>
  <properties:Words>8717</properties:Words>
  <properties:Characters>53648</properties:Characters>
  <properties:Lines>1065</properties:Lines>
  <properties:Paragraphs>282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62774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2015-07-21T12:36:00Z</dcterms:created>
  <dc:creator>nribaric</dc:creator>
  <cp:lastModifiedBy>Jadranka Zelić</cp:lastModifiedBy>
  <cp:lastPrinted>2015-07-21T12:36:00Z</cp:lastPrinted>
  <dcterms:modified xmlns:xsi="http://www.w3.org/2001/XMLSchema-instance" xsi:type="dcterms:W3CDTF">2015-07-21T12:37:00Z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23</vt:i4>
  </prop:property>
</prop:Properties>
</file>