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99358" w14:paraId="a299358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4B090C">
        <w:t>1</w:t>
      </w:r>
      <w:r w:rsidR="00B93305">
        <w:t>9</w:t>
      </w:r>
      <w:r w:rsidR="00D546FB">
        <w:t>09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F10248" w:rsidR="00277C75">
      <w:pPr>
        <w:ind w:firstLine="708"/>
        <w:jc w:val="both"/>
      </w:pPr>
      <w:r>
        <w:t xml:space="preserve">Trgovački sud u Osijeku, po sucu Gordani Njari, u stečajnom predmetu povodom zahtjeva Financijske agencije OIB 85821130368, Regionalni centar Zagreb Podružnica Zagreb, Trg svibanjskih žrtava 1995. 1, za pokretanje skraćenog stečajnog postupka nad dužnikom </w:t>
      </w:r>
      <w:r w:rsidR="008D6D12" w:rsidRPr="008D6D12">
        <w:t>BERNY j.d.o.o.</w:t>
      </w:r>
      <w:r>
        <w:t xml:space="preserve">, </w:t>
      </w:r>
      <w:r w:rsidR="008D6D12" w:rsidRPr="008D6D12">
        <w:t>Mandaličina 7</w:t>
      </w:r>
      <w:r>
        <w:t xml:space="preserve">, </w:t>
      </w:r>
      <w:r w:rsidR="008D6D12" w:rsidRPr="008D6D12">
        <w:t>Zagreb</w:t>
      </w:r>
      <w:r>
        <w:t xml:space="preserve">, MBS: </w:t>
      </w:r>
      <w:r w:rsidR="008D6D12" w:rsidRPr="008D6D12">
        <w:t>080857349</w:t>
      </w:r>
      <w:r>
        <w:t xml:space="preserve">, OIB: </w:t>
      </w:r>
      <w:r w:rsidR="008D6D12" w:rsidRPr="008D6D12">
        <w:t>45284229831</w:t>
      </w:r>
      <w:r>
        <w:t xml:space="preserve">, temeljem članka 430. Stečajnog zakona („Narodne novine“ 71/15), dana </w:t>
      </w:r>
      <w:r w:rsidR="007A5EEE">
        <w:t>1</w:t>
      </w:r>
      <w:r>
        <w:t>. s</w:t>
      </w:r>
      <w:r w:rsidR="007A5EEE">
        <w:t>rpnja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8D6D12" w:rsidRPr="008D6D12">
        <w:t>BERNY j.d.o.o., Mandaličina 7, Zagreb, MBS: 080857349, OIB: 45284229831</w:t>
      </w:r>
      <w:r>
        <w:t xml:space="preserve">, iznosi </w:t>
      </w:r>
      <w:r w:rsidR="008D6D12">
        <w:t>8.488,83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DD332F" w:rsidRPr="00DD332F">
        <w:t xml:space="preserve">Irena </w:t>
      </w:r>
      <w:proofErr w:type="spellStart"/>
      <w:r w:rsidR="00DD332F" w:rsidRPr="00DD332F">
        <w:t>Bosančić</w:t>
      </w:r>
      <w:proofErr w:type="spellEnd"/>
      <w:r w:rsidR="00DD332F" w:rsidRPr="00DD332F">
        <w:t>, OIB: 89121964782</w:t>
      </w:r>
      <w:r>
        <w:t xml:space="preserve">, </w:t>
      </w:r>
      <w:r w:rsidR="00DD332F" w:rsidRPr="00DD332F">
        <w:t xml:space="preserve">Zagreb, </w:t>
      </w:r>
      <w:proofErr w:type="spellStart"/>
      <w:r w:rsidR="00DD332F" w:rsidRPr="00DD332F">
        <w:t>Jagnedje</w:t>
      </w:r>
      <w:proofErr w:type="spellEnd"/>
      <w:r w:rsidR="00DD332F" w:rsidRPr="00DD332F">
        <w:t xml:space="preserve"> 1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8779FF">
        <w:t>1</w:t>
      </w:r>
      <w:r w:rsidR="00893794">
        <w:t>9</w:t>
      </w:r>
      <w:r w:rsidR="00D546FB">
        <w:t>09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4305F3">
        <w:t>1</w:t>
      </w:r>
      <w:r>
        <w:t>. s</w:t>
      </w:r>
      <w:r w:rsidR="008779FF">
        <w:t>rp</w:t>
      </w:r>
      <w:r>
        <w:t>nja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6A19DA">
        <w:t>2</w:t>
      </w:r>
      <w:r w:rsidR="009A43A6">
        <w:t>0</w:t>
      </w:r>
      <w:r>
        <w:t>/</w:t>
      </w:r>
      <w:r w:rsidR="009A43A6">
        <w:t>8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928" w:rsidR="00135928">
      <w:r>
        <w:separator/>
      </w:r>
    </w:p>
  </w:endnote>
  <w:endnote w:id="0" w:type="continuationSeparator">
    <w:p w:rsidRDefault="00135928" w:rsidR="0013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928" w:rsidR="00135928">
      <w:r>
        <w:separator/>
      </w:r>
    </w:p>
  </w:footnote>
  <w:footnote w:id="0" w:type="continuationSeparator">
    <w:p w:rsidRDefault="00135928" w:rsidR="001359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5928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B5D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1E4A"/>
    <w:rsid w:val="00442090"/>
    <w:rsid w:val="0044330E"/>
    <w:rsid w:val="00443F69"/>
    <w:rsid w:val="00444BD2"/>
    <w:rsid w:val="00452201"/>
    <w:rsid w:val="004534DC"/>
    <w:rsid w:val="0045684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2E45"/>
    <w:rsid w:val="005A5378"/>
    <w:rsid w:val="005A7A1D"/>
    <w:rsid w:val="005B1166"/>
    <w:rsid w:val="005B39DC"/>
    <w:rsid w:val="005B410B"/>
    <w:rsid w:val="005B59B6"/>
    <w:rsid w:val="005B6845"/>
    <w:rsid w:val="005B6E2E"/>
    <w:rsid w:val="005B7F5A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25C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93794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D6D12"/>
    <w:rsid w:val="008E0FFC"/>
    <w:rsid w:val="008E1C94"/>
    <w:rsid w:val="008E26DE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345F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5195"/>
    <w:rsid w:val="00A45260"/>
    <w:rsid w:val="00A460D3"/>
    <w:rsid w:val="00A46436"/>
    <w:rsid w:val="00A47C38"/>
    <w:rsid w:val="00A47FC1"/>
    <w:rsid w:val="00A50E8F"/>
    <w:rsid w:val="00A516AC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3305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BF52B0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25AA8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46FB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332F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192A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5A0C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024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01AA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5A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5A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A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A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A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5A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5A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A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A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A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1909</izvorni_sadrzaj>
    <derivirana_varijabla naziv="DomainObject.Predmet.Broj_1">1909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St-1909/2016</izvorni_sadrzaj>
    <derivirana_varijabla naziv="DomainObject.Predmet.OznakaBroj_1">St-1909/2016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BERNY jednostavno društvo s ograničenom odgovornošću za usluge</izvorni_sadrzaj>
    <derivirana_varijabla naziv="DomainObject.Predmet.ProtustrankaFormated_1">  BERNY jednostavno društvo s ograničenom odgovornošću za usluge</derivirana_varijabla>
  </DomainObject.Predmet.ProtustrankaFormated>
  <DomainObject.Predmet.ProtustrankaFormatedOIB>
    <izvorni_sadrzaj>  BERNY jednostavno društvo s ograničenom odgovornošću za usluge, OIB 45284229831</izvorni_sadrzaj>
    <derivirana_varijabla naziv="DomainObject.Predmet.ProtustrankaFormatedOIB_1">  BERNY jednostavno društvo s ograničenom odgovornošću za usluge, OIB 45284229831</derivirana_varijabla>
  </DomainObject.Predmet.ProtustrankaFormatedOIB>
  <DomainObject.Predmet.ProtustrankaFormatedWithAdress>
    <izvorni_sadrzaj> BERNY jednostavno društvo s ograničenom odgovornošću za usluge, Mandaličina 7, 10000 Zagreb</izvorni_sadrzaj>
    <derivirana_varijabla naziv="DomainObject.Predmet.ProtustrankaFormatedWithAdress_1"> BERNY jednostavno društvo s ograničenom odgovornošću za usluge, Mandaličina 7, 10000 Zagreb</derivirana_varijabla>
  </DomainObject.Predmet.ProtustrankaFormatedWithAdress>
  <DomainObject.Predmet.ProtustrankaFormatedWithAdressOIB>
    <izvorni_sadrzaj> BERNY jednostavno društvo s ograničenom odgovornošću za usluge, OIB 45284229831, Mandaličina 7, 10000 Zagreb</izvorni_sadrzaj>
    <derivirana_varijabla naziv="DomainObject.Predmet.ProtustrankaFormatedWithAdressOIB_1"> BERNY jednostavno društvo s ograničenom odgovornošću za usluge, OIB 45284229831, Mandaličina 7, 10000 Zagreb</derivirana_varijabla>
  </DomainObject.Predmet.ProtustrankaFormatedWithAdressOIB>
  <DomainObject.Predmet.ProtustrankaWithAdress>
    <izvorni_sadrzaj>BERNY jednostavno društvo s ograničenom odgovornošću za usluge Mandaličina 7, 10000 Zagreb</izvorni_sadrzaj>
    <derivirana_varijabla naziv="DomainObject.Predmet.ProtustrankaWithAdress_1">BERNY jednostavno društvo s ograničenom odgovornošću za usluge Mandaličina 7, 10000 Zagreb</derivirana_varijabla>
  </DomainObject.Predmet.ProtustrankaWithAdress>
  <DomainObject.Predmet.ProtustrankaWithAdressOIB>
    <izvorni_sadrzaj>BERNY jednostavno društvo s ograničenom odgovornošću za usluge, OIB 45284229831, Mandaličina 7, 10000 Zagreb</izvorni_sadrzaj>
    <derivirana_varijabla naziv="DomainObject.Predmet.ProtustrankaWithAdressOIB_1">BERNY jednostavno društvo s ograničenom odgovornošću za usluge, OIB 45284229831, Mandaličina 7, 10000 Zagreb</derivirana_varijabla>
  </DomainObject.Predmet.ProtustrankaWithAdressOIB>
  <DomainObject.Predmet.ProtustrankaNazivFormated>
    <izvorni_sadrzaj>BERNY jednostavno društvo s ograničenom odgovornošću za usluge</izvorni_sadrzaj>
    <derivirana_varijabla naziv="DomainObject.Predmet.ProtustrankaNazivFormated_1">BERNY jednostavno društvo s ograničenom odgovornošću za usluge</derivirana_varijabla>
  </DomainObject.Predmet.ProtustrankaNazivFormated>
  <DomainObject.Predmet.ProtustrankaNazivFormatedOIB>
    <izvorni_sadrzaj>BERNY jednostavno društvo s ograničenom odgovornošću za usluge, OIB 45284229831</izvorni_sadrzaj>
    <derivirana_varijabla naziv="DomainObject.Predmet.ProtustrankaNazivFormatedOIB_1">BERNY jednostavno društvo s ograničenom odgovornošću za usluge, OIB 45284229831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BERNY jednostavno društvo s ograničenom odgovornošću za usluge</item>
    </izvorni_sadrzaj>
    <derivirana_varijabla naziv="DomainObject.Predmet.ProtuStrankaListFormated_1">
      <item>BERNY jednostavno društvo s ograničenom odgovornošću za usluge</item>
    </derivirana_varijabla>
  </DomainObject.Predmet.ProtuStrankaListFormated>
  <DomainObject.Predmet.ProtuStrankaListFormatedOIB>
    <izvorni_sadrzaj>
      <item>BERNY jednostavno društvo s ograničenom odgovornošću za usluge, OIB 45284229831</item>
    </izvorni_sadrzaj>
    <derivirana_varijabla naziv="DomainObject.Predmet.ProtuStrankaListFormatedOIB_1">
      <item>BERNY jednostavno društvo s ograničenom odgovornošću za usluge, OIB 45284229831</item>
    </derivirana_varijabla>
  </DomainObject.Predmet.ProtuStrankaListFormatedOIB>
  <DomainObject.Predmet.ProtuStrankaListFormatedWithAdress>
    <izvorni_sadrzaj>
      <item>BERNY jednostavno društvo s ograničenom odgovornošću za usluge, Mandaličina 7, 10000 Zagreb</item>
    </izvorni_sadrzaj>
    <derivirana_varijabla naziv="DomainObject.Predmet.ProtuStrankaListFormatedWithAdress_1">
      <item>BERNY jednostavno društvo s ograničenom odgovornošću za usluge, Mandaličina 7, 10000 Zagreb</item>
    </derivirana_varijabla>
  </DomainObject.Predmet.ProtuStrankaListFormatedWithAdress>
  <DomainObject.Predmet.ProtuStrankaListFormatedWithAdressOIB>
    <izvorni_sadrzaj>
      <item>BERNY jednostavno društvo s ograničenom odgovornošću za usluge, OIB 45284229831, Mandaličina 7, 10000 Zagreb</item>
    </izvorni_sadrzaj>
    <derivirana_varijabla naziv="DomainObject.Predmet.ProtuStrankaListFormatedWithAdressOIB_1">
      <item>BERNY jednostavno društvo s ograničenom odgovornošću za usluge, OIB 45284229831, Mandaličina 7, 10000 Zagreb</item>
    </derivirana_varijabla>
  </DomainObject.Predmet.ProtuStrankaListFormatedWithAdressOIB>
  <DomainObject.Predmet.ProtuStrankaListNazivFormated>
    <izvorni_sadrzaj>
      <item>BERNY jednostavno društvo s ograničenom odgovornošću za usluge</item>
    </izvorni_sadrzaj>
    <derivirana_varijabla naziv="DomainObject.Predmet.ProtuStrankaListNazivFormated_1">
      <item>BERNY jednostavno društvo s ograničenom odgovornošću za usluge</item>
    </derivirana_varijabla>
  </DomainObject.Predmet.ProtuStrankaListNazivFormated>
  <DomainObject.Predmet.ProtuStrankaListNazivFormatedOIB>
    <izvorni_sadrzaj>
      <item>BERNY jednostavno društvo s ograničenom odgovornošću za usluge, OIB 45284229831</item>
    </izvorni_sadrzaj>
    <derivirana_varijabla naziv="DomainObject.Predmet.ProtuStrankaListNazivFormatedOIB_1">
      <item>BERNY jednostavno društvo s ograničenom odgovornošću za usluge, OIB 45284229831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BERNY jednostavno društvo s ograničenom odgovornošću za usluge</izvorni_sadrzaj>
    <derivirana_varijabla naziv="DomainObject.Predmet.ProtustrankaIDrugi_1">BERNY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BERNY jednostavno društvo s ograničenom odgovornošću za usluge, OIB 45284229831, Mandaličina 7, 10000 Zagreb</izvorni_sadrzaj>
    <derivirana_varijabla naziv="DomainObject.Predmet.ProtustrankaIDrugiAdressOIB_1">BERNY jednostavno društvo s ograničenom odgovornošću za usluge, OIB 45284229831, Mandaličina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BERNY jednostavno društvo s ograničenom odgovornošću za usluge</item>
      <item>FINA Regionalni centar Zagreb</item>
    </izvorni_sadrzaj>
    <derivirana_varijabla naziv="DomainObject.Predmet.SudioniciListNaziv_1">
      <item>BERNY jednostavno društvo s ograničenom odgovornošću za usluge</item>
      <item>FINA Regionalni centar Zagreb</item>
    </derivirana_varijabla>
  </DomainObject.Predmet.SudioniciListNaziv>
  <DomainObject.Predmet.SudioniciListAdressOIB>
    <izvorni_sadrzaj>
      <item>BERNY jednostavno društvo s ograničenom odgovornošću za usluge, OIB 45284229831, Mandaličina 7,10000 Zagreb</item>
      <item>FINA Regionalni centar Zagreb, OIB 85821130368, Trg svibanjskih žrtava 1995. br. 1,10000 Zagreb</item>
    </izvorni_sadrzaj>
    <derivirana_varijabla naziv="DomainObject.Predmet.SudioniciListAdressOIB_1">
      <item>BERNY jednostavno društvo s ograničenom odgovornošću za usluge, OIB 45284229831, Mandaličina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45284229831</item>
      <item>, OIB 85821130368</item>
    </izvorni_sadrzaj>
    <derivirana_varijabla naziv="DomainObject.Predmet.SudioniciListNazivOIB_1">
      <item>, OIB 45284229831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357</properties:Words>
  <properties:Characters>1896</properties:Characters>
  <properties:Lines>47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2016-07-01T07:03:00Z</dcterms:modified>
  <cp:revision>75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