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216a2" w14:paraId="b5216a2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</w:t>
      </w:r>
      <w:r w:rsidR="00E1602C">
        <w:t>70.St-</w:t>
      </w:r>
      <w:r w:rsidR="00CF3DF7">
        <w:t>2236</w:t>
      </w:r>
      <w:r w:rsidR="00E1602C">
        <w:t xml:space="preserve">/2016 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927588" w:rsidP="00AE30AB" w:rsidR="00927588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CF3DF7" w:rsidP="0023149C" w:rsidR="00C12410">
      <w:pPr>
        <w:jc w:val="both"/>
      </w:pPr>
      <w:r w:rsidRPr="00CF3DF7">
        <w:t>Trgovački sud u Zagrebu, po sucu Maji Jurovicki, u stečajnom postupku u povodu prijedloga predlagatelja FINANCIJSKE AGENCIJE, Zagreb, Ulica grada Vukovara 70, OIB: 85821130368, za otvaranje stečajnog postupka nad dužnikom, NUCLEON društvo za promicanje informatičke pismenosti i intelektualnog stvaralaštva, OIB: 16398997782, Zagreb, Vlaška 82</w:t>
      </w:r>
      <w:r>
        <w:t>,</w:t>
      </w:r>
      <w:r w:rsidR="006A16C3">
        <w:t xml:space="preserve"> </w:t>
      </w:r>
      <w:r w:rsidR="00351403">
        <w:t>0</w:t>
      </w:r>
      <w:r w:rsidR="00A76252">
        <w:t>8</w:t>
      </w:r>
      <w:r w:rsidR="001F15AF">
        <w:t>. rujn</w:t>
      </w:r>
      <w:r w:rsidR="001F15AF" w:rsidRPr="001F15AF">
        <w:t>a 2017.</w:t>
      </w:r>
    </w:p>
    <w:p w:rsidRDefault="001F15AF" w:rsidP="0023149C" w:rsidR="001F15AF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>I. Otvara se stečajni postupak nad dužnikom</w:t>
      </w:r>
      <w:r w:rsidR="00CF30F1">
        <w:t xml:space="preserve"> </w:t>
      </w:r>
      <w:r w:rsidR="00CF30F1" w:rsidRPr="00CF30F1">
        <w:t>NUCLEON društvo za promicanje informatičke pismenosti i intelektualnog stvaralaštva, OIB: 16398997782, Zagreb, Vlaška 82</w:t>
      </w:r>
      <w:r w:rsidR="00FE7798">
        <w:t xml:space="preserve">. </w:t>
      </w:r>
      <w:r w:rsidRPr="00A93839">
        <w:t xml:space="preserve">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A76252">
        <w:rPr>
          <w:lang w:val="pt-BR"/>
        </w:rPr>
        <w:t xml:space="preserve">08. rujna 2017. u 12 </w:t>
      </w:r>
      <w:r w:rsidR="00A76252">
        <w:t>sati i 00 minuta.</w:t>
      </w:r>
    </w:p>
    <w:p w:rsidRDefault="00AA6C6A" w:rsidP="00C7718E" w:rsidR="00AA6C6A">
      <w:pPr>
        <w:jc w:val="both"/>
      </w:pPr>
    </w:p>
    <w:p w:rsidRDefault="00A93839" w:rsidP="00C7718E" w:rsidR="00A93839" w:rsidRPr="00DC7C75">
      <w:pPr>
        <w:jc w:val="both"/>
      </w:pPr>
      <w:r w:rsidRPr="00DC7C75">
        <w:t>II. Za stečajnog upravitelja imenuje se</w:t>
      </w:r>
      <w:r w:rsidR="0021147D">
        <w:t xml:space="preserve"> Marijan Gudelj</w:t>
      </w:r>
      <w:r w:rsidR="009F66CC">
        <w:t>,</w:t>
      </w:r>
      <w:r w:rsidR="009A0824">
        <w:t xml:space="preserve"> OIB: </w:t>
      </w:r>
      <w:r w:rsidR="0021147D">
        <w:t xml:space="preserve">46116584808, </w:t>
      </w:r>
      <w:r w:rsidR="009F66CC">
        <w:t>Zagreb,</w:t>
      </w:r>
      <w:r w:rsidR="0021147D">
        <w:t>Rebrovac 24</w:t>
      </w:r>
      <w:r w:rsidR="009F66CC">
        <w:t>.</w:t>
      </w:r>
    </w:p>
    <w:p w:rsidRDefault="00AA6C6A" w:rsidP="00A93839" w:rsidR="00AA6C6A">
      <w:pPr>
        <w:jc w:val="both"/>
      </w:pPr>
    </w:p>
    <w:p w:rsidRDefault="00A93839" w:rsidP="00A93839" w:rsidR="009666BE">
      <w:pPr>
        <w:jc w:val="both"/>
      </w:pPr>
      <w:r w:rsidRPr="00A93839">
        <w:t xml:space="preserve">III. Zaključuje se stečajni postupak nad dužnikom </w:t>
      </w:r>
      <w:r w:rsidR="00CF30F1" w:rsidRPr="00CF30F1">
        <w:t>NUCLEON društvo za promicanje informatičke pismenosti i intelektualnog stvaralaštva, OIB: 16398997782, Zagreb, Vlaška 82</w:t>
      </w:r>
      <w:r w:rsidR="00FE7798">
        <w:t>.</w:t>
      </w:r>
    </w:p>
    <w:p w:rsidRDefault="00FE7798" w:rsidP="00A93839" w:rsidR="00FE7798">
      <w:pPr>
        <w:jc w:val="both"/>
      </w:pP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A6C6A" w:rsidP="00A93839" w:rsidR="00AA6C6A">
      <w:pPr>
        <w:jc w:val="both"/>
      </w:pP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E5258D" w:rsidP="00D85CC6" w:rsidR="00E5258D">
      <w:pPr>
        <w:jc w:val="center"/>
      </w:pPr>
    </w:p>
    <w:p w:rsidRDefault="00E5258D" w:rsidP="00E5258D" w:rsidR="00FE7798">
      <w:pPr>
        <w:jc w:val="both"/>
      </w:pPr>
      <w:r>
        <w:t xml:space="preserve">          </w:t>
      </w:r>
      <w:r w:rsidRPr="00E5258D">
        <w:t>Financijska agencija, Regionalni centar Zagreb, podnijela je ovom sudu prijedlog za otvaranje stečajnog postupka nad dužnikom</w:t>
      </w:r>
      <w:r>
        <w:t xml:space="preserve">  </w:t>
      </w:r>
      <w:r w:rsidR="00CF30F1" w:rsidRPr="00CF30F1">
        <w:t>NUCLEON društvo za promicanje informatičke pismenosti i intelektualnog stvaralaštva, OIB: 16398997782, Zagreb, Vlaška 82</w:t>
      </w:r>
      <w:r w:rsidR="00FE7798">
        <w:t>.</w:t>
      </w:r>
    </w:p>
    <w:p w:rsidRDefault="00E5258D" w:rsidP="00E5258D" w:rsidR="00D56D19">
      <w:pPr>
        <w:jc w:val="both"/>
      </w:pPr>
      <w:r>
        <w:t xml:space="preserve">    </w:t>
      </w:r>
      <w:r w:rsidR="00D56D19">
        <w:t>Prijedlog je podnesen na temelju čl. 444. st. 2. Stečajnog zakona („Narodne novine“ broj 71/15, dalje: SZ).</w:t>
      </w:r>
    </w:p>
    <w:p w:rsidRDefault="00E5258D" w:rsidP="00EB7116" w:rsidR="00D56D19">
      <w:pPr>
        <w:jc w:val="both"/>
      </w:pPr>
      <w:r>
        <w:t xml:space="preserve">        </w:t>
      </w:r>
      <w:r w:rsidR="00D56D19">
        <w:t xml:space="preserve">Financijska agencija, kao predlagatelj, navela je u prijedlogu za otvaranje stečajnog postupka kako dužnik na dan 01. rujna  2015. u Očevidniku redoslijeda osnova za plaćanje ima evidentirane neizvršene osnove za plaćanje u neprekinutom razdoblju od </w:t>
      </w:r>
      <w:r w:rsidR="0021147D">
        <w:t>1933</w:t>
      </w:r>
      <w:r w:rsidR="00D56D19">
        <w:t xml:space="preserve"> dana, u ukupnom iznosu od </w:t>
      </w:r>
      <w:r w:rsidR="0021147D">
        <w:t xml:space="preserve">10.524,75 </w:t>
      </w:r>
      <w:r w:rsidR="009F66CC">
        <w:t>kn, kao i da dužnik ima 1</w:t>
      </w:r>
      <w:r w:rsidR="00D56D19">
        <w:t xml:space="preserve"> zaposlenika. S obzirom na to da </w:t>
      </w:r>
      <w:r w:rsidR="00D56D19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B7116" w:rsidP="00EB7116" w:rsidR="00D56D19">
      <w:pPr>
        <w:jc w:val="both"/>
      </w:pPr>
      <w:r>
        <w:t xml:space="preserve">          </w:t>
      </w:r>
      <w:r w:rsidR="00D56D19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EB7116" w:rsidP="00EB7116" w:rsidR="006453C3">
      <w:pPr>
        <w:jc w:val="both"/>
      </w:pPr>
      <w:r>
        <w:t xml:space="preserve">           </w:t>
      </w:r>
      <w:r w:rsidR="00D56D19">
        <w:t xml:space="preserve">Sud je rješenjem </w:t>
      </w:r>
      <w:r w:rsidR="00495908">
        <w:t>od 16.03</w:t>
      </w:r>
      <w:r w:rsidR="00A97982">
        <w:t xml:space="preserve">.2017. </w:t>
      </w:r>
      <w:r w:rsidR="00D56D19">
        <w:t xml:space="preserve">pokrenuo prethodni postupak nad dužnikom, a potom </w:t>
      </w:r>
      <w:r w:rsidR="00E16239">
        <w:t xml:space="preserve">je održano </w:t>
      </w:r>
      <w:r w:rsidR="00D56D19">
        <w:t xml:space="preserve">ročište radi očitovanja o prijedlogu za otvaranje stečajnog postupka. </w:t>
      </w:r>
      <w:r w:rsidR="007F50EC" w:rsidRPr="007F50EC">
        <w:t xml:space="preserve">Zastupnik po zakonu dužnika </w:t>
      </w:r>
      <w:r w:rsidR="006453C3">
        <w:t>ni</w:t>
      </w:r>
      <w:r w:rsidR="007F50EC" w:rsidRPr="007F50EC">
        <w:t>je pristupio  na navedeno ročište</w:t>
      </w:r>
      <w:r w:rsidR="006453C3">
        <w:t>.</w:t>
      </w:r>
    </w:p>
    <w:p w:rsidRDefault="00D56D19" w:rsidP="00EB7116" w:rsidR="00D56D19">
      <w:pPr>
        <w:jc w:val="both"/>
      </w:pPr>
      <w:r>
        <w:t xml:space="preserve"> </w:t>
      </w:r>
      <w:r w:rsidR="00A97982">
        <w:t xml:space="preserve">      </w:t>
      </w:r>
      <w:r w:rsidR="00495908">
        <w:t xml:space="preserve">    Uvidom u podnesak FINE od 18</w:t>
      </w:r>
      <w:r>
        <w:t xml:space="preserve">. </w:t>
      </w:r>
      <w:r w:rsidR="006453C3">
        <w:t>trav</w:t>
      </w:r>
      <w:r w:rsidR="00A97982">
        <w:t xml:space="preserve">nja 2017. </w:t>
      </w:r>
      <w:r>
        <w:t xml:space="preserve">sud je utvrdio kako je dužnik na dan 01. rujna 2015. u Očevidniku redoslijeda osnova za plaćanje imao neizvršene osnove za plaćanje u neprekinutom razdoblju od </w:t>
      </w:r>
      <w:r w:rsidR="00076703">
        <w:t>1933</w:t>
      </w:r>
      <w:r w:rsidR="00DC65CE">
        <w:t xml:space="preserve"> </w:t>
      </w:r>
      <w:r>
        <w:t xml:space="preserve">dana u ukupnom iznosu od </w:t>
      </w:r>
      <w:r w:rsidR="00076703">
        <w:t xml:space="preserve">10.524,75 </w:t>
      </w:r>
      <w:r>
        <w:t>kn.</w:t>
      </w:r>
    </w:p>
    <w:p w:rsidRDefault="00DC65CE" w:rsidP="00EB7116" w:rsidR="00D56D19">
      <w:pPr>
        <w:jc w:val="both"/>
      </w:pPr>
      <w:r>
        <w:t xml:space="preserve">             </w:t>
      </w:r>
      <w:r w:rsidR="00D56D19">
        <w:t>U konkretnom slučaju, sud je prihvatio predlagateljeve tvrdnje o neprekinutom razdoblju evidentiranih neizvršenih osnova za plaćanje koji su zavedeni u Očevidniku  redoslijeda osnova za plaćanje.</w:t>
      </w:r>
    </w:p>
    <w:p w:rsidRDefault="00DC65CE" w:rsidP="00EB7116" w:rsidR="00D56D19">
      <w:pPr>
        <w:jc w:val="both"/>
      </w:pPr>
      <w:r>
        <w:t xml:space="preserve">           </w:t>
      </w:r>
      <w:r w:rsidR="00D56D19">
        <w:t xml:space="preserve">Sud je rješenjem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Zagrebu. Vjerovnici nisu predujmili iznos od 10.000,00 kn za pokriće troškova prethodnog i stečajnog postupka. </w:t>
      </w:r>
    </w:p>
    <w:p w:rsidRDefault="00D56D19" w:rsidP="00EB7116" w:rsidR="00D56D19">
      <w:pPr>
        <w:jc w:val="both"/>
      </w:pPr>
      <w:r>
        <w:t xml:space="preserve"> </w:t>
      </w:r>
      <w:r w:rsidR="00DC65CE">
        <w:t xml:space="preserve">            </w:t>
      </w:r>
      <w:r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DC65CE" w:rsidP="00EB7116" w:rsidR="00D56D19">
      <w:pPr>
        <w:jc w:val="both"/>
      </w:pPr>
      <w:r>
        <w:t xml:space="preserve">             </w:t>
      </w:r>
      <w:r w:rsidR="00D56D1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DC65CE" w:rsidP="00EB7116" w:rsidR="00D56D19">
      <w:pPr>
        <w:jc w:val="both"/>
      </w:pPr>
      <w:r>
        <w:t xml:space="preserve">              </w:t>
      </w:r>
      <w:r w:rsidR="00D56D19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D56D19" w:rsidP="00EB7116" w:rsidR="00D56D19">
      <w:pPr>
        <w:jc w:val="both"/>
      </w:pPr>
    </w:p>
    <w:p w:rsidRDefault="006453C3" w:rsidP="00EB7116" w:rsidR="00D56D19">
      <w:pPr>
        <w:jc w:val="center"/>
      </w:pPr>
      <w:r>
        <w:t>U Zagrebu, 0</w:t>
      </w:r>
      <w:r w:rsidR="005F7E7D">
        <w:t>8</w:t>
      </w:r>
      <w:r w:rsidR="00D56D19">
        <w:t>. rujna 2017.</w:t>
      </w:r>
    </w:p>
    <w:p w:rsidRDefault="00D56D19" w:rsidP="00EB7116" w:rsidR="00D56D19">
      <w:pPr>
        <w:jc w:val="right"/>
      </w:pPr>
      <w:r>
        <w:t>Sudac:</w:t>
      </w:r>
    </w:p>
    <w:p w:rsidRDefault="007748F2" w:rsidP="00EB7116" w:rsidR="007748F2">
      <w:pPr>
        <w:jc w:val="right"/>
      </w:pPr>
    </w:p>
    <w:p w:rsidRDefault="00D56D19" w:rsidP="00EB7116" w:rsidR="00D56D19">
      <w:pPr>
        <w:jc w:val="right"/>
      </w:pPr>
      <w:r>
        <w:t xml:space="preserve"> Maja Jurovicki</w:t>
      </w:r>
      <w:r w:rsidR="005575A8">
        <w:t xml:space="preserve">, v.r. </w:t>
      </w:r>
    </w:p>
    <w:p w:rsidRDefault="00D56D19" w:rsidP="00EB7116" w:rsidR="00D56D19">
      <w:pPr>
        <w:jc w:val="right"/>
      </w:pPr>
    </w:p>
    <w:p w:rsidRDefault="00D56D19" w:rsidP="00EB7116" w:rsidR="00D56D19">
      <w:pPr>
        <w:jc w:val="both"/>
      </w:pPr>
    </w:p>
    <w:p w:rsidRDefault="00D56D19" w:rsidP="00EB7116" w:rsidR="00D56D19">
      <w:pPr>
        <w:jc w:val="both"/>
      </w:pPr>
      <w:r>
        <w:t>UPUTA O PRAVNOM LIJEKU:</w:t>
      </w:r>
    </w:p>
    <w:p w:rsidRDefault="0065274F" w:rsidP="00EB7116" w:rsidR="0065274F">
      <w:pPr>
        <w:jc w:val="both"/>
      </w:pPr>
    </w:p>
    <w:p w:rsidRDefault="00D56D19" w:rsidP="00EB7116" w:rsidR="00D56D19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65274F" w:rsidP="00EB7116" w:rsidR="0065274F">
      <w:pPr>
        <w:jc w:val="both"/>
      </w:pPr>
    </w:p>
    <w:p w:rsidRDefault="0065274F" w:rsidP="00EB7116" w:rsidR="0065274F">
      <w:pPr>
        <w:jc w:val="both"/>
      </w:pPr>
    </w:p>
    <w:p w:rsidRDefault="00D56D19" w:rsidP="00EB7116" w:rsidR="00D56D19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D56D19" w:rsidP="00EB7116" w:rsidR="00D56D19">
      <w:pPr>
        <w:jc w:val="both"/>
      </w:pPr>
    </w:p>
    <w:p w:rsidRDefault="00D56D19" w:rsidP="00D56D19" w:rsidR="00D56D19"/>
    <w:p w:rsidRDefault="00D56D19" w:rsidP="00D56D19" w:rsidR="00D56D19"/>
    <w:p w:rsidRDefault="005575A8" w:rsidP="004F5146" w:rsidR="005575A8">
      <w:pPr>
        <w:jc w:val="right"/>
      </w:pPr>
      <w:r>
        <w:t>za točnost otpravka-ovlašteni službenik</w:t>
      </w:r>
    </w:p>
    <w:p w:rsidRDefault="005575A8" w:rsidP="004F5146" w:rsidR="005575A8">
      <w:pPr>
        <w:jc w:val="right"/>
      </w:pPr>
      <w:r>
        <w:t xml:space="preserve">Mirjana Gašparić </w:t>
      </w:r>
    </w:p>
    <w:p w:rsidRDefault="00D56D19" w:rsidP="00D56D19" w:rsidR="00D56D19"/>
    <w:p w:rsidRDefault="00C12410" w:rsidP="00C12410" w:rsidR="00C12410" w:rsidRPr="003A7D16"/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4D2496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5575A8">
          <w:rPr>
            <w:noProof/>
          </w:rPr>
          <w:t>3</w:t>
        </w:r>
        <w:r>
          <w:fldChar w:fldCharType="end"/>
        </w:r>
        <w:r w:rsidR="00285889">
          <w:tab/>
        </w:r>
        <w:r w:rsidR="00051C7C">
          <w:t>70.St-</w:t>
        </w:r>
        <w:r w:rsidR="00CF3DF7">
          <w:t>2236</w:t>
        </w:r>
        <w:r w:rsidR="00051C7C">
          <w:t>/2016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2023"/>
    <w:rsid w:val="0004478D"/>
    <w:rsid w:val="00051C7C"/>
    <w:rsid w:val="00052421"/>
    <w:rsid w:val="00061A00"/>
    <w:rsid w:val="00066E64"/>
    <w:rsid w:val="00076703"/>
    <w:rsid w:val="00097A24"/>
    <w:rsid w:val="000A1BC6"/>
    <w:rsid w:val="000F16CD"/>
    <w:rsid w:val="000F1E2A"/>
    <w:rsid w:val="00105891"/>
    <w:rsid w:val="001129F6"/>
    <w:rsid w:val="00144607"/>
    <w:rsid w:val="00165BF0"/>
    <w:rsid w:val="00166E8E"/>
    <w:rsid w:val="001B3464"/>
    <w:rsid w:val="001C7816"/>
    <w:rsid w:val="001D0B43"/>
    <w:rsid w:val="001D5D8F"/>
    <w:rsid w:val="001F15AF"/>
    <w:rsid w:val="00205532"/>
    <w:rsid w:val="0021147D"/>
    <w:rsid w:val="00211D90"/>
    <w:rsid w:val="00217370"/>
    <w:rsid w:val="002228E8"/>
    <w:rsid w:val="0023149C"/>
    <w:rsid w:val="0024135D"/>
    <w:rsid w:val="002451BB"/>
    <w:rsid w:val="0028392F"/>
    <w:rsid w:val="00285889"/>
    <w:rsid w:val="00287FB1"/>
    <w:rsid w:val="00290380"/>
    <w:rsid w:val="002A3BA0"/>
    <w:rsid w:val="002B4737"/>
    <w:rsid w:val="002C25CA"/>
    <w:rsid w:val="002C4E2C"/>
    <w:rsid w:val="002D61FA"/>
    <w:rsid w:val="002E0229"/>
    <w:rsid w:val="00305739"/>
    <w:rsid w:val="00347CA4"/>
    <w:rsid w:val="00350F72"/>
    <w:rsid w:val="00351403"/>
    <w:rsid w:val="00363447"/>
    <w:rsid w:val="00372077"/>
    <w:rsid w:val="0038259F"/>
    <w:rsid w:val="00392E4D"/>
    <w:rsid w:val="003A7D16"/>
    <w:rsid w:val="003F0805"/>
    <w:rsid w:val="00410190"/>
    <w:rsid w:val="00412C54"/>
    <w:rsid w:val="00432CAD"/>
    <w:rsid w:val="004332FE"/>
    <w:rsid w:val="00433744"/>
    <w:rsid w:val="00470722"/>
    <w:rsid w:val="00471353"/>
    <w:rsid w:val="00471D8D"/>
    <w:rsid w:val="00494606"/>
    <w:rsid w:val="00495908"/>
    <w:rsid w:val="004963DC"/>
    <w:rsid w:val="004971B3"/>
    <w:rsid w:val="004B5A59"/>
    <w:rsid w:val="004C5B58"/>
    <w:rsid w:val="004D2496"/>
    <w:rsid w:val="004D34E6"/>
    <w:rsid w:val="0050541F"/>
    <w:rsid w:val="0051697E"/>
    <w:rsid w:val="005224DC"/>
    <w:rsid w:val="0053569B"/>
    <w:rsid w:val="005448EA"/>
    <w:rsid w:val="005575A8"/>
    <w:rsid w:val="00563E87"/>
    <w:rsid w:val="005A2B10"/>
    <w:rsid w:val="005B74EF"/>
    <w:rsid w:val="005F7E7D"/>
    <w:rsid w:val="00603A21"/>
    <w:rsid w:val="006453C3"/>
    <w:rsid w:val="00645B73"/>
    <w:rsid w:val="0065274F"/>
    <w:rsid w:val="00653BA1"/>
    <w:rsid w:val="00693D34"/>
    <w:rsid w:val="006965BA"/>
    <w:rsid w:val="006A16C3"/>
    <w:rsid w:val="006B0549"/>
    <w:rsid w:val="006B5C61"/>
    <w:rsid w:val="006F05DF"/>
    <w:rsid w:val="0070027B"/>
    <w:rsid w:val="00705C2B"/>
    <w:rsid w:val="00705C42"/>
    <w:rsid w:val="007568DC"/>
    <w:rsid w:val="007718A5"/>
    <w:rsid w:val="007748F2"/>
    <w:rsid w:val="007859F3"/>
    <w:rsid w:val="00790372"/>
    <w:rsid w:val="007A570C"/>
    <w:rsid w:val="007A7A00"/>
    <w:rsid w:val="007B4514"/>
    <w:rsid w:val="007E349A"/>
    <w:rsid w:val="007E39A2"/>
    <w:rsid w:val="007E412E"/>
    <w:rsid w:val="007F50EC"/>
    <w:rsid w:val="00817203"/>
    <w:rsid w:val="00830ADC"/>
    <w:rsid w:val="00844F94"/>
    <w:rsid w:val="00873E6C"/>
    <w:rsid w:val="008742C9"/>
    <w:rsid w:val="008B2C5D"/>
    <w:rsid w:val="008B4030"/>
    <w:rsid w:val="008E59F9"/>
    <w:rsid w:val="008F1894"/>
    <w:rsid w:val="008F6699"/>
    <w:rsid w:val="008F76E8"/>
    <w:rsid w:val="00901FB2"/>
    <w:rsid w:val="00927588"/>
    <w:rsid w:val="009275BD"/>
    <w:rsid w:val="0093392E"/>
    <w:rsid w:val="009374BA"/>
    <w:rsid w:val="00962116"/>
    <w:rsid w:val="009666BE"/>
    <w:rsid w:val="00975210"/>
    <w:rsid w:val="00995A03"/>
    <w:rsid w:val="00995B6D"/>
    <w:rsid w:val="009A0824"/>
    <w:rsid w:val="009B52EA"/>
    <w:rsid w:val="009B7AB6"/>
    <w:rsid w:val="009C3649"/>
    <w:rsid w:val="009C6B90"/>
    <w:rsid w:val="009E4E4C"/>
    <w:rsid w:val="009F66CC"/>
    <w:rsid w:val="00A03E01"/>
    <w:rsid w:val="00A2449E"/>
    <w:rsid w:val="00A30C38"/>
    <w:rsid w:val="00A45005"/>
    <w:rsid w:val="00A45855"/>
    <w:rsid w:val="00A4707E"/>
    <w:rsid w:val="00A76252"/>
    <w:rsid w:val="00A92F24"/>
    <w:rsid w:val="00A93839"/>
    <w:rsid w:val="00A97982"/>
    <w:rsid w:val="00AA6C6A"/>
    <w:rsid w:val="00AD1CFD"/>
    <w:rsid w:val="00AE30AB"/>
    <w:rsid w:val="00AE4138"/>
    <w:rsid w:val="00AE78AC"/>
    <w:rsid w:val="00AF142B"/>
    <w:rsid w:val="00B125D7"/>
    <w:rsid w:val="00B15477"/>
    <w:rsid w:val="00B6336F"/>
    <w:rsid w:val="00B76856"/>
    <w:rsid w:val="00B8024A"/>
    <w:rsid w:val="00B870EB"/>
    <w:rsid w:val="00BA4595"/>
    <w:rsid w:val="00BB5337"/>
    <w:rsid w:val="00BB659F"/>
    <w:rsid w:val="00BD17D3"/>
    <w:rsid w:val="00BD422C"/>
    <w:rsid w:val="00BD658C"/>
    <w:rsid w:val="00BE7700"/>
    <w:rsid w:val="00C12410"/>
    <w:rsid w:val="00C12C33"/>
    <w:rsid w:val="00C3297A"/>
    <w:rsid w:val="00C47008"/>
    <w:rsid w:val="00C5560F"/>
    <w:rsid w:val="00C6375B"/>
    <w:rsid w:val="00C70ACC"/>
    <w:rsid w:val="00C71192"/>
    <w:rsid w:val="00C73349"/>
    <w:rsid w:val="00C755A1"/>
    <w:rsid w:val="00C7718E"/>
    <w:rsid w:val="00CA4E71"/>
    <w:rsid w:val="00CC6A3E"/>
    <w:rsid w:val="00CE7E27"/>
    <w:rsid w:val="00CF30F1"/>
    <w:rsid w:val="00CF3DF7"/>
    <w:rsid w:val="00D55506"/>
    <w:rsid w:val="00D56D19"/>
    <w:rsid w:val="00D6698E"/>
    <w:rsid w:val="00D85CC6"/>
    <w:rsid w:val="00D97D08"/>
    <w:rsid w:val="00DB4293"/>
    <w:rsid w:val="00DC268C"/>
    <w:rsid w:val="00DC65CE"/>
    <w:rsid w:val="00DC7C75"/>
    <w:rsid w:val="00DD73D4"/>
    <w:rsid w:val="00DE68B9"/>
    <w:rsid w:val="00E132BB"/>
    <w:rsid w:val="00E1602C"/>
    <w:rsid w:val="00E16239"/>
    <w:rsid w:val="00E23F79"/>
    <w:rsid w:val="00E46026"/>
    <w:rsid w:val="00E5258D"/>
    <w:rsid w:val="00E67E76"/>
    <w:rsid w:val="00EA5F97"/>
    <w:rsid w:val="00EB1610"/>
    <w:rsid w:val="00EB21D0"/>
    <w:rsid w:val="00EB51F8"/>
    <w:rsid w:val="00EB7116"/>
    <w:rsid w:val="00EC15DC"/>
    <w:rsid w:val="00EC2494"/>
    <w:rsid w:val="00ED7A0B"/>
    <w:rsid w:val="00EF0452"/>
    <w:rsid w:val="00EF6D8B"/>
    <w:rsid w:val="00F24636"/>
    <w:rsid w:val="00F42243"/>
    <w:rsid w:val="00F4462D"/>
    <w:rsid w:val="00F51E11"/>
    <w:rsid w:val="00F61CF3"/>
    <w:rsid w:val="00F81E5D"/>
    <w:rsid w:val="00F905CD"/>
    <w:rsid w:val="00FA26C2"/>
    <w:rsid w:val="00FA5193"/>
    <w:rsid w:val="00FB336B"/>
    <w:rsid w:val="00FD4D79"/>
    <w:rsid w:val="00FE1AE5"/>
    <w:rsid w:val="00FE65B8"/>
    <w:rsid w:val="00FE779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75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5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5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5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5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75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5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5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5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5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2236</izvorni_sadrzaj>
    <derivirana_varijabla naziv="DomainObject.Predmet.Broj_1">2236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St-2236/2016</izvorni_sadrzaj>
    <derivirana_varijabla naziv="DomainObject.Predmet.OznakaBroj_1">St-2236/2016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NUCLEON društvo za promicanje informatičke pismenosti i intelektualnog stvaralaštva zastupanog po punomoćniku Nenad Hodniković</izvorni_sadrzaj>
    <derivirana_varijabla naziv="DomainObject.Predmet.ProtustrankaFormated_1">  NUCLEON društvo za promicanje informatičke pismenosti i intelektualnog stvaralaštva zastupanog po punomoćniku Nenad Hodniković</derivirana_varijabla>
  </DomainObject.Predmet.ProtustrankaFormated>
  <DomainObject.Predmet.ProtustrankaFormatedOIB>
    <izvorni_sadrzaj>  NUCLEON društvo za promicanje informatičke pismenosti i intelektualnog stvaralaštva, OIB 16398997782 zastupanog po punomoćniku Nenad Hodniković</izvorni_sadrzaj>
    <derivirana_varijabla naziv="DomainObject.Predmet.ProtustrankaFormatedOIB_1">  NUCLEON društvo za promicanje informatičke pismenosti i intelektualnog stvaralaštva, OIB 16398997782 zastupanog po punomoćniku Nenad Hodniković</derivirana_varijabla>
  </DomainObject.Predmet.ProtustrankaFormatedOIB>
  <DomainObject.Predmet.ProtustrankaFormatedWithAdress>
    <izvorni_sadrzaj> NUCLEON društvo za promicanje informatičke pismenosti i intelektualnog stvaralaštva, Vlaška 82, 10000 Zagreb zastupanog po punomoćniku Nenad Hodniković</izvorni_sadrzaj>
    <derivirana_varijabla naziv="DomainObject.Predmet.ProtustrankaFormatedWithAdress_1"> NUCLEON društvo za promicanje informatičke pismenosti i intelektualnog stvaralaštva, Vlaška 82, 10000 Zagreb zastupanog po punomoćniku Nenad Hodniković</derivirana_varijabla>
  </DomainObject.Predmet.ProtustrankaFormatedWithAdress>
  <DomainObject.Predmet.ProtustrankaFormatedWithAdressOIB>
    <izvorni_sadrzaj> NUCLEON društvo za promicanje informatičke pismenosti i intelektualnog stvaralaštva, OIB 16398997782, Vlaška 82, 10000 Zagreb zastupanog po punomoćniku Nenad Hodniković</izvorni_sadrzaj>
    <derivirana_varijabla naziv="DomainObject.Predmet.ProtustrankaFormatedWithAdressOIB_1"> NUCLEON društvo za promicanje informatičke pismenosti i intelektualnog stvaralaštva, OIB 16398997782, Vlaška 82, 10000 Zagreb zastupanog po punomoćniku Nenad Hodniković</derivirana_varijabla>
  </DomainObject.Predmet.ProtustrankaFormatedWithAdressOIB>
  <DomainObject.Predmet.ProtustrankaWithAdress>
    <izvorni_sadrzaj>NUCLEON društvo za promicanje informatičke pismenosti i intelektualnog stvaralaštva Vlaška 82, 10000 Zagreb</izvorni_sadrzaj>
    <derivirana_varijabla naziv="DomainObject.Predmet.ProtustrankaWithAdress_1">NUCLEON društvo za promicanje informatičke pismenosti i intelektualnog stvaralaštva Vlaška 82, 10000 Zagreb</derivirana_varijabla>
  </DomainObject.Predmet.ProtustrankaWithAdress>
  <DomainObject.Predmet.ProtustrankaWithAdressOIB>
    <izvorni_sadrzaj>NUCLEON društvo za promicanje informatičke pismenosti i intelektualnog stvaralaštva, OIB 16398997782, Vlaška 82, 10000 Zagreb</izvorni_sadrzaj>
    <derivirana_varijabla naziv="DomainObject.Predmet.ProtustrankaWithAdressOIB_1">NUCLEON društvo za promicanje informatičke pismenosti i intelektualnog stvaralaštva, OIB 16398997782, Vlaška 82, 10000 Zagreb</derivirana_varijabla>
  </DomainObject.Predmet.ProtustrankaWithAdressOIB>
  <DomainObject.Predmet.ProtustrankaNazivFormated>
    <izvorni_sadrzaj>NUCLEON društvo za promicanje informatičke pismenosti i intelektualnog stvaralaštva</izvorni_sadrzaj>
    <derivirana_varijabla naziv="DomainObject.Predmet.ProtustrankaNazivFormated_1">NUCLEON društvo za promicanje informatičke pismenosti i intelektualnog stvaralaštva</derivirana_varijabla>
  </DomainObject.Predmet.ProtustrankaNazivFormated>
  <DomainObject.Predmet.ProtustrankaNazivFormatedOIB>
    <izvorni_sadrzaj>NUCLEON društvo za promicanje informatičke pismenosti i intelektualnog stvaralaštva, OIB 16398997782</izvorni_sadrzaj>
    <derivirana_varijabla naziv="DomainObject.Predmet.ProtustrankaNazivFormatedOIB_1">NUCLEON društvo za promicanje informatičke pismenosti i intelektualnog stvaralaštva, OIB 16398997782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Reagionalni centar Zagreb</izvorni_sadrzaj>
    <derivirana_varijabla naziv="DomainObject.Predmet.StrankaFormated_1">  FINA Reagionalni centar Zagreb</derivirana_varijabla>
  </DomainObject.Predmet.StrankaFormated>
  <DomainObject.Predmet.StrankaFormatedOIB>
    <izvorni_sadrzaj>  FINA Reagionalni centar Zagreb, OIB 85821130368</izvorni_sadrzaj>
    <derivirana_varijabla naziv="DomainObject.Predmet.StrankaFormatedOIB_1">  FINA Reagionalni centar Zagreb, OIB 85821130368</derivirana_varijabla>
  </DomainObject.Predmet.StrankaFormatedOIB>
  <DomainObject.Predmet.StrankaFormatedWithAdress>
    <izvorni_sadrzaj> FINA Reagionalni centar Zagreb, Trg svibanjskih žrtava 1995. 1, 10000 Zagreb</izvorni_sadrzaj>
    <derivirana_varijabla naziv="DomainObject.Predmet.StrankaFormatedWithAdress_1"> FINA Reagionalni centar Zagreb, Trg svibanjskih žrtava 1995. 1, 10000 Zagreb</derivirana_varijabla>
  </DomainObject.Predmet.StrankaFormatedWithAdress>
  <DomainObject.Predmet.StrankaFormatedWithAdressOIB>
    <izvorni_sadrzaj> FINA Reagionalni centar Zagreb, OIB 85821130368, Trg svibanjskih žrtava 1995. 1, 10000 Zagreb</izvorni_sadrzaj>
    <derivirana_varijabla naziv="DomainObject.Predmet.StrankaFormatedWithAdressOIB_1"> FINA Reagionalni centar Zagreb, OIB 85821130368, Trg svibanjskih žrtava 1995. 1, 10000 Zagreb</derivirana_varijabla>
  </DomainObject.Predmet.StrankaFormatedWithAdressOIB>
  <DomainObject.Predmet.StrankaWithAdress>
    <izvorni_sadrzaj>FINA Reagionalni centar Zagreb Trg svibanjskih žrtava 1995. 1,10000 Zagreb</izvorni_sadrzaj>
    <derivirana_varijabla naziv="DomainObject.Predmet.StrankaWithAdress_1">FINA Reagionalni centar Zagreb Trg svibanjskih žrtava 1995. 1,10000 Zagreb</derivirana_varijabla>
  </DomainObject.Predmet.StrankaWithAdress>
  <DomainObject.Predmet.StrankaWithAdressOIB>
    <izvorni_sadrzaj>FINA Reagionalni centar Zagreb, OIB 85821130368, Trg svibanjskih žrtava 1995. 1,10000 Zagreb</izvorni_sadrzaj>
    <derivirana_varijabla naziv="DomainObject.Predmet.StrankaWithAdressOIB_1">FINA Reagionalni centar Zagreb, OIB 85821130368, Trg svibanjskih žrtava 1995. 1,10000 Zagreb</derivirana_varijabla>
  </DomainObject.Predmet.StrankaWithAdressOIB>
  <DomainObject.Predmet.StrankaNazivFormated>
    <izvorni_sadrzaj>FINA Reagionalni centar Zagreb</izvorni_sadrzaj>
    <derivirana_varijabla naziv="DomainObject.Predmet.StrankaNazivFormated_1">FINA Reagionalni centar Zagreb</derivirana_varijabla>
  </DomainObject.Predmet.StrankaNazivFormated>
  <DomainObject.Predmet.StrankaNazivFormatedOIB>
    <izvorni_sadrzaj>FINA Reagionalni centar Zagreb, OIB 85821130368</izvorni_sadrzaj>
    <derivirana_varijabla naziv="DomainObject.Predmet.StrankaNazivFormatedOIB_1">FINA Reagionalni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Reagionalni centar Zagreb</item>
    </izvorni_sadrzaj>
    <derivirana_varijabla naziv="DomainObject.Predmet.StrankaListFormated_1">
      <item>FINA Reagionalni centar Zagreb</item>
    </derivirana_varijabla>
  </DomainObject.Predmet.StrankaListFormated>
  <DomainObject.Predmet.StrankaListFormatedOIB>
    <izvorni_sadrzaj>
      <item>FINA Reagionalni centar Zagreb, OIB 85821130368</item>
    </izvorni_sadrzaj>
    <derivirana_varijabla naziv="DomainObject.Predmet.StrankaListFormatedOIB_1">
      <item>FINA Reagionalni centar Zagreb, OIB 85821130368</item>
    </derivirana_varijabla>
  </DomainObject.Predmet.StrankaListFormatedOIB>
  <DomainObject.Predmet.StrankaListFormatedWithAdress>
    <izvorni_sadrzaj>
      <item>FINA Reagionalni centar Zagreb, Trg svibanjskih žrtava 1995. 1, 10000 Zagreb</item>
    </izvorni_sadrzaj>
    <derivirana_varijabla naziv="DomainObject.Predmet.StrankaListFormatedWithAdress_1">
      <item>FINA Reagionalni centar Zagreb, Trg svibanjskih žrtava 1995. 1, 10000 Zagreb</item>
    </derivirana_varijabla>
  </DomainObject.Predmet.StrankaListFormatedWithAdress>
  <DomainObject.Predmet.StrankaListFormatedWithAdressOIB>
    <izvorni_sadrzaj>
      <item>FINA Reagionalni centar Zagreb, OIB 85821130368, Trg svibanjskih žrtava 1995. 1, 10000 Zagreb</item>
    </izvorni_sadrzaj>
    <derivirana_varijabla naziv="DomainObject.Predmet.StrankaListFormatedWithAdressOIB_1">
      <item>FINA Reagionalni centar Zagreb, OIB 85821130368, Trg svibanjskih žrtava 1995. 1, 10000 Zagreb</item>
    </derivirana_varijabla>
  </DomainObject.Predmet.StrankaListFormatedWithAdressOIB>
  <DomainObject.Predmet.StrankaListNazivFormated>
    <izvorni_sadrzaj>
      <item>FINA Reagionalni centar Zagreb</item>
    </izvorni_sadrzaj>
    <derivirana_varijabla naziv="DomainObject.Predmet.StrankaListNazivFormated_1">
      <item>FINA Reagionalni centar Zagreb</item>
    </derivirana_varijabla>
  </DomainObject.Predmet.StrankaListNazivFormated>
  <DomainObject.Predmet.StrankaListNazivFormatedOIB>
    <izvorni_sadrzaj>
      <item>FINA Reagionalni centar Zagreb, OIB 85821130368</item>
    </izvorni_sadrzaj>
    <derivirana_varijabla naziv="DomainObject.Predmet.StrankaListNazivFormatedOIB_1">
      <item>FINA Reagionalni centar Zagreb, OIB 85821130368</item>
    </derivirana_varijabla>
  </DomainObject.Predmet.StrankaListNazivFormatedOIB>
  <DomainObject.Predmet.ProtuStrankaListFormated>
    <izvorni_sadrzaj>
      <item>NUCLEON društvo za promicanje informatičke pismenosti i intelektualnog stvaralaštva zastupanog po punomoćniku Nenad Hodniković</item>
    </izvorni_sadrzaj>
    <derivirana_varijabla naziv="DomainObject.Predmet.ProtuStrankaListFormated_1">
      <item>NUCLEON društvo za promicanje informatičke pismenosti i intelektualnog stvaralaštva zastupanog po punomoćniku Nenad Hodniković</item>
    </derivirana_varijabla>
  </DomainObject.Predmet.ProtuStrankaListFormated>
  <DomainObject.Predmet.ProtuStrankaListFormatedOIB>
    <izvorni_sadrzaj>
      <item>NUCLEON društvo za promicanje informatičke pismenosti i intelektualnog stvaralaštva, OIB 16398997782 zastupanog po punomoćniku Nenad Hodniković</item>
    </izvorni_sadrzaj>
    <derivirana_varijabla naziv="DomainObject.Predmet.ProtuStrankaListFormatedOIB_1">
      <item>NUCLEON društvo za promicanje informatičke pismenosti i intelektualnog stvaralaštva, OIB 16398997782 zastupanog po punomoćniku Nenad Hodniković</item>
    </derivirana_varijabla>
  </DomainObject.Predmet.ProtuStrankaListFormatedOIB>
  <DomainObject.Predmet.ProtuStrankaListFormatedWithAdress>
    <izvorni_sadrzaj>
      <item>NUCLEON društvo za promicanje informatičke pismenosti i intelektualnog stvaralaštva, Vlaška 82, 10000 Zagreb zastupanog po punomoćniku Nenad Hodniković</item>
    </izvorni_sadrzaj>
    <derivirana_varijabla naziv="DomainObject.Predmet.ProtuStrankaListFormatedWithAdress_1">
      <item>NUCLEON društvo za promicanje informatičke pismenosti i intelektualnog stvaralaštva, Vlaška 82, 10000 Zagreb zastupanog po punomoćniku Nenad Hodniković</item>
    </derivirana_varijabla>
  </DomainObject.Predmet.ProtuStrankaListFormatedWithAdress>
  <DomainObject.Predmet.ProtuStrankaListFormatedWithAdressOIB>
    <izvorni_sadrzaj>
      <item>NUCLEON društvo za promicanje informatičke pismenosti i intelektualnog stvaralaštva, OIB 16398997782, Vlaška 82, 10000 Zagreb zastupanog po punomoćniku Nenad Hodniković</item>
    </izvorni_sadrzaj>
    <derivirana_varijabla naziv="DomainObject.Predmet.ProtuStrankaListFormatedWithAdressOIB_1">
      <item>NUCLEON društvo za promicanje informatičke pismenosti i intelektualnog stvaralaštva, OIB 16398997782, Vlaška 82, 10000 Zagreb zastupanog po punomoćniku Nenad Hodniković</item>
    </derivirana_varijabla>
  </DomainObject.Predmet.ProtuStrankaListFormatedWithAdressOIB>
  <DomainObject.Predmet.ProtuStrankaListNazivFormated>
    <izvorni_sadrzaj>
      <item>NUCLEON društvo za promicanje informatičke pismenosti i intelektualnog stvaralaštva</item>
    </izvorni_sadrzaj>
    <derivirana_varijabla naziv="DomainObject.Predmet.ProtuStrankaListNazivFormated_1">
      <item>NUCLEON društvo za promicanje informatičke pismenosti i intelektualnog stvaralaštva</item>
    </derivirana_varijabla>
  </DomainObject.Predmet.ProtuStrankaListNazivFormated>
  <DomainObject.Predmet.ProtuStrankaListNazivFormatedOIB>
    <izvorni_sadrzaj>
      <item>NUCLEON društvo za promicanje informatičke pismenosti i intelektualnog stvaralaštva, OIB 16398997782</item>
    </izvorni_sadrzaj>
    <derivirana_varijabla naziv="DomainObject.Predmet.ProtuStrankaListNazivFormatedOIB_1">
      <item>NUCLEON društvo za promicanje informatičke pismenosti i intelektualnog stvaralaštva, OIB 16398997782</item>
    </derivirana_varijabla>
  </DomainObject.Predmet.ProtuStrankaListNazivFormatedOIB>
  <DomainObject.Predmet.OstaliListFormated>
    <izvorni_sadrzaj>
      <item>Nenad Hodniković punomoćnik sudionika u postupku NUCLEON društvo za promicanje informatičke pismenosti i intelektualnog stvaralaštva</item>
      <item>HRVATSKI ZAVOD ZA MIROVINSKO OSIGURANJE</item>
      <item>Nenad Hodniković</item>
      <item>RAIFFEISENBANK AUSTRIA d.d.</item>
    </izvorni_sadrzaj>
    <derivirana_varijabla naziv="DomainObject.Predmet.OstaliListFormated_1">
      <item>Nenad Hodniković punomoćnik sudionika u postupku NUCLEON društvo za promicanje informatičke pismenosti i intelektualnog stvaralaštva</item>
      <item>HRVATSKI ZAVOD ZA MIROVINSKO OSIGURANJE</item>
      <item>Nenad Hodniković</item>
      <item>RAIFFEISENBANK AUSTRIA d.d.</item>
    </derivirana_varijabla>
  </DomainObject.Predmet.OstaliListFormated>
  <DomainObject.Predmet.OstaliListFormatedOIB>
    <izvorni_sadrzaj>
      <item>Nenad Hodniković, OIB 40867295504 punomoćnik sudionika u postupku NUCLEON društvo za promicanje informatičke pismenosti i intelektualnog stvaralaštva</item>
      <item>HRVATSKI ZAVOD ZA MIROVINSKO OSIGURANJE, OIB 84397956623</item>
      <item>Nenad Hodniković, OIB 16398997782</item>
      <item>RAIFFEISENBANK AUSTRIA d.d.</item>
    </izvorni_sadrzaj>
    <derivirana_varijabla naziv="DomainObject.Predmet.OstaliListFormatedOIB_1">
      <item>Nenad Hodniković, OIB 40867295504 punomoćnik sudionika u postupku NUCLEON društvo za promicanje informatičke pismenosti i intelektualnog stvaralaštva</item>
      <item>HRVATSKI ZAVOD ZA MIROVINSKO OSIGURANJE, OIB 84397956623</item>
      <item>Nenad Hodniković, OIB 16398997782</item>
      <item>RAIFFEISENBANK AUSTRIA d.d.</item>
    </derivirana_varijabla>
  </DomainObject.Predmet.OstaliListFormatedOIB>
  <DomainObject.Predmet.OstaliListFormatedWithAdress>
    <izvorni_sadrzaj>
      <item>Nenad Hodniković, Vlaška 82, 10000 Zagreb punomoćnik sudionika u postupku NUCLEON društvo za promicanje informatičke pismenosti i intelektualnog stvaralaštva</item>
      <item>HRVATSKI ZAVOD ZA MIROVINSKO OSIGURANJE, A. Mihanovića 3, 10000 Zagreb</item>
      <item>Nenad Hodniković, Vlaška 82, 10000 Zagreb</item>
      <item>RAIFFEISENBANK AUSTRIA d.d., Magazinska cesta 69, 10000 Zagreb</item>
    </izvorni_sadrzaj>
    <derivirana_varijabla naziv="DomainObject.Predmet.OstaliListFormatedWithAdress_1">
      <item>Nenad Hodniković, Vlaška 82, 10000 Zagreb punomoćnik sudionika u postupku NUCLEON društvo za promicanje informatičke pismenosti i intelektualnog stvaralaštva</item>
      <item>HRVATSKI ZAVOD ZA MIROVINSKO OSIGURANJE, A. Mihanovića 3, 10000 Zagreb</item>
      <item>Nenad Hodniković, Vlaška 82, 10000 Zagreb</item>
      <item>RAIFFEISENBANK AUSTRIA d.d., Magazinska cesta 69, 10000 Zagreb</item>
    </derivirana_varijabla>
  </DomainObject.Predmet.OstaliListFormatedWithAdress>
  <DomainObject.Predmet.OstaliListFormatedWithAdressOIB>
    <izvorni_sadrzaj>
      <item>Nenad Hodniković, OIB 40867295504, Vlaška 82, 10000 Zagreb punomoćnik sudionika u postupku NUCLEON društvo za promicanje informatičke pismenosti i intelektualnog stvaralaštva</item>
      <item>HRVATSKI ZAVOD ZA MIROVINSKO OSIGURANJE, OIB 84397956623, A. Mihanovića 3, 10000 Zagreb</item>
      <item>Nenad Hodniković, OIB 16398997782, Vlaška 82, 10000 Zagreb</item>
      <item>RAIFFEISENBANK AUSTRIA d.d., Magazinska cesta 69, 10000 Zagreb</item>
    </izvorni_sadrzaj>
    <derivirana_varijabla naziv="DomainObject.Predmet.OstaliListFormatedWithAdressOIB_1">
      <item>Nenad Hodniković, OIB 40867295504, Vlaška 82, 10000 Zagreb punomoćnik sudionika u postupku NUCLEON društvo za promicanje informatičke pismenosti i intelektualnog stvaralaštva</item>
      <item>HRVATSKI ZAVOD ZA MIROVINSKO OSIGURANJE, OIB 84397956623, A. Mihanovića 3, 10000 Zagreb</item>
      <item>Nenad Hodniković, OIB 16398997782, Vlaška 82, 10000 Zagreb</item>
      <item>RAIFFEISENBANK AUSTRIA d.d., Magazinska cesta 69, 10000 Zagreb</item>
    </derivirana_varijabla>
  </DomainObject.Predmet.OstaliListFormatedWithAdressOIB>
  <DomainObject.Predmet.OstaliListNazivFormated>
    <izvorni_sadrzaj>
      <item>Nenad Hodniković</item>
      <item>HRVATSKI ZAVOD ZA MIROVINSKO OSIGURANJE</item>
      <item>Nenad Hodniković</item>
      <item>RAIFFEISENBANK AUSTRIA d.d.</item>
    </izvorni_sadrzaj>
    <derivirana_varijabla naziv="DomainObject.Predmet.OstaliListNazivFormated_1">
      <item>Nenad Hodniković</item>
      <item>HRVATSKI ZAVOD ZA MIROVINSKO OSIGURANJE</item>
      <item>Nenad Hodniković</item>
      <item>RAIFFEISENBANK AUSTRIA d.d.</item>
    </derivirana_varijabla>
  </DomainObject.Predmet.OstaliListNazivFormated>
  <DomainObject.Predmet.OstaliListNazivFormatedOIB>
    <izvorni_sadrzaj>
      <item>Nenad Hodniković, OIB 40867295504</item>
      <item>HRVATSKI ZAVOD ZA MIROVINSKO OSIGURANJE, OIB 84397956623</item>
      <item>Nenad Hodniković, OIB 16398997782</item>
      <item>RAIFFEISENBANK AUSTRIA d.d.</item>
    </izvorni_sadrzaj>
    <derivirana_varijabla naziv="DomainObject.Predmet.OstaliListNazivFormatedOIB_1">
      <item>Nenad Hodniković, OIB 40867295504</item>
      <item>HRVATSKI ZAVOD ZA MIROVINSKO OSIGURANJE, OIB 84397956623</item>
      <item>Nenad Hodniković, OIB 16398997782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Reagionalni centar Zagreb</izvorni_sadrzaj>
    <derivirana_varijabla naziv="DomainObject.Predmet.StrankaIDrugi_1">FINA Reagionalni centar Zagreb</derivirana_varijabla>
  </DomainObject.Predmet.StrankaIDrugi>
  <DomainObject.Predmet.ProtustrankaIDrugi>
    <izvorni_sadrzaj>NUCLEON društvo za promicanje informatičke pismenosti i intelektualnog stvaralaštva</izvorni_sadrzaj>
    <derivirana_varijabla naziv="DomainObject.Predmet.ProtustrankaIDrugi_1">NUCLEON društvo za promicanje informatičke pismenosti i intelektualnog stvaralaštva</derivirana_varijabla>
  </DomainObject.Predmet.ProtustrankaIDrugi>
  <DomainObject.Predmet.StrankaIDrugiAdressOIB>
    <izvorni_sadrzaj>FINA Reagionalni centar Zagreb, OIB 85821130368, Trg svibanjskih žrtava 1995. 1, 10000 Zagreb</izvorni_sadrzaj>
    <derivirana_varijabla naziv="DomainObject.Predmet.StrankaIDrugiAdressOIB_1">FINA Reagionalni centar Zagreb, OIB 85821130368, Trg svibanjskih žrtava 1995. 1, 10000 Zagreb</derivirana_varijabla>
  </DomainObject.Predmet.StrankaIDrugiAdressOIB>
  <DomainObject.Predmet.ProtustrankaIDrugiAdressOIB>
    <izvorni_sadrzaj>NUCLEON društvo za promicanje informatičke pismenosti i intelektualnog stvaralaštva, OIB 16398997782, Vlaška 82, 10000 Zagreb</izvorni_sadrzaj>
    <derivirana_varijabla naziv="DomainObject.Predmet.ProtustrankaIDrugiAdressOIB_1">NUCLEON društvo za promicanje informatičke pismenosti i intelektualnog stvaralaštva, OIB 16398997782, Vlaška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Reagionalni centar Zagreb</item>
      <item>NUCLEON društvo za promicanje informatičke pismenosti i intelektualnog stvaralaštva</item>
      <item>Nenad Hodniković</item>
      <item>HRVATSKI ZAVOD ZA MIROVINSKO OSIGURANJE</item>
      <item>Nenad Hodniković</item>
      <item>RAIFFEISENBANK AUSTRIA d.d.</item>
    </izvorni_sadrzaj>
    <derivirana_varijabla naziv="DomainObject.Predmet.SudioniciListNaziv_1">
      <item>FINA Reagionalni centar Zagreb</item>
      <item>NUCLEON društvo za promicanje informatičke pismenosti i intelektualnog stvaralaštva</item>
      <item>Nenad Hodniković</item>
      <item>HRVATSKI ZAVOD ZA MIROVINSKO OSIGURANJE</item>
      <item>Nenad Hodniković</item>
      <item>RAIFFEISENBANK AUSTRIA d.d.</item>
    </derivirana_varijabla>
  </DomainObject.Predmet.SudioniciListNaziv>
  <DomainObject.Predmet.SudioniciListAdressOIB>
    <izvorni_sadrzaj>
      <item>FINA Reagionalni centar Zagreb, OIB 85821130368, Trg svibanjskih žrtava 1995. 1,10000 Zagreb</item>
      <item>NUCLEON društvo za promicanje informatičke pismenosti i intelektualnog stvaralaštva, OIB 16398997782, Vlaška 82,10000 Zagreb</item>
      <item>Nenad Hodniković, OIB 40867295504, Vlaška 82,10000 Zagreb</item>
      <item>HRVATSKI ZAVOD ZA MIROVINSKO OSIGURANJE, OIB 84397956623, A. Mihanovića 3,10000 Zagreb</item>
      <item>Nenad Hodniković, OIB 16398997782, Vlaška 82,10000 Zagreb</item>
      <item>RAIFFEISENBANK AUSTRIA d.d., Magazinska cesta 69,10000 Zagreb</item>
    </izvorni_sadrzaj>
    <derivirana_varijabla naziv="DomainObject.Predmet.SudioniciListAdressOIB_1">
      <item>FINA Reagionalni centar Zagreb, OIB 85821130368, Trg svibanjskih žrtava 1995. 1,10000 Zagreb</item>
      <item>NUCLEON društvo za promicanje informatičke pismenosti i intelektualnog stvaralaštva, OIB 16398997782, Vlaška 82,10000 Zagreb</item>
      <item>Nenad Hodniković, OIB 40867295504, Vlaška 82,10000 Zagreb</item>
      <item>HRVATSKI ZAVOD ZA MIROVINSKO OSIGURANJE, OIB 84397956623, A. Mihanovića 3,10000 Zagreb</item>
      <item>Nenad Hodniković, OIB 16398997782, Vlaška 82,10000 Zagreb</item>
      <item>RAIFFEISENBANK AUSTRIA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16398997782</item>
      <item>, OIB 40867295504</item>
      <item>, OIB 84397956623</item>
      <item>, OIB 16398997782</item>
      <item>, OIB null</item>
    </izvorni_sadrzaj>
    <derivirana_varijabla naziv="DomainObject.Predmet.SudioniciListNazivOIB_1">
      <item>, OIB 85821130368</item>
      <item>, OIB 16398997782</item>
      <item>, OIB 40867295504</item>
      <item>, OIB 84397956623</item>
      <item>, OIB 16398997782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839</properties:Words>
  <properties:Characters>4731</properties:Characters>
  <properties:Lines>104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2017-09-07T07:33:00Z</dcterms:created>
  <dc:creator>gzubak</dc:creator>
  <cp:lastModifiedBy>Mirjana Gašparić</cp:lastModifiedBy>
  <cp:lastPrinted>2017-06-19T08:33:00Z</cp:lastPrinted>
  <dcterms:modified xmlns:xsi="http://www.w3.org/2001/XMLSchema-instance" xsi:type="dcterms:W3CDTF">2017-09-08T08:24:00Z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