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e1e2" w14:paraId="b45e1e2" w:rsidRDefault="001754B6" w:rsidP="001754B6" w:rsidR="001754B6" w:rsidRPr="00721510">
      <w:pPr>
        <w:jc w:val="right"/>
        <w15:collapsed w:val="false"/>
      </w:pPr>
      <w:bookmarkStart w:name="_GoBack" w:id="0"/>
      <w:bookmarkEnd w:id="0"/>
      <w:r w:rsidRPr="00721510">
        <w:t xml:space="preserve">                                                                                                  </w:t>
      </w:r>
    </w:p>
    <w:p w:rsidRDefault="001754B6" w:rsidP="001754B6" w:rsidR="001754B6" w:rsidRPr="00721510">
      <w:r w:rsidRPr="00721510">
        <w:t xml:space="preserve">                   </w:t>
      </w:r>
      <w:r w:rsidRPr="00721510">
        <w:rPr>
          <w:noProof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4B6" w:rsidP="001754B6" w:rsidR="001754B6" w:rsidRPr="00721510">
      <w:pPr>
        <w:jc w:val="both"/>
      </w:pPr>
      <w:r w:rsidRPr="00721510">
        <w:t xml:space="preserve">  REPUBLIKA HRVATSKA</w:t>
      </w:r>
    </w:p>
    <w:p w:rsidRDefault="001754B6" w:rsidP="001754B6" w:rsidR="001754B6" w:rsidRPr="00721510">
      <w:pPr>
        <w:jc w:val="both"/>
      </w:pPr>
      <w:r w:rsidRPr="00721510">
        <w:t xml:space="preserve">TRGOVAČKI SUD </w:t>
      </w:r>
      <w:proofErr w:type="spellStart"/>
      <w:r w:rsidRPr="00721510">
        <w:t>PAZINU</w:t>
      </w:r>
      <w:proofErr w:type="spellEnd"/>
      <w:r w:rsidRPr="00721510">
        <w:t xml:space="preserve">           </w:t>
      </w:r>
    </w:p>
    <w:p w:rsidRDefault="001754B6" w:rsidP="001754B6" w:rsidR="001754B6" w:rsidRPr="00721510">
      <w:pPr>
        <w:jc w:val="both"/>
      </w:pPr>
      <w:r w:rsidRPr="00721510">
        <w:t xml:space="preserve">        Pazin, </w:t>
      </w:r>
      <w:proofErr w:type="spellStart"/>
      <w:r w:rsidRPr="00721510">
        <w:t>Dršćevka</w:t>
      </w:r>
      <w:proofErr w:type="spellEnd"/>
      <w:r w:rsidRPr="00721510">
        <w:t xml:space="preserve"> 1</w:t>
      </w:r>
    </w:p>
    <w:p w:rsidRDefault="001754B6" w:rsidP="001754B6" w:rsidR="001754B6">
      <w:pPr>
        <w:ind w:right="512"/>
      </w:pPr>
    </w:p>
    <w:p w:rsidRDefault="001754B6" w:rsidP="001754B6" w:rsidR="001754B6" w:rsidRPr="00721510">
      <w:pPr>
        <w:ind w:right="512"/>
      </w:pPr>
    </w:p>
    <w:p w:rsidRDefault="001754B6" w:rsidP="001754B6" w:rsidR="001754B6" w:rsidRPr="00721510">
      <w:pPr>
        <w:ind w:right="512"/>
        <w:jc w:val="center"/>
      </w:pPr>
      <w:r w:rsidRPr="00721510">
        <w:t>R E P U B L I K A  H R V A T S K A</w:t>
      </w:r>
    </w:p>
    <w:p w:rsidRDefault="001754B6" w:rsidP="001754B6" w:rsidR="001754B6" w:rsidRPr="00721510">
      <w:pPr>
        <w:ind w:right="512"/>
        <w:jc w:val="center"/>
      </w:pPr>
    </w:p>
    <w:p w:rsidRDefault="001754B6" w:rsidP="001754B6" w:rsidR="001754B6" w:rsidRPr="00721510">
      <w:pPr>
        <w:ind w:right="512"/>
        <w:jc w:val="center"/>
      </w:pPr>
      <w:r w:rsidRPr="00721510">
        <w:t xml:space="preserve">Z A K L J U Č A K </w:t>
      </w:r>
    </w:p>
    <w:p w:rsidRDefault="001754B6" w:rsidP="001754B6" w:rsidR="001754B6" w:rsidRPr="00721510">
      <w:pPr>
        <w:ind w:right="512"/>
      </w:pPr>
    </w:p>
    <w:p w:rsidRDefault="001754B6" w:rsidP="001754B6" w:rsidR="001754B6" w:rsidRPr="00721510">
      <w:pPr>
        <w:ind w:firstLine="708"/>
        <w:jc w:val="both"/>
      </w:pPr>
      <w:r w:rsidRPr="00721510">
        <w:t xml:space="preserve">Trgovački sud u Pazinu po stečajnom sucu ovoga suda Damiru Rabaru, u predmetu provođenja stečajnog postupka nad </w:t>
      </w:r>
      <w:r w:rsidRPr="00463D09">
        <w:t xml:space="preserve">dužnikom </w:t>
      </w:r>
      <w:r w:rsidR="00463D09">
        <w:t xml:space="preserve">Stečajna masa iza </w:t>
      </w:r>
      <w:proofErr w:type="spellStart"/>
      <w:r w:rsidR="00463D09">
        <w:t>CASTELLUM</w:t>
      </w:r>
      <w:proofErr w:type="spellEnd"/>
      <w:r w:rsidR="00463D09">
        <w:t xml:space="preserve"> </w:t>
      </w:r>
      <w:proofErr w:type="spellStart"/>
      <w:r w:rsidR="00463D09">
        <w:t>L.S</w:t>
      </w:r>
      <w:proofErr w:type="spellEnd"/>
      <w:r w:rsidR="00463D09">
        <w:t xml:space="preserve">. PARTNER d.o.o. u stečaju, Zagreb, Pavla </w:t>
      </w:r>
      <w:proofErr w:type="spellStart"/>
      <w:r w:rsidR="00463D09">
        <w:t>Hatza</w:t>
      </w:r>
      <w:proofErr w:type="spellEnd"/>
      <w:r w:rsidR="00463D09">
        <w:t xml:space="preserve"> </w:t>
      </w:r>
      <w:proofErr w:type="spellStart"/>
      <w:r w:rsidR="00463D09">
        <w:t>10</w:t>
      </w:r>
      <w:proofErr w:type="spellEnd"/>
      <w:r w:rsidR="00463D09">
        <w:t xml:space="preserve">, </w:t>
      </w:r>
      <w:proofErr w:type="spellStart"/>
      <w:r w:rsidR="00463D09">
        <w:t>OIB</w:t>
      </w:r>
      <w:proofErr w:type="spellEnd"/>
      <w:r w:rsidR="00463D09">
        <w:t xml:space="preserve">: </w:t>
      </w:r>
      <w:proofErr w:type="spellStart"/>
      <w:r w:rsidR="00463D09">
        <w:t>04103056966</w:t>
      </w:r>
      <w:proofErr w:type="spellEnd"/>
      <w:r w:rsidRPr="00463D09">
        <w:t>,</w:t>
      </w:r>
      <w:r w:rsidRPr="00721510">
        <w:t xml:space="preserve"> </w:t>
      </w:r>
      <w:proofErr w:type="spellStart"/>
      <w:r w:rsidR="00463D09">
        <w:t>21</w:t>
      </w:r>
      <w:proofErr w:type="spellEnd"/>
      <w:r w:rsidR="00463D09">
        <w:t xml:space="preserve">. prosinca </w:t>
      </w:r>
      <w:proofErr w:type="spellStart"/>
      <w:r w:rsidR="00463D09">
        <w:t>2018</w:t>
      </w:r>
      <w:proofErr w:type="spellEnd"/>
      <w:r w:rsidRPr="00721510">
        <w:t>. donio je slijedeći</w:t>
      </w:r>
    </w:p>
    <w:p w:rsidRDefault="001754B6" w:rsidP="001754B6" w:rsidR="001754B6" w:rsidRPr="00721510">
      <w:pPr>
        <w:ind w:firstLine="708"/>
        <w:jc w:val="both"/>
        <w:rPr>
          <w:b/>
        </w:rPr>
      </w:pPr>
    </w:p>
    <w:p w:rsidRDefault="001754B6" w:rsidP="001754B6" w:rsidR="001754B6" w:rsidRPr="00721510">
      <w:pPr>
        <w:jc w:val="center"/>
      </w:pPr>
      <w:r w:rsidRPr="00721510">
        <w:t>z a k l j u č a k</w:t>
      </w:r>
    </w:p>
    <w:p w:rsidRDefault="00D36A73" w:rsidP="001754B6" w:rsidR="00D36A73" w:rsidRPr="00721510">
      <w:pPr>
        <w:jc w:val="both"/>
      </w:pPr>
    </w:p>
    <w:p w:rsidRDefault="00605772" w:rsidP="00FE073E" w:rsidR="008675D6" w:rsidRPr="00463D09">
      <w:pPr>
        <w:tabs>
          <w:tab w:pos="216" w:val="num"/>
        </w:tabs>
        <w:jc w:val="both"/>
      </w:pPr>
      <w:r>
        <w:tab/>
      </w:r>
      <w:r>
        <w:tab/>
      </w:r>
      <w:r w:rsidR="001754B6" w:rsidRPr="00721510">
        <w:t>I</w:t>
      </w:r>
      <w:r>
        <w:t xml:space="preserve">. </w:t>
      </w:r>
      <w:r w:rsidR="001754B6" w:rsidRPr="00721510">
        <w:t xml:space="preserve">Nalaže se </w:t>
      </w:r>
      <w:r w:rsidR="0043604D">
        <w:t>Općinskom sudu u Rijeci,</w:t>
      </w:r>
      <w:r w:rsidR="00463D09">
        <w:t xml:space="preserve"> Zemljišnoknjižnom odjelu Delnice</w:t>
      </w:r>
      <w:r w:rsidR="001754B6" w:rsidRPr="00721510">
        <w:t xml:space="preserve">, </w:t>
      </w:r>
      <w:r w:rsidR="00463D09">
        <w:t xml:space="preserve">da u odnosu na nekretninu </w:t>
      </w:r>
      <w:proofErr w:type="spellStart"/>
      <w:r w:rsidR="00B91B6F">
        <w:t>k.č</w:t>
      </w:r>
      <w:proofErr w:type="spellEnd"/>
      <w:r w:rsidR="00B91B6F">
        <w:t xml:space="preserve">. </w:t>
      </w:r>
      <w:proofErr w:type="spellStart"/>
      <w:r w:rsidR="00B91B6F">
        <w:t>379</w:t>
      </w:r>
      <w:proofErr w:type="spellEnd"/>
      <w:r w:rsidR="00B91B6F">
        <w:t>/</w:t>
      </w:r>
      <w:proofErr w:type="spellStart"/>
      <w:r w:rsidR="00B91B6F">
        <w:t>10</w:t>
      </w:r>
      <w:proofErr w:type="spellEnd"/>
      <w:r w:rsidR="00B91B6F">
        <w:t>, upisanu</w:t>
      </w:r>
      <w:r w:rsidR="00463D09">
        <w:t xml:space="preserve"> u </w:t>
      </w:r>
      <w:proofErr w:type="spellStart"/>
      <w:r w:rsidR="00463D09">
        <w:t>z.k</w:t>
      </w:r>
      <w:proofErr w:type="spellEnd"/>
      <w:r w:rsidR="00463D09">
        <w:t xml:space="preserve">. ul. </w:t>
      </w:r>
      <w:proofErr w:type="spellStart"/>
      <w:r w:rsidR="00463D09">
        <w:t>745</w:t>
      </w:r>
      <w:proofErr w:type="spellEnd"/>
      <w:r w:rsidR="00463D09">
        <w:t xml:space="preserve"> k.o. </w:t>
      </w:r>
      <w:proofErr w:type="spellStart"/>
      <w:r w:rsidR="00463D09">
        <w:t>Sunger</w:t>
      </w:r>
      <w:proofErr w:type="spellEnd"/>
      <w:r w:rsidR="00463D09">
        <w:t>, u vlasništvu dužnika u cjelini</w:t>
      </w:r>
      <w:r w:rsidR="00FE073E">
        <w:t>,</w:t>
      </w:r>
      <w:r w:rsidR="00463D09">
        <w:t xml:space="preserve"> </w:t>
      </w:r>
      <w:r w:rsidR="00463D09" w:rsidRPr="00453A2A">
        <w:t>iz zemljišne knjige briše sljedeć</w:t>
      </w:r>
      <w:r w:rsidR="00463D09">
        <w:t>e zabilježbe</w:t>
      </w:r>
      <w:r w:rsidR="00463D09" w:rsidRPr="00453A2A">
        <w:t>:</w:t>
      </w:r>
    </w:p>
    <w:p w:rsidRDefault="00412AB7" w:rsidP="00412AB7" w:rsidR="00412AB7"/>
    <w:p w:rsidRDefault="00463D09" w:rsidP="00463D09" w:rsidR="00463D09">
      <w:pPr>
        <w:ind w:firstLine="708"/>
        <w:jc w:val="both"/>
      </w:pPr>
      <w:r>
        <w:t xml:space="preserve">- </w:t>
      </w:r>
      <w:r w:rsidR="00B91B6F">
        <w:t>zabilježba</w:t>
      </w:r>
      <w:r w:rsidRPr="004E540A">
        <w:t xml:space="preserve"> otvaranja stečajnog postupka upisan</w:t>
      </w:r>
      <w:r w:rsidR="00B91B6F">
        <w:t>a</w:t>
      </w:r>
      <w:r w:rsidRPr="004E540A">
        <w:t xml:space="preserve"> temeljem rješenja Trgovačkog suda u Pazinu, </w:t>
      </w:r>
      <w:proofErr w:type="spellStart"/>
      <w:r w:rsidRPr="004E540A">
        <w:t>posl</w:t>
      </w:r>
      <w:proofErr w:type="spellEnd"/>
      <w:r w:rsidRPr="004E540A">
        <w:t>. br. St-</w:t>
      </w:r>
      <w:proofErr w:type="spellStart"/>
      <w:r>
        <w:t>1037</w:t>
      </w:r>
      <w:proofErr w:type="spellEnd"/>
      <w:r w:rsidRPr="004E540A">
        <w:t>/</w:t>
      </w:r>
      <w:proofErr w:type="spellStart"/>
      <w:r w:rsidRPr="004E540A">
        <w:t>16</w:t>
      </w:r>
      <w:proofErr w:type="spellEnd"/>
      <w:r w:rsidRPr="004E540A">
        <w:t>-</w:t>
      </w:r>
      <w:proofErr w:type="spellStart"/>
      <w:r w:rsidRPr="004E540A">
        <w:t>1</w:t>
      </w:r>
      <w:r>
        <w:t>5</w:t>
      </w:r>
      <w:proofErr w:type="spellEnd"/>
      <w:r w:rsidRPr="004E540A">
        <w:t xml:space="preserve"> od </w:t>
      </w:r>
      <w:r>
        <w:t>3</w:t>
      </w:r>
      <w:r w:rsidRPr="004E540A">
        <w:t xml:space="preserve">. veljače </w:t>
      </w:r>
      <w:proofErr w:type="spellStart"/>
      <w:r w:rsidRPr="004E540A">
        <w:t>2017</w:t>
      </w:r>
      <w:proofErr w:type="spellEnd"/>
      <w:r w:rsidRPr="004E540A">
        <w:t>.</w:t>
      </w:r>
      <w:r>
        <w:t>,</w:t>
      </w:r>
    </w:p>
    <w:p w:rsidRDefault="00463D09" w:rsidP="00463D09" w:rsidR="00463D09">
      <w:pPr>
        <w:pStyle w:val="Tijeloteksta"/>
      </w:pPr>
    </w:p>
    <w:p w:rsidRDefault="00463D09" w:rsidP="00463D09" w:rsidR="00463D09">
      <w:pPr>
        <w:pStyle w:val="Tijeloteksta"/>
        <w:ind w:firstLine="708"/>
        <w:rPr>
          <w:bCs/>
          <w:shd w:fill="FFFFFF" w:color="auto" w:val="clear"/>
        </w:rPr>
      </w:pPr>
      <w:r>
        <w:rPr>
          <w:shd w:fill="FFFFFF" w:color="auto" w:val="clear"/>
        </w:rPr>
        <w:t xml:space="preserve">- </w:t>
      </w:r>
      <w:r>
        <w:t>zabilježb</w:t>
      </w:r>
      <w:r w:rsidR="00B91B6F">
        <w:t>a</w:t>
      </w:r>
      <w:r>
        <w:t xml:space="preserve"> </w:t>
      </w:r>
      <w:r w:rsidRPr="001C1AC9">
        <w:t>prodaje u zemljišnoj knjizi određen</w:t>
      </w:r>
      <w:r w:rsidR="00B91B6F">
        <w:t>a</w:t>
      </w:r>
      <w:r w:rsidRPr="001C1AC9">
        <w:t xml:space="preserve"> rješenjem </w:t>
      </w:r>
      <w:r w:rsidR="00B91B6F" w:rsidRPr="004E540A">
        <w:t>Trgovačkog suda u Pazinu</w:t>
      </w:r>
      <w:r w:rsidR="00B91B6F">
        <w:t>,</w:t>
      </w:r>
      <w:r w:rsidR="00B91B6F" w:rsidRPr="001C1AC9">
        <w:t xml:space="preserve"> </w:t>
      </w:r>
      <w:proofErr w:type="spellStart"/>
      <w:r w:rsidRPr="001C1AC9">
        <w:t>posl</w:t>
      </w:r>
      <w:proofErr w:type="spellEnd"/>
      <w:r w:rsidRPr="001C1AC9">
        <w:t>. broj 1 St-</w:t>
      </w:r>
      <w:proofErr w:type="spellStart"/>
      <w:r>
        <w:t>1037</w:t>
      </w:r>
      <w:proofErr w:type="spellEnd"/>
      <w:r w:rsidRPr="001C1AC9">
        <w:t>/</w:t>
      </w:r>
      <w:proofErr w:type="spellStart"/>
      <w:r w:rsidRPr="001C1AC9">
        <w:t>16</w:t>
      </w:r>
      <w:proofErr w:type="spellEnd"/>
      <w:r w:rsidRPr="001C1AC9">
        <w:t>-</w:t>
      </w:r>
      <w:proofErr w:type="spellStart"/>
      <w:r>
        <w:t>35</w:t>
      </w:r>
      <w:proofErr w:type="spellEnd"/>
      <w:r w:rsidRPr="001C1AC9">
        <w:t xml:space="preserve"> od </w:t>
      </w:r>
      <w:proofErr w:type="spellStart"/>
      <w:r>
        <w:t>28</w:t>
      </w:r>
      <w:proofErr w:type="spellEnd"/>
      <w:r>
        <w:t>. kolovoza</w:t>
      </w:r>
      <w:r w:rsidRPr="001C1AC9">
        <w:t xml:space="preserve"> </w:t>
      </w:r>
      <w:proofErr w:type="spellStart"/>
      <w:r w:rsidRPr="001C1AC9">
        <w:t>2017</w:t>
      </w:r>
      <w:proofErr w:type="spellEnd"/>
      <w:r>
        <w:t>.</w:t>
      </w:r>
    </w:p>
    <w:p w:rsidRDefault="00D36A73" w:rsidP="00463D09" w:rsidR="00D36A73">
      <w:pPr>
        <w:jc w:val="both"/>
      </w:pPr>
    </w:p>
    <w:p w:rsidRDefault="0043604D" w:rsidP="001754B6" w:rsidR="001754B6" w:rsidRPr="00721510">
      <w:pPr>
        <w:jc w:val="center"/>
      </w:pPr>
      <w:r>
        <w:t xml:space="preserve">U Pazinu, </w:t>
      </w:r>
      <w:proofErr w:type="spellStart"/>
      <w:r w:rsidR="00463D09">
        <w:t>21</w:t>
      </w:r>
      <w:proofErr w:type="spellEnd"/>
      <w:r w:rsidR="00463D09">
        <w:t>. prosinca</w:t>
      </w:r>
      <w:r w:rsidR="00C1146B">
        <w:t xml:space="preserve"> </w:t>
      </w:r>
      <w:proofErr w:type="spellStart"/>
      <w:r w:rsidR="00C1146B">
        <w:t>201</w:t>
      </w:r>
      <w:r w:rsidR="00463D09">
        <w:t>8</w:t>
      </w:r>
      <w:proofErr w:type="spellEnd"/>
      <w:r w:rsidR="001754B6" w:rsidRPr="00721510">
        <w:t>.</w:t>
      </w:r>
    </w:p>
    <w:p w:rsidRDefault="001754B6" w:rsidP="001754B6" w:rsidR="001754B6" w:rsidRPr="00721510">
      <w:pPr>
        <w:jc w:val="center"/>
      </w:pPr>
    </w:p>
    <w:p w:rsidRDefault="00D36A73" w:rsidP="001754B6" w:rsidR="00D36A73" w:rsidRPr="00721510">
      <w:pPr>
        <w:jc w:val="center"/>
      </w:pPr>
    </w:p>
    <w:p w:rsidRDefault="001754B6" w:rsidP="001754B6" w:rsidR="001754B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</w:t>
      </w:r>
      <w:r w:rsidRPr="00721510">
        <w:tab/>
        <w:t xml:space="preserve">                     Sudac</w:t>
      </w:r>
    </w:p>
    <w:p w:rsidRDefault="001754B6" w:rsidP="001754B6" w:rsidR="001754B6" w:rsidRPr="00721510">
      <w:pPr>
        <w:jc w:val="both"/>
      </w:pP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</w:r>
      <w:r w:rsidRPr="00721510">
        <w:tab/>
        <w:t xml:space="preserve">    Damir Rabar</w:t>
      </w:r>
      <w:r w:rsidR="0043604D">
        <w:t>, v.r.</w:t>
      </w:r>
    </w:p>
    <w:p w:rsidRDefault="001754B6" w:rsidP="001754B6" w:rsidR="001754B6" w:rsidRPr="00721510">
      <w:pPr>
        <w:jc w:val="both"/>
      </w:pPr>
    </w:p>
    <w:p w:rsidRDefault="001754B6" w:rsidP="001754B6" w:rsidR="001754B6">
      <w:pPr>
        <w:jc w:val="both"/>
      </w:pPr>
    </w:p>
    <w:p w:rsidRDefault="00FE073E" w:rsidP="001754B6" w:rsidR="00FE073E" w:rsidRPr="00721510">
      <w:pPr>
        <w:jc w:val="both"/>
      </w:pPr>
    </w:p>
    <w:p w:rsidRDefault="001754B6" w:rsidP="001754B6" w:rsidR="001754B6" w:rsidRPr="00721510">
      <w:pPr>
        <w:jc w:val="both"/>
      </w:pPr>
      <w:r w:rsidRPr="00721510">
        <w:t>UPUTA O PRAVNOM LIJEKU</w:t>
      </w:r>
    </w:p>
    <w:p w:rsidRDefault="001754B6" w:rsidP="001754B6" w:rsidR="001754B6" w:rsidRPr="00721510">
      <w:pPr>
        <w:jc w:val="both"/>
      </w:pPr>
      <w:r w:rsidRPr="00721510">
        <w:t xml:space="preserve">Protiv ovog zaključka nije dopušten pravni lijek (čl.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721510">
          <w:t>11</w:t>
        </w:r>
        <w:proofErr w:type="spellEnd"/>
        <w:r w:rsidRPr="00721510">
          <w:t>. st</w:t>
        </w:r>
      </w:smartTag>
      <w:r w:rsidRPr="00721510">
        <w:t xml:space="preserve">. </w:t>
      </w:r>
      <w:proofErr w:type="spellStart"/>
      <w:smartTag w:element="metricconverter" w:uri="urn:schemas-microsoft-com:office:smarttags">
        <w:smartTagPr>
          <w:attr w:val="65. OZ" w:name="ProductID"/>
        </w:smartTagPr>
        <w:r w:rsidRPr="00721510">
          <w:t>65</w:t>
        </w:r>
        <w:proofErr w:type="spellEnd"/>
        <w:r w:rsidRPr="00721510">
          <w:t xml:space="preserve">. </w:t>
        </w:r>
        <w:proofErr w:type="spellStart"/>
        <w:r w:rsidRPr="00721510">
          <w:t>OZ</w:t>
        </w:r>
      </w:smartTag>
      <w:proofErr w:type="spellEnd"/>
      <w:r w:rsidRPr="00721510">
        <w:t>).</w:t>
      </w:r>
    </w:p>
    <w:p w:rsidRDefault="001754B6" w:rsidP="001754B6" w:rsidR="001754B6" w:rsidRPr="00721510">
      <w:pPr>
        <w:jc w:val="both"/>
      </w:pPr>
    </w:p>
    <w:p w:rsidRDefault="001754B6" w:rsidP="001754B6" w:rsidR="001754B6" w:rsidRPr="00721510">
      <w:pPr>
        <w:jc w:val="both"/>
      </w:pPr>
      <w:r w:rsidRPr="00721510">
        <w:t>DNA</w:t>
      </w:r>
    </w:p>
    <w:p w:rsidRDefault="001754B6" w:rsidP="001754B6" w:rsidR="00152023" w:rsidRPr="00721510">
      <w:pPr>
        <w:jc w:val="both"/>
      </w:pPr>
      <w:r w:rsidRPr="00721510">
        <w:t xml:space="preserve">1. Stečajni upravitelj </w:t>
      </w:r>
      <w:proofErr w:type="spellStart"/>
      <w:r w:rsidR="00463D09">
        <w:t>Jelenko</w:t>
      </w:r>
      <w:proofErr w:type="spellEnd"/>
      <w:r w:rsidR="00463D09">
        <w:t xml:space="preserve"> </w:t>
      </w:r>
      <w:proofErr w:type="spellStart"/>
      <w:r w:rsidR="00463D09">
        <w:t>Lehki</w:t>
      </w:r>
      <w:proofErr w:type="spellEnd"/>
      <w:r w:rsidR="00FE073E">
        <w:t xml:space="preserve">, Zagreb, </w:t>
      </w:r>
      <w:r w:rsidR="00463D09">
        <w:t xml:space="preserve">Pavla </w:t>
      </w:r>
      <w:proofErr w:type="spellStart"/>
      <w:r w:rsidR="00463D09">
        <w:t>Hatza</w:t>
      </w:r>
      <w:proofErr w:type="spellEnd"/>
      <w:r w:rsidR="00463D09">
        <w:t xml:space="preserve"> </w:t>
      </w:r>
      <w:proofErr w:type="spellStart"/>
      <w:r w:rsidR="00463D09">
        <w:t>10</w:t>
      </w:r>
      <w:proofErr w:type="spellEnd"/>
      <w:r w:rsidR="00FE073E">
        <w:t>,</w:t>
      </w:r>
    </w:p>
    <w:p w:rsidRDefault="00B91B6F" w:rsidP="001754B6" w:rsidR="001754B6">
      <w:pPr>
        <w:jc w:val="both"/>
      </w:pPr>
      <w:r>
        <w:t>2</w:t>
      </w:r>
      <w:r w:rsidR="001754B6" w:rsidRPr="00721510">
        <w:t xml:space="preserve">. Općinski sud u </w:t>
      </w:r>
      <w:r w:rsidR="00463D09">
        <w:t xml:space="preserve">Rijeci, Stalna služba u Delnicama, </w:t>
      </w:r>
      <w:proofErr w:type="spellStart"/>
      <w:r w:rsidR="00463D09">
        <w:t>zk</w:t>
      </w:r>
      <w:proofErr w:type="spellEnd"/>
      <w:r w:rsidR="00463D09">
        <w:t xml:space="preserve"> odjel, </w:t>
      </w:r>
      <w:r w:rsidR="00463D09" w:rsidRPr="00463D09">
        <w:t>Ul. Tina Ujevića 1</w:t>
      </w:r>
    </w:p>
    <w:p w:rsidRDefault="00B91B6F" w:rsidP="00721510" w:rsidR="0079309B">
      <w:pPr>
        <w:jc w:val="both"/>
      </w:pPr>
      <w:r>
        <w:t>3</w:t>
      </w:r>
      <w:r w:rsidR="00721510">
        <w:t xml:space="preserve">. </w:t>
      </w:r>
      <w:proofErr w:type="spellStart"/>
      <w:r w:rsidR="00721510">
        <w:t>ŽDO</w:t>
      </w:r>
      <w:proofErr w:type="spellEnd"/>
      <w:r w:rsidR="00721510">
        <w:t xml:space="preserve"> Pula</w:t>
      </w:r>
      <w:r w:rsidR="00C1146B">
        <w:t xml:space="preserve">, Rovinjska </w:t>
      </w:r>
      <w:proofErr w:type="spellStart"/>
      <w:r w:rsidR="00C1146B">
        <w:t>2a</w:t>
      </w:r>
      <w:proofErr w:type="spellEnd"/>
      <w:r w:rsidR="00C1146B">
        <w:t>,</w:t>
      </w:r>
    </w:p>
    <w:p w:rsidRDefault="00B91B6F" w:rsidP="001754B6" w:rsidR="001754B6" w:rsidRPr="00721510">
      <w:pPr>
        <w:jc w:val="both"/>
        <w:rPr>
          <w:bCs w:val="false"/>
        </w:rPr>
      </w:pPr>
      <w:r>
        <w:rPr>
          <w:bCs w:val="false"/>
        </w:rPr>
        <w:t>4</w:t>
      </w:r>
      <w:r w:rsidR="001754B6" w:rsidRPr="00721510">
        <w:rPr>
          <w:bCs w:val="false"/>
        </w:rPr>
        <w:t>. e-oglasna ploča sudova - 8 dana</w:t>
      </w:r>
      <w:r w:rsidR="00C1146B">
        <w:rPr>
          <w:bCs w:val="false"/>
        </w:rPr>
        <w:t>.</w:t>
      </w:r>
    </w:p>
    <w:p w:rsidRDefault="002211AD" w:rsidR="002211AD" w:rsidRPr="00721510"/>
    <w:sectPr w:rsidSect="00C1146B" w:rsidR="002211AD" w:rsidRPr="0072151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74B" w:rsidP="001754B6" w:rsidR="00AA774B">
      <w:r>
        <w:separator/>
      </w:r>
    </w:p>
  </w:endnote>
  <w:endnote w:id="0" w:type="continuationSeparator">
    <w:p w:rsidRDefault="00AA774B" w:rsidP="001754B6" w:rsidR="00AA7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74B" w:rsidP="001754B6" w:rsidR="00AA774B">
      <w:r>
        <w:separator/>
      </w:r>
    </w:p>
  </w:footnote>
  <w:footnote w:id="0" w:type="continuationSeparator">
    <w:p w:rsidRDefault="00AA774B" w:rsidP="001754B6" w:rsidR="00AA7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774B" w:rsidR="00AA77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R="00AA774B" w:rsidRPr="008B2867">
    <w:pPr>
      <w:pStyle w:val="Zaglavlje"/>
      <w:jc w:val="center"/>
      <w:rPr>
        <w:b/>
      </w:rPr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63D09">
      <w:rPr>
        <w:noProof/>
      </w:rPr>
      <w:t>2</w:t>
    </w:r>
    <w:r>
      <w:fldChar w:fldCharType="end"/>
    </w:r>
    <w:r w:rsidRPr="008B2867">
      <w:t xml:space="preserve"> </w:t>
    </w:r>
    <w:r>
      <w:tab/>
      <w:t>Poslovni broj: 1 St-</w:t>
    </w:r>
    <w:proofErr w:type="spellStart"/>
    <w:r>
      <w:t>12</w:t>
    </w:r>
    <w:proofErr w:type="spellEnd"/>
    <w:r>
      <w:t>/</w:t>
    </w:r>
    <w:proofErr w:type="spellStart"/>
    <w:r>
      <w:t>15</w:t>
    </w:r>
    <w:proofErr w:type="spellEnd"/>
    <w:r>
      <w:t>-_</w:t>
    </w:r>
  </w:p>
  <w:p w:rsidRDefault="00AA774B" w:rsidR="00AA77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jc w:val="right"/>
    </w:pPr>
    <w:r>
      <w:t xml:space="preserve"> </w:t>
    </w:r>
    <w:r>
      <w:t>1 St-</w:t>
    </w:r>
    <w:proofErr w:type="spellStart"/>
    <w:r w:rsidR="00463D09">
      <w:t>1037</w:t>
    </w:r>
    <w:proofErr w:type="spellEnd"/>
    <w:r>
      <w:t>/</w:t>
    </w:r>
    <w:proofErr w:type="spellStart"/>
    <w:r w:rsidR="00463D09">
      <w:t>20</w:t>
    </w:r>
    <w:r>
      <w:t>16</w:t>
    </w:r>
    <w:proofErr w:type="spellEnd"/>
    <w:r>
      <w:t>-</w:t>
    </w:r>
    <w:proofErr w:type="spellStart"/>
    <w:r w:rsidR="00463D09">
      <w:t>70</w:t>
    </w:r>
    <w:proofErr w:type="spellEnd"/>
  </w:p>
  <w:p w:rsidRDefault="00AA774B" w:rsidR="00AA77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firstLine="0" w:left="576"/>
      </w:pPr>
      <w:rPr>
        <w:b w:val="false"/>
        <w:bCs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firstLine="0" w:left="576"/>
      </w:pPr>
      <w:rPr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firstLine="0" w:left="576"/>
      </w:pPr>
      <w:rPr>
        <w:b w:val="false"/>
        <w:bCs/>
        <w:sz w:val="22"/>
        <w:szCs w:val="22"/>
      </w:rPr>
    </w:lvl>
  </w:abstractNum>
  <w:abstractNum w:abstractNumId="3">
    <w:nsid w:val="4FB17769"/>
    <w:multiLevelType w:val="hybridMultilevel"/>
    <w:tmpl w:val="727A426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5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54B6"/>
    <w:rsid w:val="000E4F8B"/>
    <w:rsid w:val="00107A53"/>
    <w:rsid w:val="0011033A"/>
    <w:rsid w:val="00145BDD"/>
    <w:rsid w:val="00152023"/>
    <w:rsid w:val="001754B6"/>
    <w:rsid w:val="001929E3"/>
    <w:rsid w:val="001E1039"/>
    <w:rsid w:val="002112FB"/>
    <w:rsid w:val="002211AD"/>
    <w:rsid w:val="00305F49"/>
    <w:rsid w:val="003B01D5"/>
    <w:rsid w:val="00412AB7"/>
    <w:rsid w:val="0043604D"/>
    <w:rsid w:val="00463D09"/>
    <w:rsid w:val="004A6654"/>
    <w:rsid w:val="005770F2"/>
    <w:rsid w:val="00601902"/>
    <w:rsid w:val="00605772"/>
    <w:rsid w:val="006D1571"/>
    <w:rsid w:val="00720268"/>
    <w:rsid w:val="00721510"/>
    <w:rsid w:val="0079309B"/>
    <w:rsid w:val="007F224F"/>
    <w:rsid w:val="0080622C"/>
    <w:rsid w:val="008675D6"/>
    <w:rsid w:val="0089410D"/>
    <w:rsid w:val="009100D9"/>
    <w:rsid w:val="009C1821"/>
    <w:rsid w:val="00A6300B"/>
    <w:rsid w:val="00AA774B"/>
    <w:rsid w:val="00B83C29"/>
    <w:rsid w:val="00B91B6F"/>
    <w:rsid w:val="00C1146B"/>
    <w:rsid w:val="00C3136B"/>
    <w:rsid w:val="00C93C18"/>
    <w:rsid w:val="00CA17D8"/>
    <w:rsid w:val="00D36A73"/>
    <w:rsid w:val="00FA7246"/>
    <w:rsid w:val="00FB148D"/>
    <w:rsid w:val="00FD264A"/>
    <w:rsid w:val="00FE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4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lineRule="auto" w:line="276" w:after="200"/>
      <w:ind w:left="720"/>
      <w:contextualSpacing/>
    </w:pPr>
    <w:rPr>
      <w:rFonts w:eastAsia="Calibri" w:hAnsi="Calibri" w:ascii="Calibri"/>
      <w:bCs w:val="false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ijeloteksta" w:type="paragraph">
    <w:name w:val="Body Text"/>
    <w:aliases w:val="uvlaka 2"/>
    <w:basedOn w:val="Normal"/>
    <w:link w:val="TijelotekstaChar"/>
    <w:rsid w:val="00463D09"/>
    <w:pPr>
      <w:jc w:val="both"/>
    </w:pPr>
    <w:rPr>
      <w:bCs w:val="false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463D09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1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5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4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ijeloteksta" w:type="paragraph">
    <w:name w:val="Body Text"/>
    <w:aliases w:val="uvlaka 2"/>
    <w:basedOn w:val="Normal"/>
    <w:link w:val="TijelotekstaChar"/>
    <w:rsid w:val="00463D09"/>
    <w:pPr>
      <w:jc w:val="both"/>
    </w:pPr>
    <w:rPr>
      <w:bCs w:val="0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463D09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1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5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</izvorni_sadrzaj>
    <derivirana_varijabla naziv="DomainObject.Predmet.PrimjedbaSuca_1">OD 04.06.2018. U PISARNICU SE ŠALJE
SAMO ZADNJI SVEŽANJ SPISA</derivirana_varijabla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zastupane po punomoćniku odvj. JASMINKA HODŽIĆ</izvorni_sadrzaj>
    <derivirana_varijabla naziv="DomainObject.Predmet.StrankaFormated_1">  SUZANA BELA, OPATIJA zastupane po punomoćniku odvj. JASMINKA HODŽIĆ</derivirana_varijabla>
  </DomainObject.Predmet.StrankaFormated>
  <DomainObject.Predmet.StrankaFormatedOIB>
    <izvorni_sadrzaj>  SUZANA BELA, OPATIJA, OIB 48149641158 zastupane po punomoćniku odvj. JASMINKA HODŽIĆ</izvorni_sadrzaj>
    <derivirana_varijabla naziv="DomainObject.Predmet.StrankaFormatedOIB_1">  SUZANA BELA, OPATIJA, OIB 48149641158 zastupane po punomoćniku odvj. JASMINKA HODŽIĆ</derivirana_varijabla>
  </DomainObject.Predmet.StrankaFormatedOIB>
  <DomainObject.Predmet.StrankaFormatedWithAdress>
    <izvorni_sadrzaj> SUZANA BELA, OPATIJA, Ulica Maršala Tita 1562, 51410 Opatija zastupane po punomoćniku odvj. JASMINKA HODŽIĆ</izvorni_sadrzaj>
    <derivirana_varijabla naziv="DomainObject.Predmet.StrankaFormatedWithAdress_1"> SUZANA BELA, OPATIJA, Ulica Maršala Tita 1562, 51410 Opatija zastupane po punomoćniku odvj. JASMINKA HODŽIĆ</derivirana_varijabla>
  </DomainObject.Predmet.StrankaFormatedWithAdress>
  <DomainObject.Predmet.StrankaFormatedWithAdressOIB>
    <izvorni_sadrzaj> SUZANA BELA, OPATIJA, OIB 48149641158, Ulica Maršala Tita 1562, 51410 Opatija zastupane po punomoćniku odvj. JASMINKA HODŽIĆ</izvorni_sadrzaj>
    <derivirana_varijabla naziv="DomainObject.Predmet.StrankaFormatedWithAdressOIB_1"> SUZANA BELA, OPATIJA, OIB 48149641158, Ulica Maršala Tita 1562, 51410 Opatija zastupane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zastupane po punomoćniku odvj. JASMINKA HODŽIĆ</item>
    </izvorni_sadrzaj>
    <derivirana_varijabla naziv="DomainObject.Predmet.StrankaListFormated_1">
      <item>SUZANA BELA, OPATIJA zastupane po punomoćniku odvj. JASMINKA HODŽIĆ</item>
    </derivirana_varijabla>
  </DomainObject.Predmet.StrankaListFormated>
  <DomainObject.Predmet.StrankaListFormatedOIB>
    <izvorni_sadrzaj>
      <item>SUZANA BELA, OPATIJA, OIB 48149641158 zastupane po punomoćniku odvj. JASMINKA HODŽIĆ</item>
    </izvorni_sadrzaj>
    <derivirana_varijabla naziv="DomainObject.Predmet.StrankaListFormatedOIB_1">
      <item>SUZANA BELA, OPATIJA, OIB 48149641158 zastupane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zastupane po punomoćniku odvj. JASMINKA HODŽIĆ</item>
    </izvorni_sadrzaj>
    <derivirana_varijabla naziv="DomainObject.Predmet.StrankaListFormatedWithAdress_1">
      <item>SUZANA BELA, OPATIJA, Ulica Maršala Tita 1562, 51410 Opatija zastupane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zastupane po punomoćniku odvj. JASMINKA HODŽIĆ</item>
    </izvorni_sadrzaj>
    <derivirana_varijabla naziv="DomainObject.Predmet.StrankaListFormatedWithAdressOIB_1">
      <item>SUZANA BELA, OPATIJA, OIB 48149641158, Ulica Maršala Tita 1562, 51410 Opatija zastupane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St-1037/2016-65</izvorni_sadrzaj>
    <derivirana_varijabla naziv="DomainObject.PredzadnjaOdlukaIzPredmeta.Oznaka_1">St-1037/2016-65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1028</properties:Characters>
  <properties:Lines>44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2018-12-21T06:59:00Z</dcterms:created>
  <dc:creator>Damir Rabar</dc:creator>
  <cp:lastModifiedBy>Lorena Paris Aničić</cp:lastModifiedBy>
  <cp:lastPrinted>2018-12-21T07:12:00Z</cp:lastPrinted>
  <dcterms:modified xmlns:xsi="http://www.w3.org/2001/XMLSchema-instance" xsi:type="dcterms:W3CDTF">2018-12-21T07:14:00Z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- nalaže se brisanje u zemljišnoj knjizi St-1037-16.docx)</vt:lpwstr>
  </prop:property>
  <prop:property name="CC_coloring" pid="5" fmtid="{D5CDD505-2E9C-101B-9397-08002B2CF9AE}">
    <vt:bool>false</vt:bool>
  </prop:property>
</prop:Properties>
</file>