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7faf" w14:paraId="ae37faf" w:rsidRDefault="00315829" w:rsidP="00315829" w:rsidR="002C0B46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C0B46">
        <w:t xml:space="preserve">                    </w:t>
      </w:r>
      <w:r w:rsidR="002C0B46"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0B46" w:rsidP="002C0B46" w:rsidR="002C0B46">
      <w:pPr>
        <w:spacing w:after="0"/>
      </w:pPr>
      <w:r>
        <w:t xml:space="preserve">         REPUBLIKA HRVATSKA</w:t>
      </w:r>
    </w:p>
    <w:p w:rsidRDefault="002C0B46" w:rsidP="002C0B46" w:rsidR="002C0B46">
      <w:pPr>
        <w:spacing w:after="0"/>
      </w:pPr>
      <w:r>
        <w:t xml:space="preserve"> TRGOVAČKI SUD U VARAŽDINU</w:t>
      </w:r>
    </w:p>
    <w:p w:rsidRDefault="002C0B46" w:rsidP="002C0B46" w:rsidR="002C0B46">
      <w:pPr>
        <w:spacing w:after="0"/>
      </w:pPr>
      <w:r>
        <w:t xml:space="preserve">                   Braće Radića 2</w:t>
      </w:r>
    </w:p>
    <w:p w:rsidRDefault="002C0B46" w:rsidP="002C0B46" w:rsidR="002C0B46">
      <w:pPr>
        <w:spacing w:after="0"/>
        <w:jc w:val="center"/>
      </w:pPr>
    </w:p>
    <w:p w:rsidRDefault="002C0B46" w:rsidP="002C0B46" w:rsidR="002C0B46">
      <w:pPr>
        <w:spacing w:after="0"/>
        <w:jc w:val="center"/>
      </w:pPr>
    </w:p>
    <w:p w:rsidRDefault="002C0B46" w:rsidP="002C0B46" w:rsidR="002C0B46">
      <w:pPr>
        <w:spacing w:after="0"/>
        <w:jc w:val="center"/>
      </w:pPr>
    </w:p>
    <w:p w:rsidRDefault="002C0B46" w:rsidP="002C0B46" w:rsidR="002C0B46">
      <w:pPr>
        <w:spacing w:after="0"/>
        <w:jc w:val="center"/>
      </w:pPr>
    </w:p>
    <w:p w:rsidRDefault="002C0B46" w:rsidP="002C0B46" w:rsidR="002C0B46">
      <w:pPr>
        <w:spacing w:after="0"/>
      </w:pPr>
      <w:r>
        <w:t xml:space="preserve">                                        U  I M E  R E P U B L I K E  H R V A T S K E</w:t>
      </w:r>
    </w:p>
    <w:p w:rsidRDefault="002C0B46" w:rsidP="002C0B46" w:rsidR="002C0B46">
      <w:pPr>
        <w:spacing w:after="0"/>
      </w:pPr>
    </w:p>
    <w:p w:rsidRDefault="002C0B46" w:rsidP="002C0B46" w:rsidR="002C0B46">
      <w:pPr>
        <w:spacing w:after="0"/>
        <w:jc w:val="center"/>
      </w:pPr>
      <w:r>
        <w:t>R J E Š E NJ E</w:t>
      </w:r>
    </w:p>
    <w:p w:rsidRDefault="002C0B46" w:rsidP="002C0B46" w:rsidR="002C0B46">
      <w:pPr>
        <w:spacing w:after="0"/>
      </w:pPr>
    </w:p>
    <w:p w:rsidRDefault="002C0B46" w:rsidP="002C0B46" w:rsidR="002C0B46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VEDRAN FUNGI j.d.o.o. </w:t>
      </w:r>
      <w:proofErr w:type="spellStart"/>
      <w:r>
        <w:t>Sračinec</w:t>
      </w:r>
      <w:proofErr w:type="spellEnd"/>
      <w:r>
        <w:t xml:space="preserve">, Dravska 41, OIB: 15003166022, dana 6. lipnja 2016., </w:t>
      </w:r>
    </w:p>
    <w:p w:rsidRDefault="002C0B46" w:rsidP="002C0B46" w:rsidR="002C0B46">
      <w:pPr>
        <w:spacing w:after="0"/>
        <w:jc w:val="center"/>
      </w:pPr>
    </w:p>
    <w:p w:rsidRDefault="002C0B46" w:rsidP="002C0B46" w:rsidR="002C0B46">
      <w:pPr>
        <w:spacing w:after="0"/>
        <w:jc w:val="center"/>
      </w:pPr>
      <w:r>
        <w:t>r i j e š i o  j e</w:t>
      </w:r>
    </w:p>
    <w:p w:rsidRDefault="002C0B46" w:rsidP="002C0B46" w:rsidR="002C0B46">
      <w:pPr>
        <w:spacing w:after="0"/>
      </w:pPr>
    </w:p>
    <w:p w:rsidRDefault="002C0B46" w:rsidP="002C0B46" w:rsidR="002C0B46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VEDRAN FUNGI j.d.o.o. </w:t>
      </w:r>
      <w:proofErr w:type="spellStart"/>
      <w:r>
        <w:t>Sračinec</w:t>
      </w:r>
      <w:proofErr w:type="spellEnd"/>
      <w:r>
        <w:t>, Dravska 41, OIB: 15003166022, s danom 6. lipnja 2016. u 14,15 sati.</w:t>
      </w:r>
    </w:p>
    <w:p w:rsidRDefault="002C0B46" w:rsidP="002C0B46" w:rsidR="002C0B46">
      <w:pPr>
        <w:spacing w:after="0"/>
        <w:ind w:hanging="705" w:left="1413"/>
        <w:jc w:val="both"/>
      </w:pPr>
    </w:p>
    <w:p w:rsidRDefault="002C0B46" w:rsidP="002C0B46" w:rsidR="002C0B46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Irena </w:t>
      </w:r>
      <w:proofErr w:type="spellStart"/>
      <w:r>
        <w:t>Pikija</w:t>
      </w:r>
      <w:proofErr w:type="spellEnd"/>
      <w:r>
        <w:t xml:space="preserve"> iz Varaždina, Trakošćanska 18, OIB: 10075192446.</w:t>
      </w:r>
    </w:p>
    <w:p w:rsidRDefault="002C0B46" w:rsidP="002C0B46" w:rsidR="002C0B46">
      <w:pPr>
        <w:spacing w:after="0"/>
        <w:ind w:hanging="705" w:left="1413"/>
        <w:jc w:val="both"/>
      </w:pPr>
    </w:p>
    <w:p w:rsidRDefault="002C0B46" w:rsidP="002C0B46" w:rsidR="002C0B46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VEDRAN FUNGI j.d.o.o. </w:t>
      </w:r>
      <w:proofErr w:type="spellStart"/>
      <w:r>
        <w:t>Sračinec</w:t>
      </w:r>
      <w:proofErr w:type="spellEnd"/>
      <w:r>
        <w:t>, Dravska 41, OIB: 15003166022.</w:t>
      </w:r>
    </w:p>
    <w:p w:rsidRDefault="002C0B46" w:rsidP="002C0B46" w:rsidR="002C0B46">
      <w:pPr>
        <w:spacing w:after="0"/>
        <w:ind w:hanging="705" w:left="1410"/>
        <w:jc w:val="both"/>
      </w:pPr>
    </w:p>
    <w:p w:rsidRDefault="002C0B46" w:rsidP="002C0B46" w:rsidR="002C0B46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2C0B46" w:rsidP="002C0B46" w:rsidR="002C0B46">
      <w:pPr>
        <w:spacing w:after="0"/>
        <w:jc w:val="both"/>
      </w:pPr>
    </w:p>
    <w:p w:rsidRDefault="002C0B46" w:rsidP="002C0B46" w:rsidR="002C0B46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VEDRAN FUNGI j.d.o.o. </w:t>
      </w:r>
      <w:proofErr w:type="spellStart"/>
      <w:r>
        <w:t>Sračinec</w:t>
      </w:r>
      <w:proofErr w:type="spellEnd"/>
      <w:r>
        <w:t>, Dravska 41, OIB: 15003166022, bit će brisan iz sudskog registra.</w:t>
      </w:r>
    </w:p>
    <w:p w:rsidRDefault="002C0B46" w:rsidP="002C0B46" w:rsidR="002C0B46">
      <w:pPr>
        <w:spacing w:after="0"/>
        <w:jc w:val="center"/>
      </w:pPr>
    </w:p>
    <w:p w:rsidRDefault="002C0B46" w:rsidP="002C0B46" w:rsidR="002C0B46">
      <w:pPr>
        <w:spacing w:after="0"/>
        <w:jc w:val="center"/>
      </w:pPr>
      <w:r>
        <w:t>Obrazloženje</w:t>
      </w:r>
    </w:p>
    <w:p w:rsidRDefault="002C0B46" w:rsidP="002C0B46" w:rsidR="002C0B46">
      <w:pPr>
        <w:spacing w:after="0"/>
      </w:pPr>
    </w:p>
    <w:p w:rsidRDefault="002C0B46" w:rsidP="002C0B46" w:rsidR="002C0B46">
      <w:pPr>
        <w:spacing w:after="0"/>
        <w:jc w:val="both"/>
      </w:pPr>
      <w:r>
        <w:tab/>
        <w:t xml:space="preserve">Predlagatelj Financijska agencija Regionalni centar Zagreb, Podružnica Varaždin je dana 14.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2C0B46" w:rsidP="002C0B46" w:rsidR="002C0B46">
      <w:pPr>
        <w:spacing w:after="0"/>
      </w:pPr>
    </w:p>
    <w:p w:rsidRDefault="002C0B46" w:rsidP="002C0B46" w:rsidR="002C0B46">
      <w:pPr>
        <w:spacing w:after="0"/>
      </w:pPr>
    </w:p>
    <w:p w:rsidRDefault="002C0B46" w:rsidP="002C0B46" w:rsidR="002C0B46">
      <w:pPr>
        <w:spacing w:after="0"/>
      </w:pPr>
    </w:p>
    <w:p w:rsidRDefault="002C0B46" w:rsidP="002C0B46" w:rsidR="002C0B46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2C0B46" w:rsidP="002C0B46" w:rsidR="002C0B46">
      <w:pPr>
        <w:spacing w:after="0"/>
      </w:pPr>
    </w:p>
    <w:p w:rsidRDefault="002C0B46" w:rsidP="002C0B46" w:rsidR="002C0B46">
      <w:pPr>
        <w:spacing w:after="0"/>
        <w:jc w:val="center"/>
      </w:pPr>
      <w:r>
        <w:t>U Varaždinu 6. lipnja 2016.</w:t>
      </w:r>
    </w:p>
    <w:p w:rsidRDefault="002C0B46" w:rsidP="002C0B46" w:rsidR="002C0B46">
      <w:pPr>
        <w:spacing w:after="0"/>
        <w:jc w:val="center"/>
      </w:pPr>
    </w:p>
    <w:p w:rsidRDefault="002C0B46" w:rsidP="002C0B46" w:rsidR="002C0B46">
      <w:pPr>
        <w:spacing w:after="0"/>
        <w:jc w:val="center"/>
      </w:pPr>
    </w:p>
    <w:p w:rsidRDefault="002C0B46" w:rsidP="002C0B46" w:rsidR="002C0B4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2C0B46" w:rsidP="002C0B46" w:rsidR="002C0B46">
      <w:pPr>
        <w:spacing w:after="0"/>
      </w:pPr>
    </w:p>
    <w:p w:rsidRDefault="002C0B46" w:rsidP="002C0B46" w:rsidR="002C0B4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2C0B46" w:rsidP="002C0B46" w:rsidR="002C0B46">
      <w:pPr>
        <w:spacing w:after="0"/>
      </w:pPr>
    </w:p>
    <w:p w:rsidRDefault="002C0B46" w:rsidP="002C0B46" w:rsidR="002C0B4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0B46" w:rsidP="002C0B46" w:rsidR="002C0B4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0B46" w:rsidP="002C0B46" w:rsidR="002C0B46">
      <w:pPr>
        <w:spacing w:after="0"/>
        <w:ind w:firstLine="708"/>
      </w:pPr>
      <w:r>
        <w:t>Uputa o pravnom lijeku:</w:t>
      </w:r>
    </w:p>
    <w:p w:rsidRDefault="002C0B46" w:rsidP="002C0B46" w:rsidR="002C0B46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2C0B46" w:rsidP="002C0B46" w:rsidR="002C0B4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C0B46" w:rsidP="002C0B46" w:rsidR="002C0B46">
      <w:pPr>
        <w:spacing w:after="0"/>
      </w:pPr>
    </w:p>
    <w:p w:rsidRDefault="002C0B46" w:rsidP="002C0B46" w:rsidR="002C0B46">
      <w:pPr>
        <w:spacing w:after="0"/>
      </w:pPr>
    </w:p>
    <w:p w:rsidRDefault="002C0B46" w:rsidP="002C0B46" w:rsidR="002C0B46">
      <w:pPr>
        <w:spacing w:after="0"/>
      </w:pPr>
      <w:r>
        <w:t>DNA:</w:t>
      </w:r>
    </w:p>
    <w:p w:rsidRDefault="002C0B46" w:rsidP="002C0B46" w:rsidR="002C0B4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2C0B46" w:rsidP="002C0B46" w:rsidR="002C0B4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2C0B46" w:rsidP="002C0B46" w:rsidR="002C0B46">
      <w:pPr>
        <w:numPr>
          <w:ilvl w:val="0"/>
          <w:numId w:val="47"/>
        </w:numPr>
        <w:spacing w:after="0"/>
      </w:pPr>
      <w:r>
        <w:t xml:space="preserve">Dužnik VEDRAN FUNGI j.d.o.o. </w:t>
      </w:r>
      <w:proofErr w:type="spellStart"/>
      <w:r>
        <w:t>Sračinec</w:t>
      </w:r>
      <w:proofErr w:type="spellEnd"/>
      <w:r>
        <w:t>, Dravska 41.</w:t>
      </w:r>
    </w:p>
    <w:p w:rsidRDefault="002C0B46" w:rsidP="002C0B46" w:rsidR="002C0B46">
      <w:pPr>
        <w:numPr>
          <w:ilvl w:val="0"/>
          <w:numId w:val="47"/>
        </w:numPr>
        <w:spacing w:after="0"/>
      </w:pPr>
      <w:r>
        <w:t xml:space="preserve">Osoba ovlaštena za zastupanje – Vedran Cestar iz </w:t>
      </w:r>
      <w:proofErr w:type="spellStart"/>
      <w:r>
        <w:t>Sračinca</w:t>
      </w:r>
      <w:proofErr w:type="spellEnd"/>
      <w:r>
        <w:t>, Dravska 41.</w:t>
      </w:r>
    </w:p>
    <w:p w:rsidRDefault="002C0B46" w:rsidP="002C0B46" w:rsidR="002C0B46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2C0B46" w:rsidP="002C0B46" w:rsidR="002C0B46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2C0B46" w:rsidP="002C0B46" w:rsidR="002C0B46">
      <w:pPr>
        <w:numPr>
          <w:ilvl w:val="0"/>
          <w:numId w:val="47"/>
        </w:numPr>
        <w:spacing w:after="0"/>
      </w:pPr>
      <w:r>
        <w:t xml:space="preserve">Stečajni upravitelj- Irena </w:t>
      </w:r>
      <w:proofErr w:type="spellStart"/>
      <w:r>
        <w:t>Pikija</w:t>
      </w:r>
      <w:proofErr w:type="spellEnd"/>
      <w:r>
        <w:t xml:space="preserve"> iz Varaždina, Trakošćanska 18.</w:t>
      </w:r>
    </w:p>
    <w:p w:rsidRDefault="002C0B46" w:rsidP="002C0B46" w:rsidR="002C0B46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2C0B46" w:rsidR="00CB0EA4">
      <w:pPr>
        <w:pStyle w:val="Naslovdokumenta"/>
        <w:spacing w:after="0"/>
      </w:pPr>
    </w:p>
    <w:p w:rsidRDefault="0071688E" w:rsidP="002C0B46" w:rsidR="0071688E">
      <w:pPr>
        <w:pStyle w:val="Poetniodjeljak"/>
        <w:spacing w:after="0"/>
      </w:pPr>
    </w:p>
    <w:p w:rsidRDefault="00A21F0D" w:rsidP="002C0B46" w:rsidR="00A21F0D">
      <w:pPr>
        <w:pStyle w:val="NormaleSPIS"/>
        <w:spacing w:after="0"/>
        <w:rPr>
          <w:noProof/>
        </w:rPr>
      </w:pPr>
    </w:p>
    <w:p w:rsidRDefault="00DA0242" w:rsidP="002C0B4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B46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29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42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St-58/2016-5</izvorni_sadrzaj>
    <derivirana_varijabla naziv="DomainObject.Oznaka_1">St-58/2016-5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VEDRAN FUNGI jednostavno društvo s ograničenom odgovornošću za proizvodnju i  trgovinu gljiva</izvorni_sadrzaj>
    <derivirana_varijabla naziv="DomainObject.Predmet.ProtustrankaFormated_1">  VEDRAN FUNGI jednostavno društvo s ograničenom odgovornošću za proizvodnju i  trgovinu gljiva</derivirana_varijabla>
  </DomainObject.Predmet.ProtustrankaFormated>
  <DomainObject.Predmet.ProtustrankaFormatedOIB>
    <izvorni_sadrzaj>  VEDRAN FUNGI jednostavno društvo s ograničenom odgovornošću za proizvodnju i  trgovinu gljiva, OIB 15003166022</izvorni_sadrzaj>
    <derivirana_varijabla naziv="DomainObject.Predmet.ProtustrankaFormatedOIB_1">  VEDRAN FUNGI jednostavno društvo s ograničenom odgovornošću za proizvodnju i  trgovinu gljiva, OIB 15003166022</derivirana_varijabla>
  </DomainObject.Predmet.ProtustrankaFormatedOIB>
  <DomainObject.Predmet.ProtustrankaFormatedWithAdress>
    <izvorni_sadrzaj> VEDRAN FUNGI jednostavno društvo s ograničenom odgovornošću za proizvodnju i  trgovinu gljiva, Dravska 41, 42209 Sračinec</izvorni_sadrzaj>
    <derivirana_varijabla naziv="DomainObject.Predmet.ProtustrankaFormatedWithAdress_1"> VEDRAN FUNGI jednostavno društvo s ograničenom odgovornošću za proizvodnju i  trgovinu gljiva, Dravska 41, 42209 Sračinec</derivirana_varijabla>
  </DomainObject.Predmet.ProtustrankaFormatedWithAdress>
  <DomainObject.Predmet.ProtustrankaFormatedWithAdressOIB>
    <izvorni_sadrzaj> VEDRAN FUNGI jednostavno društvo s ograničenom odgovornošću za proizvodnju i  trgovinu gljiva, OIB 15003166022, Dravska 41, 42209 Sračinec</izvorni_sadrzaj>
    <derivirana_varijabla naziv="DomainObject.Predmet.ProtustrankaFormatedWithAdressOIB_1"> VEDRAN FUNGI jednostavno društvo s ograničenom odgovornošću za proizvodnju i  trgovinu gljiva, OIB 15003166022, Dravska 41, 42209 Sračinec</derivirana_varijabla>
  </DomainObject.Predmet.ProtustrankaFormatedWithAdressOIB>
  <DomainObject.Predmet.ProtustrankaWithAdress>
    <izvorni_sadrzaj>VEDRAN FUNGI jednostavno društvo s ograničenom odgovornošću za proizvodnju i  trgovinu gljiva Dravska 41, 42209 Sračinec</izvorni_sadrzaj>
    <derivirana_varijabla naziv="DomainObject.Predmet.ProtustrankaWithAdress_1">VEDRAN FUNGI jednostavno društvo s ograničenom odgovornošću za proizvodnju i  trgovinu gljiva Dravska 41, 42209 Sračinec</derivirana_varijabla>
  </DomainObject.Predmet.ProtustrankaWithAdress>
  <DomainObject.Predmet.ProtustrankaWithAdressOIB>
    <izvorni_sadrzaj>VEDRAN FUNGI jednostavno društvo s ograničenom odgovornošću za proizvodnju i  trgovinu gljiva, OIB 15003166022, Dravska 41, 42209 Sračinec</izvorni_sadrzaj>
    <derivirana_varijabla naziv="DomainObject.Predmet.ProtustrankaWithAdressOIB_1">VEDRAN FUNGI jednostavno društvo s ograničenom odgovornošću za proizvodnju i  trgovinu gljiva, OIB 15003166022, Dravska 41, 42209 Sračinec</derivirana_varijabla>
  </DomainObject.Predmet.ProtustrankaWithAdressOIB>
  <DomainObject.Predmet.ProtustrankaNazivFormated>
    <izvorni_sadrzaj>VEDRAN FUNGI jednostavno društvo s ograničenom odgovornošću za proizvodnju i  trgovinu gljiva</izvorni_sadrzaj>
    <derivirana_varijabla naziv="DomainObject.Predmet.ProtustrankaNazivFormated_1">VEDRAN FUNGI jednostavno društvo s ograničenom odgovornošću za proizvodnju i  trgovinu gljiva</derivirana_varijabla>
  </DomainObject.Predmet.ProtustrankaNazivFormated>
  <DomainObject.Predmet.ProtustrankaNazivFormatedOIB>
    <izvorni_sadrzaj>VEDRAN FUNGI jednostavno društvo s ograničenom odgovornošću za proizvodnju i  trgovinu gljiva, OIB 15003166022</izvorni_sadrzaj>
    <derivirana_varijabla naziv="DomainObject.Predmet.ProtustrankaNazivFormatedOIB_1">VEDRAN FUNGI jednostavno društvo s ograničenom odgovornošću za proizvodnju i  trgovinu gljiva, OIB 15003166022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11686.35</izvorni_sadrzaj>
    <derivirana_varijabla naziv="DomainObject.Predmet.TrenutnaVrijednost_1">11686.35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VEDRAN FUNGI jednostavno društvo s ograničenom odgovornošću za proizvodnju i  trgovinu gljiva</item>
    </izvorni_sadrzaj>
    <derivirana_varijabla naziv="DomainObject.Predmet.ProtuStrankaListFormated_1">
      <item>VEDRAN FUNGI jednostavno društvo s ograničenom odgovornošću za proizvodnju i  trgovinu gljiva</item>
    </derivirana_varijabla>
  </DomainObject.Predmet.ProtuStrankaListFormated>
  <DomainObject.Predmet.ProtuStrankaListFormatedOIB>
    <izvorni_sadrzaj>
      <item>VEDRAN FUNGI jednostavno društvo s ograničenom odgovornošću za proizvodnju i  trgovinu gljiva, OIB 15003166022</item>
    </izvorni_sadrzaj>
    <derivirana_varijabla naziv="DomainObject.Predmet.ProtuStrankaListFormatedOIB_1">
      <item>VEDRAN FUNGI jednostavno društvo s ograničenom odgovornošću za proizvodnju i  trgovinu gljiva, OIB 15003166022</item>
    </derivirana_varijabla>
  </DomainObject.Predmet.ProtuStrankaListFormatedOIB>
  <DomainObject.Predmet.ProtuStrankaListFormatedWithAdress>
    <izvorni_sadrzaj>
      <item>VEDRAN FUNGI jednostavno društvo s ograničenom odgovornošću za proizvodnju i  trgovinu gljiva, Dravska 41, 42209 Sračinec</item>
    </izvorni_sadrzaj>
    <derivirana_varijabla naziv="DomainObject.Predmet.ProtuStrankaListFormatedWithAdress_1">
      <item>VEDRAN FUNGI jednostavno društvo s ograničenom odgovornošću za proizvodnju i  trgovinu gljiva, Dravska 41, 42209 Sračinec</item>
    </derivirana_varijabla>
  </DomainObject.Predmet.ProtuStrankaListFormatedWithAdress>
  <DomainObject.Predmet.ProtuStrankaListFormatedWithAdressOIB>
    <izvorni_sadrzaj>
      <item>VEDRAN FUNGI jednostavno društvo s ograničenom odgovornošću za proizvodnju i  trgovinu gljiva, OIB 15003166022, Dravska 41, 42209 Sračinec</item>
    </izvorni_sadrzaj>
    <derivirana_varijabla naziv="DomainObject.Predmet.ProtuStrankaListFormatedWithAdressOIB_1">
      <item>VEDRAN FUNGI jednostavno društvo s ograničenom odgovornošću za proizvodnju i  trgovinu gljiva, OIB 15003166022, Dravska 41, 42209 Sračinec</item>
    </derivirana_varijabla>
  </DomainObject.Predmet.ProtuStrankaListFormatedWithAdressOIB>
  <DomainObject.Predmet.ProtuStrankaListNazivFormated>
    <izvorni_sadrzaj>
      <item>VEDRAN FUNGI jednostavno društvo s ograničenom odgovornošću za proizvodnju i  trgovinu gljiva</item>
    </izvorni_sadrzaj>
    <derivirana_varijabla naziv="DomainObject.Predmet.ProtuStrankaListNazivFormated_1">
      <item>VEDRAN FUNGI jednostavno društvo s ograničenom odgovornošću za proizvodnju i  trgovinu gljiva</item>
    </derivirana_varijabla>
  </DomainObject.Predmet.ProtuStrankaListNazivFormated>
  <DomainObject.Predmet.ProtuStrankaListNazivFormatedOIB>
    <izvorni_sadrzaj>
      <item>VEDRAN FUNGI jednostavno društvo s ograničenom odgovornošću za proizvodnju i  trgovinu gljiva, OIB 15003166022</item>
    </izvorni_sadrzaj>
    <derivirana_varijabla naziv="DomainObject.Predmet.ProtuStrankaListNazivFormatedOIB_1">
      <item>VEDRAN FUNGI jednostavno društvo s ograničenom odgovornošću za proizvodnju i  trgovinu gljiva, OIB 15003166022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St-58/2016-5</izvorni_sadrzaj>
    <derivirana_varijabla naziv="DomainObject.PoslovniBrojDokumenta_1">St-58/2016-5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VEDRAN FUNGI jednostavno društvo s ograničenom odgovornošću za proizvodnju i  trgovinu gljiva</izvorni_sadrzaj>
    <derivirana_varijabla naziv="DomainObject.Predmet.ProtustrankaIDrugi_1">VEDRAN FUNGI jednostavno društvo s ograničenom odgovornošću za proizvodnju i  trgovinu gljiva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VEDRAN FUNGI jednostavno društvo s ograničenom odgovornošću za proizvodnju i  trgovinu gljiva, OIB 15003166022, Dravska 41, 42209 Sračinec</izvorni_sadrzaj>
    <derivirana_varijabla naziv="DomainObject.Predmet.ProtustrankaIDrugiAdressOIB_1">VEDRAN FUNGI jednostavno društvo s ograničenom odgovornošću za proizvodnju i  trgovinu gljiva, OIB 15003166022, Dravska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VEDRAN FUNGI jednostavno društvo s ograničenom odgovornošću za proizvodnju i  trgovinu gljiva</item>
      <item>E-oglasna ploča</item>
      <item>Sudski registar</item>
    </izvorni_sadrzaj>
    <derivirana_varijabla naziv="DomainObject.Predmet.SudioniciListNaziv_1">
      <item>Financijska agencija</item>
      <item>VEDRAN FUNGI jednostavno društvo s ograničenom odgovornošću za proizvodnju i  trgovinu gljiva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VEDRAN FUNGI jednostavno društvo s ograničenom odgovornošću za proizvodnju i  trgovinu gljiva, OIB 15003166022, Dravska 41,42209 Sračinec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VEDRAN FUNGI jednostavno društvo s ograničenom odgovornošću za proizvodnju i  trgovinu gljiva, OIB 15003166022, Dravska 41,42209 Sračinec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1EFF8-973B-40D9-8FE7-A4680F208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2747</properties:Characters>
  <properties:Lines>87</properties:Lines>
  <properties:Paragraphs>30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2016-06-06T12:25:00Z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