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601d" w14:paraId="a51601d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343E78" w:rsidR="00343E78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Poslovni broj </w:t>
      </w:r>
      <w:r w:rsidRPr="004C5D48">
        <w:t>1 St-9/15-124</w:t>
      </w:r>
    </w:p>
    <w:p w:rsidRDefault="00CC0D30" w:rsidP="00CC0D30" w:rsidR="00CC0D30" w:rsidRPr="004C5D48">
      <w:pPr>
        <w:ind w:firstLine="708" w:left="5664"/>
        <w:jc w:val="both"/>
      </w:pPr>
      <w:r w:rsidRPr="004C5D48">
        <w:t xml:space="preserve">          (ranije: 19 St-32/11)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AK d.o.o. </w:t>
      </w:r>
      <w:r w:rsidR="00CC0D30" w:rsidRPr="004C5D48">
        <w:t xml:space="preserve">u stečaju Novigrad, Mareda La Mura II/ 17, OIB: </w:t>
      </w:r>
      <w:r w:rsidR="00CC0D30" w:rsidRPr="004C5D48">
        <w:rPr>
          <w:bCs/>
        </w:rPr>
        <w:t>27062017260</w:t>
      </w:r>
      <w:r w:rsidRPr="004C5D48">
        <w:t xml:space="preserve">, koje će se održati kod ovog suda dana </w:t>
      </w:r>
    </w:p>
    <w:p w:rsidRDefault="00343E78" w:rsidP="00343E78" w:rsidR="00343E78" w:rsidRPr="004C5D48">
      <w:pPr>
        <w:jc w:val="both"/>
      </w:pPr>
    </w:p>
    <w:p w:rsidRDefault="000148A5" w:rsidP="00343E78" w:rsidR="00343E78" w:rsidRPr="004C5D48">
      <w:pPr>
        <w:jc w:val="center"/>
      </w:pPr>
      <w:r w:rsidRPr="004C5D48">
        <w:t>25</w:t>
      </w:r>
      <w:r w:rsidR="00343E78" w:rsidRPr="004C5D48">
        <w:t xml:space="preserve">. </w:t>
      </w:r>
      <w:r w:rsidRPr="004C5D48">
        <w:t>studenog</w:t>
      </w:r>
      <w:r w:rsidR="00343E78" w:rsidRPr="004C5D48">
        <w:t xml:space="preserve"> 20</w:t>
      </w:r>
      <w:r w:rsidRPr="004C5D48">
        <w:t>15</w:t>
      </w:r>
      <w:r w:rsidR="00343E78" w:rsidRPr="004C5D48">
        <w:t xml:space="preserve">. godine u </w:t>
      </w:r>
      <w:r w:rsidRPr="004C5D48">
        <w:t>09:00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dana </w:t>
      </w:r>
      <w:r w:rsidR="00C922E5" w:rsidRPr="004C5D48">
        <w:t>27. listopada 2015.</w:t>
      </w:r>
      <w:r w:rsidRPr="004C5D48">
        <w:t xml:space="preserve"> godine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  Damir Rabar</w:t>
      </w:r>
    </w:p>
    <w:p w:rsidRDefault="004C5D48" w:rsidP="00343E78" w:rsidR="004C5D48">
      <w:pPr>
        <w:jc w:val="both"/>
      </w:pPr>
    </w:p>
    <w:p w:rsidRDefault="004C5D48" w:rsidP="00343E78" w:rsidR="004C5D4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4C5D48" w:rsidP="004C5D48" w:rsidR="004C5D48" w:rsidRPr="004C5D48">
      <w:pPr>
        <w:jc w:val="both"/>
      </w:pPr>
      <w:r>
        <w:t xml:space="preserve">1. Stečajni </w:t>
      </w:r>
      <w:r w:rsidRPr="004C5D48">
        <w:t>upravitelj Jasna Kučević</w:t>
      </w:r>
      <w:r w:rsidR="00E02D98">
        <w:t>,</w:t>
      </w:r>
    </w:p>
    <w:p w:rsidRDefault="004C5D48" w:rsidP="004C5D48" w:rsidR="004C5D48" w:rsidRPr="004C5D48">
      <w:pPr>
        <w:jc w:val="both"/>
      </w:pPr>
      <w:r>
        <w:t xml:space="preserve">2. Založni </w:t>
      </w:r>
      <w:r w:rsidRPr="004C5D48">
        <w:t>vjerovnik - Republika Hrvatska, Ministarstvo financija, Porezna uprava,</w:t>
      </w:r>
    </w:p>
    <w:p w:rsidRDefault="00FB5F0B" w:rsidP="004C5D48" w:rsidR="004C5D48" w:rsidRPr="004C5D48">
      <w:pPr>
        <w:jc w:val="both"/>
      </w:pPr>
      <w:r>
        <w:t>Područni ured Pazin</w:t>
      </w:r>
      <w:r w:rsidR="00E02D98">
        <w:t>,</w:t>
      </w:r>
    </w:p>
    <w:p w:rsidRDefault="004C5D48" w:rsidP="004C5D48" w:rsidR="004C5D48" w:rsidRPr="004C5D48">
      <w:pPr>
        <w:jc w:val="both"/>
      </w:pPr>
      <w:r w:rsidRPr="004C5D48">
        <w:t xml:space="preserve">3. Založni  vjerovnik - Republika Hrvatska, Ministarstvo za javne radove, obnovu i </w:t>
      </w:r>
    </w:p>
    <w:p w:rsidRDefault="00E96657" w:rsidP="004C5D48" w:rsidR="004C5D48" w:rsidRPr="004C5D48">
      <w:pPr>
        <w:jc w:val="both"/>
      </w:pPr>
      <w:r>
        <w:t xml:space="preserve">graditeljstvo </w:t>
      </w:r>
      <w:r w:rsidR="00E02D98">
        <w:t xml:space="preserve">zastupano </w:t>
      </w:r>
      <w:r>
        <w:t>po ŽDO</w:t>
      </w:r>
      <w:r w:rsidR="00A03428">
        <w:t xml:space="preserve"> Pula</w:t>
      </w:r>
      <w:r>
        <w:t>,</w:t>
      </w:r>
    </w:p>
    <w:p w:rsidRDefault="004C5D48" w:rsidP="004C5D48" w:rsidR="004C5D48" w:rsidRPr="004C5D48">
      <w:pPr>
        <w:jc w:val="both"/>
      </w:pPr>
      <w:r w:rsidRPr="004C5D48">
        <w:t>4. Založni vjerovnik - Pločica- Obrtnička radnja za izvođenje keramičkih pločica vl. Bajro Osmanč</w:t>
      </w:r>
      <w:r w:rsidR="00830A3E">
        <w:t xml:space="preserve">ević,  Bjelovar A.Šenoe br 15, </w:t>
      </w:r>
      <w:r w:rsidRPr="004C5D48">
        <w:t xml:space="preserve">po odvjetnici </w:t>
      </w:r>
      <w:r w:rsidR="0038388E">
        <w:t xml:space="preserve">Vesna Jakovljević,  Bjelovar,  </w:t>
      </w:r>
      <w:r w:rsidRPr="004C5D48">
        <w:t>Brune Bušića  2a</w:t>
      </w:r>
      <w:r w:rsidR="00E02D98">
        <w:t>,</w:t>
      </w:r>
    </w:p>
    <w:p w:rsidRDefault="004C5D48" w:rsidP="004C5D48" w:rsidR="004C5D48" w:rsidRPr="004C5D48">
      <w:pPr>
        <w:jc w:val="both"/>
      </w:pPr>
      <w:r w:rsidRPr="004C5D48">
        <w:t>5. Andre d.o.o.  Pula, Giardni 14</w:t>
      </w:r>
      <w:r w:rsidR="00E02D98">
        <w:t>,</w:t>
      </w:r>
    </w:p>
    <w:p w:rsidRDefault="004C5D48" w:rsidP="004C5D48" w:rsidR="004C5D48" w:rsidRPr="004C5D48">
      <w:pPr>
        <w:jc w:val="both"/>
      </w:pPr>
      <w:r w:rsidRPr="004C5D48">
        <w:t>6. Oglasna ploča suda</w:t>
      </w:r>
      <w:r>
        <w:t xml:space="preserve"> 8 dana</w:t>
      </w:r>
      <w:r w:rsidR="00E02D98">
        <w:t>,</w:t>
      </w:r>
      <w:r>
        <w:t xml:space="preserve"> </w:t>
      </w:r>
    </w:p>
    <w:p w:rsidRDefault="004C5D48" w:rsidP="004C5D48" w:rsidR="00343E78" w:rsidRPr="004C5D48">
      <w:pPr>
        <w:jc w:val="both"/>
      </w:pPr>
      <w:r w:rsidRPr="004C5D48">
        <w:t>7. e-oglasna ploča</w:t>
      </w:r>
      <w:r>
        <w:t xml:space="preserve"> 8 dana</w:t>
      </w:r>
    </w:p>
    <w:sectPr w:rsidSect="00FB5F0B" w:rsidR="00343E78" w:rsidRPr="004C5D48"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343E78"/>
    <w:rsid w:val="0038388E"/>
    <w:rsid w:val="004C5D48"/>
    <w:rsid w:val="005C144C"/>
    <w:rsid w:val="006A5E5B"/>
    <w:rsid w:val="00762B93"/>
    <w:rsid w:val="00830A3E"/>
    <w:rsid w:val="00A03428"/>
    <w:rsid w:val="00A61614"/>
    <w:rsid w:val="00C539E1"/>
    <w:rsid w:val="00C922E5"/>
    <w:rsid w:val="00CC0D30"/>
    <w:rsid w:val="00E02D98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23.07.2003.</izvorni_sadrzaj>
    <derivirana_varijabla naziv="DomainObject.Predmet.PrimjedbaSuca_1">23.07.2003.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d.o.o. NOVIGRAD</izvorni_sadrzaj>
    <derivirana_varijabla naziv="DomainObject.Predmet.ProtustrankaFormated_1">  A.K. d.o.o. NOVIGRAD</derivirana_varijabla>
  </DomainObject.Predmet.ProtustrankaFormated>
  <DomainObject.Predmet.ProtustrankaFormatedOIB>
    <izvorni_sadrzaj>  A.K. d.o.o. NOVIGRAD, OIB 27062017260</izvorni_sadrzaj>
    <derivirana_varijabla naziv="DomainObject.Predmet.ProtustrankaFormatedOIB_1">  A.K. d.o.o. NOVIGRAD, OIB 27062017260</derivirana_varijabla>
  </DomainObject.Predmet.ProtustrankaFormatedOIB>
  <DomainObject.Predmet.ProtustrankaFormatedWithAdress>
    <izvorni_sadrzaj> A.K. d.o.o. NOVIGRAD</izvorni_sadrzaj>
    <derivirana_varijabla naziv="DomainObject.Predmet.ProtustrankaFormatedWithAdress_1"> A.K. d.o.o. NOVIGRAD</derivirana_varijabla>
  </DomainObject.Predmet.ProtustrankaFormatedWithAdress>
  <DomainObject.Predmet.ProtustrankaFormatedWithAdressOIB>
    <izvorni_sadrzaj> A.K. d.o.o. NOVIGRAD, OIB 27062017260</izvorni_sadrzaj>
    <derivirana_varijabla naziv="DomainObject.Predmet.ProtustrankaFormatedWithAdressOIB_1"> A.K. d.o.o. NOVIGRAD, OIB 27062017260</derivirana_varijabla>
  </DomainObject.Predmet.ProtustrankaFormatedWithAdressOIB>
  <DomainObject.Predmet.ProtustrankaWithAdress>
    <izvorni_sadrzaj>A.K. d.o.o. NOVIGRAD </izvorni_sadrzaj>
    <derivirana_varijabla naziv="DomainObject.Predmet.ProtustrankaWithAdress_1">A.K. d.o.o. NOVIGRAD </derivirana_varijabla>
  </DomainObject.Predmet.ProtustrankaWithAdress>
  <DomainObject.Predmet.ProtustrankaWithAdressOIB>
    <izvorni_sadrzaj>A.K. d.o.o. NOVIGRAD, OIB 27062017260</izvorni_sadrzaj>
    <derivirana_varijabla naziv="DomainObject.Predmet.ProtustrankaWithAdressOIB_1">A.K. d.o.o. NOVIGRAD, OIB 27062017260</derivirana_varijabla>
  </DomainObject.Predmet.ProtustrankaWithAdressOIB>
  <DomainObject.Predmet.ProtustrankaNazivFormated>
    <izvorni_sadrzaj>A.K. d.o.o. NOVIGRAD</izvorni_sadrzaj>
    <derivirana_varijabla naziv="DomainObject.Predmet.ProtustrankaNazivFormated_1">A.K. d.o.o. NOVIGRAD</derivirana_varijabla>
  </DomainObject.Predmet.ProtustrankaNazivFormated>
  <DomainObject.Predmet.ProtustrankaNazivFormatedOIB>
    <izvorni_sadrzaj>A.K. d.o.o. NOVIGRAD, OIB 27062017260</izvorni_sadrzaj>
    <derivirana_varijabla naziv="DomainObject.Predmet.ProtustrankaNazivFormatedOIB_1">A.K. d.o.o. NOVIGRAD, OIB 27062017260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- CO d.o.o. OPATIJA</izvorni_sadrzaj>
    <derivirana_varijabla naziv="DomainObject.Predmet.StrankaFormated_1">  INVEST - CO d.o.o. OPATIJA</derivirana_varijabla>
  </DomainObject.Predmet.StrankaFormated>
  <DomainObject.Predmet.StrankaFormatedOIB>
    <izvorni_sadrzaj>  INVEST - CO d.o.o. OPATIJA, OIB 16453386285</izvorni_sadrzaj>
    <derivirana_varijabla naziv="DomainObject.Predmet.StrankaFormatedOIB_1">  INVEST - CO d.o.o. OPATIJA, OIB 16453386285</derivirana_varijabla>
  </DomainObject.Predmet.StrankaFormatedOIB>
  <DomainObject.Predmet.StrankaFormatedWithAdress>
    <izvorni_sadrzaj> INVEST - CO d.o.o. OPATIJA, Spinčićeva 17, Opatija</izvorni_sadrzaj>
    <derivirana_varijabla naziv="DomainObject.Predmet.StrankaFormatedWithAdress_1"> INVEST - CO d.o.o. OPATIJA, Spinčićeva 17, Opatija</derivirana_varijabla>
  </DomainObject.Predmet.StrankaFormatedWithAdress>
  <DomainObject.Predmet.StrankaFormatedWithAdressOIB>
    <izvorni_sadrzaj> INVEST - CO d.o.o. OPATIJA, OIB 16453386285, Spinčićeva 17, Opatija</izvorni_sadrzaj>
    <derivirana_varijabla naziv="DomainObject.Predmet.StrankaFormatedWithAdressOIB_1"> INVEST - CO d.o.o. OPATIJA, OIB 16453386285, Spinčićeva 17, Opatija</derivirana_varijabla>
  </DomainObject.Predmet.StrankaFormatedWithAdressOIB>
  <DomainObject.Predmet.StrankaWithAdress>
    <izvorni_sadrzaj>INVEST - CO d.o.o. OPATIJA Spinčićeva 17,Opatija</izvorni_sadrzaj>
    <derivirana_varijabla naziv="DomainObject.Predmet.StrankaWithAdress_1">INVEST - CO d.o.o. OPATIJA Spinčićeva 17,Opatija</derivirana_varijabla>
  </DomainObject.Predmet.StrankaWithAdress>
  <DomainObject.Predmet.StrankaWithAdressOIB>
    <izvorni_sadrzaj>INVEST - CO d.o.o. OPATIJA, OIB 16453386285, Spinčićeva 17,Opatija</izvorni_sadrzaj>
    <derivirana_varijabla naziv="DomainObject.Predmet.StrankaWithAdressOIB_1">INVEST - CO d.o.o. OPATIJA, OIB 16453386285, Spinčićeva 17,Opatija</derivirana_varijabla>
  </DomainObject.Predmet.StrankaWithAdressOIB>
  <DomainObject.Predmet.StrankaNazivFormated>
    <izvorni_sadrzaj>INVEST - CO d.o.o. OPATIJA</izvorni_sadrzaj>
    <derivirana_varijabla naziv="DomainObject.Predmet.StrankaNazivFormated_1">INVEST - CO d.o.o. OPATIJA</derivirana_varijabla>
  </DomainObject.Predmet.StrankaNazivFormated>
  <DomainObject.Predmet.StrankaNazivFormatedOIB>
    <izvorni_sadrzaj>INVEST - CO d.o.o. OPATIJA, OIB 16453386285</izvorni_sadrzaj>
    <derivirana_varijabla naziv="DomainObject.Predmet.StrankaNazivFormatedOIB_1">INVEST - CO d.o.o. OPATIJA, OIB 16453386285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INVEST - CO d.o.o. OPATIJA</item>
    </izvorni_sadrzaj>
    <derivirana_varijabla naziv="DomainObject.Predmet.StrankaListFormated_1">
      <item>INVEST - CO d.o.o. OPATIJA</item>
    </derivirana_varijabla>
  </DomainObject.Predmet.StrankaListFormated>
  <DomainObject.Predmet.StrankaListFormatedOIB>
    <izvorni_sadrzaj>
      <item>INVEST - CO d.o.o. OPATIJA, OIB 16453386285</item>
    </izvorni_sadrzaj>
    <derivirana_varijabla naziv="DomainObject.Predmet.StrankaListFormatedOIB_1">
      <item>INVEST - CO d.o.o. OPATIJA, OIB 16453386285</item>
    </derivirana_varijabla>
  </DomainObject.Predmet.StrankaListFormatedOIB>
  <DomainObject.Predmet.StrankaListFormatedWithAdress>
    <izvorni_sadrzaj>
      <item>INVEST - CO d.o.o. OPATIJA, Spinčićeva 17, Opatija</item>
    </izvorni_sadrzaj>
    <derivirana_varijabla naziv="DomainObject.Predmet.StrankaListFormatedWithAdress_1">
      <item>INVEST - CO d.o.o. OPATIJA, Spinčićeva 17, Opatija</item>
    </derivirana_varijabla>
  </DomainObject.Predmet.StrankaListFormatedWithAdress>
  <DomainObject.Predmet.StrankaListFormatedWithAdressOIB>
    <izvorni_sadrzaj>
      <item>INVEST - CO d.o.o. OPATIJA, OIB 16453386285, Spinčićeva 17, Opatija</item>
    </izvorni_sadrzaj>
    <derivirana_varijabla naziv="DomainObject.Predmet.StrankaListFormatedWithAdressOIB_1">
      <item>INVEST - CO d.o.o. OPATIJA, OIB 16453386285, Spinčićeva 17, Opatija</item>
    </derivirana_varijabla>
  </DomainObject.Predmet.StrankaListFormatedWithAdressOIB>
  <DomainObject.Predmet.StrankaListNazivFormated>
    <izvorni_sadrzaj>
      <item>INVEST - CO d.o.o. OPATIJA</item>
    </izvorni_sadrzaj>
    <derivirana_varijabla naziv="DomainObject.Predmet.StrankaListNazivFormated_1">
      <item>INVEST - CO d.o.o. OPATIJA</item>
    </derivirana_varijabla>
  </DomainObject.Predmet.StrankaListNazivFormated>
  <DomainObject.Predmet.StrankaListNazivFormatedOIB>
    <izvorni_sadrzaj>
      <item>INVEST - CO d.o.o. OPATIJA, OIB 16453386285</item>
    </izvorni_sadrzaj>
    <derivirana_varijabla naziv="DomainObject.Predmet.StrankaListNazivFormatedOIB_1">
      <item>INVEST - CO d.o.o. OPATIJA, OIB 16453386285</item>
    </derivirana_varijabla>
  </DomainObject.Predmet.StrankaListNazivFormatedOIB>
  <DomainObject.Predmet.ProtuStrankaListFormated>
    <izvorni_sadrzaj>
      <item>A.K. d.o.o. NOVIGRAD</item>
    </izvorni_sadrzaj>
    <derivirana_varijabla naziv="DomainObject.Predmet.ProtuStrankaListFormated_1">
      <item>A.K. d.o.o. NOVIGRAD</item>
    </derivirana_varijabla>
  </DomainObject.Predmet.ProtuStrankaListFormated>
  <DomainObject.Predmet.ProtuStrankaListFormatedOIB>
    <izvorni_sadrzaj>
      <item>A.K. d.o.o. NOVIGRAD, OIB 27062017260</item>
    </izvorni_sadrzaj>
    <derivirana_varijabla naziv="DomainObject.Predmet.ProtuStrankaListFormatedOIB_1">
      <item>A.K. d.o.o. NOVIGRAD, OIB 27062017260</item>
    </derivirana_varijabla>
  </DomainObject.Predmet.ProtuStrankaListFormatedOIB>
  <DomainObject.Predmet.ProtuStrankaListFormatedWithAdress>
    <izvorni_sadrzaj>
      <item>A.K. d.o.o. NOVIGRAD</item>
    </izvorni_sadrzaj>
    <derivirana_varijabla naziv="DomainObject.Predmet.ProtuStrankaListFormatedWithAdress_1">
      <item>A.K. d.o.o. NOVIGRAD</item>
    </derivirana_varijabla>
  </DomainObject.Predmet.ProtuStrankaListFormatedWithAdress>
  <DomainObject.Predmet.ProtuStrankaListFormatedWithAdressOIB>
    <izvorni_sadrzaj>
      <item>A.K. d.o.o. NOVIGRAD, OIB 27062017260</item>
    </izvorni_sadrzaj>
    <derivirana_varijabla naziv="DomainObject.Predmet.ProtuStrankaListFormatedWithAdressOIB_1">
      <item>A.K. d.o.o. NOVIGRAD, OIB 27062017260</item>
    </derivirana_varijabla>
  </DomainObject.Predmet.ProtuStrankaListFormatedWithAdressOIB>
  <DomainObject.Predmet.ProtuStrankaListNazivFormated>
    <izvorni_sadrzaj>
      <item>A.K. d.o.o. NOVIGRAD</item>
    </izvorni_sadrzaj>
    <derivirana_varijabla naziv="DomainObject.Predmet.ProtuStrankaListNazivFormated_1">
      <item>A.K. d.o.o. NOVIGRAD</item>
    </derivirana_varijabla>
  </DomainObject.Predmet.ProtuStrankaListNazivFormated>
  <DomainObject.Predmet.ProtuStrankaListNazivFormatedOIB>
    <izvorni_sadrzaj>
      <item>A.K. d.o.o. NOVIGRAD, OIB 27062017260</item>
    </izvorni_sadrzaj>
    <derivirana_varijabla naziv="DomainObject.Predmet.ProtuStrankaListNazivFormatedOIB_1">
      <item>A.K. d.o.o. NOVIGRAD, OIB 27062017260</item>
    </derivirana_varijabla>
  </DomainObject.Predmet.ProtuStrankaListNazivFormatedOIB>
  <DomainObject.Predmet.OstaliListFormated>
    <izvorni_sadrzaj>
      <item>ŠTEFICA PAVIČIĆ</item>
      <item>Jasna Kučević</item>
    </izvorni_sadrzaj>
    <derivirana_varijabla naziv="DomainObject.Predmet.OstaliListFormated_1">
      <item>ŠTEFICA PAVIČIĆ</item>
      <item>Jasna Kučević</item>
    </derivirana_varijabla>
  </DomainObject.Predmet.OstaliListFormated>
  <DomainObject.Predmet.OstaliListFormatedOIB>
    <izvorni_sadrzaj>
      <item>ŠTEFICA PAVIČIĆ</item>
      <item>Jasna Kučević, OIB 89442269215</item>
    </izvorni_sadrzaj>
    <derivirana_varijabla naziv="DomainObject.Predmet.OstaliListFormatedOIB_1">
      <item>ŠTEFICA PAVIČIĆ</item>
      <item>Jasna Kučević, OIB 89442269215</item>
    </derivirana_varijabla>
  </DomainObject.Predmet.OstaliListFormatedOIB>
  <DomainObject.Predmet.OstaliListFormatedWithAdress>
    <izvorni_sadrzaj>
      <item>ŠTEFICA PAVIČIĆ, Kolodvorska 1 a/II, 10370 Dugo Selo</item>
      <item>Jasna Kučević, Kaštanjer 64, 52100 Pula</item>
    </izvorni_sadrzaj>
    <derivirana_varijabla naziv="DomainObject.Predmet.OstaliListFormatedWithAdress_1">
      <item>ŠTEFICA PAVIČIĆ, Kolodvorska 1 a/II, 10370 Dugo Selo</item>
      <item>Jasna Kučević, Kaštanjer 64, 52100 Pula</item>
    </derivirana_varijabla>
  </DomainObject.Predmet.OstaliListFormatedWithAdress>
  <DomainObject.Predmet.OstaliListFormatedWithAdressOIB>
    <izvorni_sadrzaj>
      <item>ŠTEFICA PAVIČIĆ, Kolodvorska 1 a/II, 10370 Dugo Selo</item>
      <item>Jasna Kučević, OIB 89442269215, Kaštanjer 64, 52100 Pula</item>
    </izvorni_sadrzaj>
    <derivirana_varijabla naziv="DomainObject.Predmet.OstaliListFormatedWithAdressOIB_1">
      <item>ŠTEFICA PAVIČIĆ, Kolodvorska 1 a/II, 10370 Dugo Selo</item>
      <item>Jasna Kučević, OIB 89442269215, Kaštanjer 64, 52100 Pula</item>
    </derivirana_varijabla>
  </DomainObject.Predmet.OstaliListFormatedWithAdressOIB>
  <DomainObject.Predmet.OstaliListNazivFormated>
    <izvorni_sadrzaj>
      <item>ŠTEFICA PAVIČIĆ</item>
      <item>Jasna Kučević</item>
    </izvorni_sadrzaj>
    <derivirana_varijabla naziv="DomainObject.Predmet.OstaliListNazivFormated_1">
      <item>ŠTEFICA PAVIČIĆ</item>
      <item>Jasna Kučević</item>
    </derivirana_varijabla>
  </DomainObject.Predmet.OstaliListNazivFormated>
  <DomainObject.Predmet.OstaliListNazivFormatedOIB>
    <izvorni_sadrzaj>
      <item>ŠTEFICA PAVIČIĆ</item>
      <item>Jasna Kučević, OIB 89442269215</item>
    </izvorni_sadrzaj>
    <derivirana_varijabla naziv="DomainObject.Predmet.OstaliListNazivFormatedOIB_1">
      <item>ŠTEFICA PAVIČIĆ</item>
      <item>Jasna Kučević, OIB 89442269215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- CO d.o.o. OPATIJA</izvorni_sadrzaj>
    <derivirana_varijabla naziv="DomainObject.Predmet.StrankaIDrugi_1">INVEST - CO d.o.o. OPATIJA</derivirana_varijabla>
  </DomainObject.Predmet.StrankaIDrugi>
  <DomainObject.Predmet.ProtustrankaIDrugi>
    <izvorni_sadrzaj>A.K. d.o.o. NOVIGRAD</izvorni_sadrzaj>
    <derivirana_varijabla naziv="DomainObject.Predmet.ProtustrankaIDrugi_1">A.K. d.o.o. NOVIGRAD</derivirana_varijabla>
  </DomainObject.Predmet.ProtustrankaIDrugi>
  <DomainObject.Predmet.StrankaIDrugiAdressOIB>
    <izvorni_sadrzaj>INVEST - CO d.o.o. OPATIJA, OIB 16453386285, Spinčićeva 17, Opatija</izvorni_sadrzaj>
    <derivirana_varijabla naziv="DomainObject.Predmet.StrankaIDrugiAdressOIB_1">INVEST - CO d.o.o. OPATIJA, OIB 16453386285, Spinčićeva 17, Opatija</derivirana_varijabla>
  </DomainObject.Predmet.StrankaIDrugiAdressOIB>
  <DomainObject.Predmet.ProtustrankaIDrugiAdressOIB>
    <izvorni_sadrzaj>A.K. d.o.o. NOVIGRAD, OIB 27062017260</izvorni_sadrzaj>
    <derivirana_varijabla naziv="DomainObject.Predmet.ProtustrankaIDrugiAdressOIB_1">A.K. d.o.o. NOVIGRAD, OIB 27062017260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d.o.o. NOVIGRAD</item>
      <item>INVEST - CO d.o.o. OPATIJA</item>
      <item>ŠTEFICA PAVIČIĆ</item>
      <item>Jasna Kučević</item>
    </izvorni_sadrzaj>
    <derivirana_varijabla naziv="DomainObject.Predmet.SudioniciListNaziv_1">
      <item>A.K. d.o.o. NOVIGRAD</item>
      <item>INVEST - CO d.o.o. OPATIJA</item>
      <item>ŠTEFICA PAVIČIĆ</item>
      <item>Jasna Kučević</item>
    </derivirana_varijabla>
  </DomainObject.Predmet.SudioniciListNaziv>
  <DomainObject.Predmet.SudioniciListAdressOIB>
    <izvorni_sadrzaj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izvorni_sadrzaj>
    <derivirana_varijabla naziv="DomainObject.Predmet.SudioniciListAdressOIB_1"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27062017260</item>
      <item>, OIB 16453386285</item>
      <item>, OIB null</item>
      <item>, OIB 89442269215</item>
    </izvorni_sadrzaj>
    <derivirana_varijabla naziv="DomainObject.Predmet.SudioniciListNazivOIB_1">
      <item>, OIB 27062017260</item>
      <item>, OIB 16453386285</item>
      <item>, OIB null</item>
      <item>, OIB 89442269215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248</properties:Words>
  <properties:Characters>1327</properties:Characters>
  <properties:Lines>48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2015-10-27T07:59:00Z</dcterms:created>
  <dc:creator>drabar</dc:creator>
  <cp:lastModifiedBy>Danijela Ivić</cp:lastModifiedBy>
  <cp:lastPrinted>2015-10-27T08:07:00Z</cp:lastPrinted>
  <dcterms:modified xmlns:xsi="http://www.w3.org/2001/XMLSchema-instance" xsi:type="dcterms:W3CDTF">2015-10-27T08:13:00Z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