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73ba7" w14:paraId="3673ba7" w:rsidRDefault="00E240FA" w:rsidP="00E240FA" w:rsidR="00E240FA" w:rsidRPr="00944F2B">
      <w:pPr>
        <w15:collapsed w:val="false"/>
      </w:pPr>
      <w:bookmarkStart w:name="_GoBack" w:id="0"/>
      <w:bookmarkEnd w:id="0"/>
      <w:r w:rsidRPr="00944F2B"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40FA" w:rsidP="00E240FA" w:rsidR="00E240FA" w:rsidRPr="00944F2B">
      <w:r w:rsidRPr="00944F2B">
        <w:t>REPUBLIKA HRVATSKA</w:t>
      </w:r>
    </w:p>
    <w:p w:rsidRDefault="00E240FA" w:rsidP="00E240FA" w:rsidR="00E240FA" w:rsidRPr="00944F2B">
      <w:r w:rsidRPr="00944F2B">
        <w:t>TRGOVAČKI SUD U ZAGREBU</w:t>
      </w:r>
    </w:p>
    <w:p w:rsidRDefault="00E240FA" w:rsidP="00E240FA" w:rsidR="00E240FA" w:rsidRPr="00944F2B">
      <w:r w:rsidRPr="00944F2B">
        <w:t xml:space="preserve">Zagreb, Amruševa 2/II     </w:t>
      </w:r>
      <w:r w:rsidRPr="00944F2B">
        <w:tab/>
      </w:r>
      <w:r w:rsidRPr="00944F2B">
        <w:tab/>
      </w:r>
      <w:r w:rsidRPr="00944F2B">
        <w:tab/>
      </w:r>
      <w:r w:rsidRPr="00944F2B">
        <w:tab/>
      </w:r>
      <w:r w:rsidRPr="00944F2B">
        <w:tab/>
      </w:r>
      <w:r w:rsidRPr="00944F2B">
        <w:tab/>
      </w:r>
    </w:p>
    <w:p w:rsidRDefault="00E240FA" w:rsidP="00E240FA" w:rsidR="00E240FA" w:rsidRPr="00944F2B"/>
    <w:p w:rsidRDefault="00E240FA" w:rsidP="00E240FA" w:rsidR="00E240FA" w:rsidRPr="00944F2B"/>
    <w:p w:rsidRDefault="00E240FA" w:rsidP="00E240FA" w:rsidR="00E240FA" w:rsidRPr="00944F2B">
      <w:pPr>
        <w:jc w:val="center"/>
      </w:pPr>
      <w:r w:rsidRPr="00944F2B">
        <w:t>R E P U B L I K A   H R V A T S K A</w:t>
      </w:r>
    </w:p>
    <w:p w:rsidRDefault="00E240FA" w:rsidP="00E240FA" w:rsidR="00E240FA" w:rsidRPr="00944F2B">
      <w:pPr>
        <w:jc w:val="center"/>
      </w:pPr>
      <w:r w:rsidRPr="00944F2B">
        <w:t>R J E Š E NJ E</w:t>
      </w:r>
    </w:p>
    <w:p w:rsidRDefault="00E240FA" w:rsidP="00E240FA" w:rsidR="00E240FA" w:rsidRPr="00944F2B">
      <w:pPr>
        <w:jc w:val="center"/>
      </w:pPr>
    </w:p>
    <w:p w:rsidRDefault="00E240FA" w:rsidP="006A4EFC" w:rsidR="00E240FA" w:rsidRPr="00944F2B">
      <w:pPr>
        <w:ind w:right="504"/>
        <w:jc w:val="both"/>
      </w:pPr>
      <w:r w:rsidRPr="00944F2B">
        <w:t>Trgovački sud u Zagrebu, po sucu Nikoli Ribarić, u predstečajnom postupku u povodu prijedloga dužnika TEHNIKA d.d., Zagreb (Grad Zagreb), Ulica grada Vukovara 274, OIB: 73037001250,  dana 12. lipnja 2019. godine</w:t>
      </w:r>
    </w:p>
    <w:p w:rsidRDefault="00640AE2" w:rsidP="006D5AB7" w:rsidR="00640AE2" w:rsidRPr="00944F2B">
      <w:pPr>
        <w:jc w:val="both"/>
      </w:pPr>
    </w:p>
    <w:p w:rsidRDefault="001D7C1D" w:rsidP="0042407B" w:rsidR="00E3002E" w:rsidRPr="00944F2B">
      <w:pPr>
        <w:jc w:val="center"/>
      </w:pPr>
      <w:r w:rsidRPr="00944F2B">
        <w:t xml:space="preserve">r i j e š i o </w:t>
      </w:r>
      <w:r w:rsidR="006A4EFC">
        <w:t xml:space="preserve">  </w:t>
      </w:r>
      <w:r w:rsidRPr="00944F2B">
        <w:t xml:space="preserve"> j e</w:t>
      </w:r>
    </w:p>
    <w:p w:rsidRDefault="004000E1" w:rsidP="00573F7B" w:rsidR="004000E1">
      <w:pPr>
        <w:ind w:firstLine="720"/>
        <w:jc w:val="both"/>
        <w:rPr>
          <w:b/>
        </w:rPr>
      </w:pPr>
    </w:p>
    <w:p w:rsidRDefault="00180097" w:rsidP="004000E1" w:rsidR="00E240FA" w:rsidRPr="00944F2B">
      <w:pPr>
        <w:jc w:val="both"/>
      </w:pPr>
      <w:r w:rsidRPr="00944F2B">
        <w:t xml:space="preserve">Odbacuje se prijava tražbine </w:t>
      </w:r>
      <w:r w:rsidR="00E240FA" w:rsidRPr="00944F2B">
        <w:t>vjerovnika:</w:t>
      </w:r>
    </w:p>
    <w:p w:rsidRDefault="00E240FA" w:rsidP="00573F7B" w:rsidR="00E240FA" w:rsidRPr="00944F2B">
      <w:pPr>
        <w:ind w:firstLine="720"/>
        <w:jc w:val="both"/>
      </w:pPr>
    </w:p>
    <w:p w:rsidRDefault="00E240FA" w:rsidP="00573F7B" w:rsidR="00E240FA" w:rsidRPr="00944F2B">
      <w:pPr>
        <w:ind w:firstLine="720"/>
        <w:jc w:val="both"/>
      </w:pPr>
    </w:p>
    <w:tbl>
      <w:tblPr>
        <w:tblStyle w:val="Reetkatablice"/>
        <w:tblW w:type="dxa" w:w="11199"/>
        <w:tblInd w:type="dxa" w:w="-1026"/>
        <w:tblLook w:val="04A0" w:noVBand="1" w:noHBand="0" w:lastColumn="0" w:firstColumn="1" w:lastRow="0" w:firstRow="1"/>
      </w:tblPr>
      <w:tblGrid>
        <w:gridCol w:w="776"/>
        <w:gridCol w:w="2023"/>
        <w:gridCol w:w="1555"/>
        <w:gridCol w:w="1296"/>
        <w:gridCol w:w="1596"/>
        <w:gridCol w:w="1596"/>
        <w:gridCol w:w="2357"/>
      </w:tblGrid>
      <w:tr w:rsidTr="00DD78D6" w:rsidR="00944F2B" w:rsidRPr="00944F2B">
        <w:trPr>
          <w:trHeight w:val="946"/>
        </w:trPr>
        <w:tc>
          <w:tcPr>
            <w:tcW w:type="dxa" w:w="776"/>
            <w:vAlign w:val="center"/>
            <w:hideMark/>
          </w:tcPr>
          <w:p w:rsidRDefault="004B42D1" w:rsidP="00A07909" w:rsidR="004B42D1" w:rsidRPr="00A07909">
            <w:pPr>
              <w:spacing w:lineRule="auto" w:line="276" w:after="200"/>
              <w:jc w:val="center"/>
              <w:rPr>
                <w:rFonts w:cs="Times New Roman" w:hAnsi="Times New Roman" w:ascii="Times New Roman"/>
                <w:b/>
                <w:bCs/>
              </w:rPr>
            </w:pPr>
            <w:r w:rsidRPr="00A07909">
              <w:rPr>
                <w:rFonts w:cs="Times New Roman" w:hAnsi="Times New Roman" w:ascii="Times New Roman"/>
                <w:b/>
                <w:bCs/>
              </w:rPr>
              <w:t>R.Br.</w:t>
            </w:r>
          </w:p>
        </w:tc>
        <w:tc>
          <w:tcPr>
            <w:tcW w:type="dxa" w:w="2023"/>
            <w:vAlign w:val="center"/>
            <w:hideMark/>
          </w:tcPr>
          <w:p w:rsidRDefault="004B42D1" w:rsidP="00A07909" w:rsidR="004B42D1" w:rsidRPr="00A07909">
            <w:pPr>
              <w:spacing w:lineRule="auto" w:line="276" w:after="200"/>
              <w:jc w:val="center"/>
              <w:rPr>
                <w:rFonts w:cs="Times New Roman" w:hAnsi="Times New Roman" w:ascii="Times New Roman"/>
                <w:b/>
                <w:bCs/>
              </w:rPr>
            </w:pPr>
            <w:r w:rsidRPr="00944F2B">
              <w:rPr>
                <w:rFonts w:cs="Times New Roman" w:hAnsi="Times New Roman" w:ascii="Times New Roman"/>
                <w:b/>
                <w:bCs/>
              </w:rPr>
              <w:t>Vjerovnik</w:t>
            </w:r>
          </w:p>
        </w:tc>
        <w:tc>
          <w:tcPr>
            <w:tcW w:type="dxa" w:w="1555"/>
            <w:vAlign w:val="center"/>
            <w:hideMark/>
          </w:tcPr>
          <w:p w:rsidRDefault="004B42D1" w:rsidP="00A07909" w:rsidR="004B42D1" w:rsidRPr="00A07909">
            <w:pPr>
              <w:spacing w:lineRule="auto" w:line="276" w:after="200"/>
              <w:jc w:val="center"/>
              <w:rPr>
                <w:rFonts w:cs="Times New Roman" w:hAnsi="Times New Roman" w:ascii="Times New Roman"/>
                <w:b/>
                <w:bCs/>
              </w:rPr>
            </w:pPr>
            <w:r w:rsidRPr="00A07909">
              <w:rPr>
                <w:rFonts w:cs="Times New Roman" w:hAnsi="Times New Roman" w:ascii="Times New Roman"/>
                <w:b/>
                <w:bCs/>
              </w:rPr>
              <w:t>OIB vjerovnika</w:t>
            </w:r>
          </w:p>
        </w:tc>
        <w:tc>
          <w:tcPr>
            <w:tcW w:type="dxa" w:w="1296"/>
            <w:vAlign w:val="center"/>
            <w:hideMark/>
          </w:tcPr>
          <w:p w:rsidRDefault="004B42D1" w:rsidP="00A07909" w:rsidR="004B42D1" w:rsidRPr="00A07909">
            <w:pPr>
              <w:spacing w:lineRule="auto" w:line="276" w:after="200"/>
              <w:jc w:val="center"/>
              <w:rPr>
                <w:rFonts w:cs="Times New Roman" w:hAnsi="Times New Roman" w:ascii="Times New Roman"/>
                <w:b/>
                <w:bCs/>
              </w:rPr>
            </w:pPr>
            <w:r w:rsidRPr="00A07909">
              <w:rPr>
                <w:rFonts w:cs="Times New Roman" w:hAnsi="Times New Roman" w:ascii="Times New Roman"/>
                <w:b/>
                <w:bCs/>
              </w:rPr>
              <w:t>Prijava tražbine dužnika (HRK)</w:t>
            </w:r>
          </w:p>
        </w:tc>
        <w:tc>
          <w:tcPr>
            <w:tcW w:type="dxa" w:w="1596"/>
            <w:vAlign w:val="center"/>
            <w:hideMark/>
          </w:tcPr>
          <w:p w:rsidRDefault="004B42D1" w:rsidP="00095A28" w:rsidR="00095A28">
            <w:pPr>
              <w:spacing w:lineRule="auto" w:line="276" w:after="200"/>
              <w:jc w:val="center"/>
              <w:rPr>
                <w:rFonts w:cs="Times New Roman" w:hAnsi="Times New Roman" w:ascii="Times New Roman"/>
                <w:b/>
                <w:bCs/>
              </w:rPr>
            </w:pPr>
            <w:r w:rsidRPr="00A07909">
              <w:rPr>
                <w:rFonts w:cs="Times New Roman" w:hAnsi="Times New Roman" w:ascii="Times New Roman"/>
                <w:b/>
                <w:bCs/>
              </w:rPr>
              <w:t>Prijava tražbine</w:t>
            </w:r>
            <w:r w:rsidR="00981625" w:rsidRPr="00944F2B">
              <w:rPr>
                <w:rFonts w:cs="Times New Roman" w:hAnsi="Times New Roman" w:ascii="Times New Roman"/>
                <w:b/>
                <w:bCs/>
              </w:rPr>
              <w:t xml:space="preserve"> </w:t>
            </w:r>
            <w:r w:rsidR="00095A28" w:rsidRPr="00A07909">
              <w:rPr>
                <w:rFonts w:cs="Times New Roman" w:hAnsi="Times New Roman" w:ascii="Times New Roman"/>
                <w:b/>
                <w:bCs/>
              </w:rPr>
              <w:t>vjerovnika (HRK)</w:t>
            </w:r>
          </w:p>
          <w:p w:rsidRDefault="00981625" w:rsidP="00095A28" w:rsidR="004B42D1" w:rsidRPr="00A07909">
            <w:pPr>
              <w:spacing w:lineRule="auto" w:line="276" w:after="200"/>
              <w:jc w:val="center"/>
              <w:rPr>
                <w:rFonts w:cs="Times New Roman" w:hAnsi="Times New Roman" w:ascii="Times New Roman"/>
                <w:b/>
                <w:bCs/>
              </w:rPr>
            </w:pPr>
            <w:r w:rsidRPr="00944F2B">
              <w:rPr>
                <w:rFonts w:cs="Times New Roman" w:hAnsi="Times New Roman" w:ascii="Times New Roman"/>
                <w:b/>
                <w:bCs/>
              </w:rPr>
              <w:t>datum/iznos</w:t>
            </w:r>
            <w:r w:rsidR="004B42D1" w:rsidRPr="00A07909">
              <w:rPr>
                <w:rFonts w:cs="Times New Roman" w:hAnsi="Times New Roman" w:ascii="Times New Roman"/>
                <w:b/>
                <w:bCs/>
              </w:rPr>
              <w:t xml:space="preserve"> </w:t>
            </w:r>
          </w:p>
        </w:tc>
        <w:tc>
          <w:tcPr>
            <w:tcW w:type="dxa" w:w="1596"/>
            <w:vAlign w:val="center"/>
            <w:hideMark/>
          </w:tcPr>
          <w:p w:rsidRDefault="004B42D1" w:rsidP="00AB1F0A" w:rsidR="00AB1F0A" w:rsidRPr="00AB1F0A">
            <w:pPr>
              <w:rPr>
                <w:rFonts w:cs="Times New Roman" w:hAnsi="Times New Roman" w:ascii="Times New Roman"/>
                <w:b/>
              </w:rPr>
            </w:pPr>
            <w:r w:rsidRPr="00AB1F0A">
              <w:rPr>
                <w:rFonts w:cs="Times New Roman" w:hAnsi="Times New Roman" w:ascii="Times New Roman"/>
                <w:b/>
              </w:rPr>
              <w:t>Odbačena</w:t>
            </w:r>
          </w:p>
          <w:p w:rsidRDefault="00AB1F0A" w:rsidP="00AB1F0A" w:rsidR="00095A28">
            <w:pPr>
              <w:rPr>
                <w:rFonts w:cs="Times New Roman" w:hAnsi="Times New Roman" w:ascii="Times New Roman"/>
                <w:b/>
              </w:rPr>
            </w:pPr>
            <w:r w:rsidRPr="00AB1F0A">
              <w:rPr>
                <w:rFonts w:cs="Times New Roman" w:hAnsi="Times New Roman" w:ascii="Times New Roman"/>
                <w:b/>
              </w:rPr>
              <w:t xml:space="preserve">prijava </w:t>
            </w:r>
            <w:r w:rsidR="004B42D1" w:rsidRPr="00AB1F0A">
              <w:rPr>
                <w:rFonts w:cs="Times New Roman" w:hAnsi="Times New Roman" w:ascii="Times New Roman"/>
                <w:b/>
              </w:rPr>
              <w:t>tražbin</w:t>
            </w:r>
            <w:r w:rsidRPr="00AB1F0A">
              <w:rPr>
                <w:rFonts w:cs="Times New Roman" w:hAnsi="Times New Roman" w:ascii="Times New Roman"/>
                <w:b/>
              </w:rPr>
              <w:t>e</w:t>
            </w:r>
            <w:r w:rsidR="00095A28">
              <w:rPr>
                <w:rFonts w:cs="Times New Roman" w:hAnsi="Times New Roman" w:ascii="Times New Roman"/>
                <w:b/>
              </w:rPr>
              <w:t>-</w:t>
            </w:r>
          </w:p>
          <w:p w:rsidRDefault="00095A28" w:rsidP="00AB1F0A" w:rsidR="004B42D1" w:rsidRPr="00AB1F0A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  <w:b/>
              </w:rPr>
              <w:t>iznos</w:t>
            </w:r>
            <w:r w:rsidR="004B42D1" w:rsidRPr="00AB1F0A">
              <w:rPr>
                <w:rFonts w:cs="Times New Roman" w:hAnsi="Times New Roman" w:ascii="Times New Roman"/>
                <w:b/>
              </w:rPr>
              <w:t xml:space="preserve"> (HRK)</w:t>
            </w:r>
          </w:p>
        </w:tc>
        <w:tc>
          <w:tcPr>
            <w:tcW w:type="dxa" w:w="2357"/>
            <w:vAlign w:val="center"/>
            <w:hideMark/>
          </w:tcPr>
          <w:p w:rsidRDefault="004B42D1" w:rsidP="004B42D1" w:rsidR="004B42D1" w:rsidRPr="00A07909">
            <w:pPr>
              <w:spacing w:lineRule="auto" w:line="276" w:after="200"/>
              <w:jc w:val="center"/>
              <w:rPr>
                <w:rFonts w:cs="Times New Roman" w:hAnsi="Times New Roman" w:ascii="Times New Roman"/>
                <w:b/>
                <w:bCs/>
              </w:rPr>
            </w:pPr>
            <w:r w:rsidRPr="00A07909">
              <w:rPr>
                <w:rFonts w:cs="Times New Roman" w:hAnsi="Times New Roman" w:ascii="Times New Roman"/>
                <w:b/>
                <w:bCs/>
              </w:rPr>
              <w:t xml:space="preserve">Razlog </w:t>
            </w:r>
          </w:p>
        </w:tc>
      </w:tr>
      <w:tr w:rsidTr="004000E1" w:rsidR="00944F2B" w:rsidRPr="00944F2B">
        <w:trPr>
          <w:trHeight w:val="1661"/>
        </w:trPr>
        <w:tc>
          <w:tcPr>
            <w:tcW w:type="dxa" w:w="776"/>
            <w:noWrap/>
            <w:vAlign w:val="center"/>
            <w:hideMark/>
          </w:tcPr>
          <w:p w:rsidRDefault="004B42D1" w:rsidP="002A1DAB" w:rsidR="004B42D1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 w:rsidRPr="002A1DAB">
              <w:rPr>
                <w:rFonts w:cs="Times New Roman" w:hAnsi="Times New Roman" w:ascii="Times New Roman"/>
              </w:rPr>
              <w:t>1</w:t>
            </w:r>
          </w:p>
        </w:tc>
        <w:tc>
          <w:tcPr>
            <w:tcW w:type="dxa" w:w="2023"/>
            <w:vAlign w:val="center"/>
            <w:hideMark/>
          </w:tcPr>
          <w:p w:rsidRDefault="004B42D1" w:rsidP="00A07909" w:rsidR="004B42D1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A07909">
              <w:rPr>
                <w:rFonts w:cs="Times New Roman" w:hAnsi="Times New Roman" w:ascii="Times New Roman"/>
              </w:rPr>
              <w:t>A-ANUBIS DRUŽBA ZA STORITVE IN TRGOVINO D.O.O.</w:t>
            </w:r>
          </w:p>
        </w:tc>
        <w:tc>
          <w:tcPr>
            <w:tcW w:type="dxa" w:w="1555"/>
            <w:noWrap/>
            <w:vAlign w:val="center"/>
            <w:hideMark/>
          </w:tcPr>
          <w:p w:rsidRDefault="004B42D1" w:rsidP="00A07909" w:rsidR="004B42D1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A07909">
              <w:rPr>
                <w:rFonts w:cs="Times New Roman" w:hAnsi="Times New Roman" w:ascii="Times New Roman"/>
              </w:rPr>
              <w:t>86413150259</w:t>
            </w:r>
          </w:p>
        </w:tc>
        <w:tc>
          <w:tcPr>
            <w:tcW w:type="dxa" w:w="1296"/>
            <w:noWrap/>
            <w:vAlign w:val="center"/>
            <w:hideMark/>
          </w:tcPr>
          <w:p w:rsidRDefault="00944F2B" w:rsidP="00A07909" w:rsidR="004B42D1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NE</w:t>
            </w:r>
          </w:p>
        </w:tc>
        <w:tc>
          <w:tcPr>
            <w:tcW w:type="dxa" w:w="1596"/>
            <w:noWrap/>
            <w:vAlign w:val="center"/>
            <w:hideMark/>
          </w:tcPr>
          <w:p w:rsidRDefault="004B42D1" w:rsidP="00A07909" w:rsidR="004B42D1" w:rsidRPr="00944F2B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7.1.2019.</w:t>
            </w:r>
          </w:p>
          <w:p w:rsidRDefault="004B42D1" w:rsidP="00A07909" w:rsidR="004B42D1" w:rsidRPr="00A07909">
            <w:pPr>
              <w:spacing w:lineRule="auto" w:line="276" w:after="200"/>
              <w:rPr>
                <w:rFonts w:cs="Times New Roman" w:hAnsi="Times New Roman" w:ascii="Times New Roman"/>
                <w:i/>
              </w:rPr>
            </w:pPr>
            <w:r w:rsidRPr="00944F2B">
              <w:rPr>
                <w:rFonts w:cs="Times New Roman" w:hAnsi="Times New Roman" w:ascii="Times New Roman"/>
                <w:i/>
              </w:rPr>
              <w:t>5.559,70</w:t>
            </w:r>
          </w:p>
        </w:tc>
        <w:tc>
          <w:tcPr>
            <w:tcW w:type="dxa" w:w="1596"/>
            <w:vAlign w:val="center"/>
            <w:hideMark/>
          </w:tcPr>
          <w:p w:rsidRDefault="004B42D1" w:rsidP="002A1DAB" w:rsidR="004B42D1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 w:rsidRPr="002A1DAB">
              <w:rPr>
                <w:rFonts w:cs="Times New Roman" w:hAnsi="Times New Roman" w:ascii="Times New Roman"/>
              </w:rPr>
              <w:t>5.559,70</w:t>
            </w:r>
          </w:p>
        </w:tc>
        <w:tc>
          <w:tcPr>
            <w:tcW w:type="dxa" w:w="2357"/>
            <w:noWrap/>
            <w:vAlign w:val="center"/>
            <w:hideMark/>
          </w:tcPr>
          <w:p w:rsidRDefault="004B42D1" w:rsidP="00A07909" w:rsidR="004B42D1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A07909">
              <w:rPr>
                <w:rFonts w:cs="Times New Roman" w:hAnsi="Times New Roman" w:ascii="Times New Roman"/>
              </w:rPr>
              <w:t>Prijava izvan roka.</w:t>
            </w:r>
          </w:p>
        </w:tc>
      </w:tr>
      <w:tr w:rsidTr="00DD78D6" w:rsidR="00944F2B" w:rsidRPr="00944F2B">
        <w:trPr>
          <w:trHeight w:val="20"/>
        </w:trPr>
        <w:tc>
          <w:tcPr>
            <w:tcW w:type="dxa" w:w="776"/>
            <w:noWrap/>
            <w:vAlign w:val="center"/>
            <w:hideMark/>
          </w:tcPr>
          <w:p w:rsidRDefault="004B42D1" w:rsidP="002A1DAB" w:rsidR="004B42D1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 w:rsidRPr="002A1DAB">
              <w:rPr>
                <w:rFonts w:cs="Times New Roman" w:hAnsi="Times New Roman" w:ascii="Times New Roman"/>
              </w:rPr>
              <w:t>2</w:t>
            </w:r>
          </w:p>
        </w:tc>
        <w:tc>
          <w:tcPr>
            <w:tcW w:type="dxa" w:w="2023"/>
            <w:vAlign w:val="center"/>
            <w:hideMark/>
          </w:tcPr>
          <w:p w:rsidRDefault="004B42D1" w:rsidP="004B42D1" w:rsidR="004B42D1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A07909">
              <w:rPr>
                <w:rFonts w:cs="Times New Roman" w:hAnsi="Times New Roman" w:ascii="Times New Roman"/>
              </w:rPr>
              <w:t>AKRIPOL ZAGREB d.o.o. za proizvodnju, montažu i trgovinu</w:t>
            </w:r>
          </w:p>
        </w:tc>
        <w:tc>
          <w:tcPr>
            <w:tcW w:type="dxa" w:w="1555"/>
            <w:noWrap/>
            <w:vAlign w:val="center"/>
            <w:hideMark/>
          </w:tcPr>
          <w:p w:rsidRDefault="004B42D1" w:rsidP="004B42D1" w:rsidR="004B42D1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A07909">
              <w:rPr>
                <w:rFonts w:cs="Times New Roman" w:hAnsi="Times New Roman" w:ascii="Times New Roman"/>
              </w:rPr>
              <w:t>68640627854</w:t>
            </w:r>
          </w:p>
        </w:tc>
        <w:tc>
          <w:tcPr>
            <w:tcW w:type="dxa" w:w="1296"/>
            <w:noWrap/>
            <w:vAlign w:val="center"/>
            <w:hideMark/>
          </w:tcPr>
          <w:p w:rsidRDefault="004B42D1" w:rsidP="004B42D1" w:rsidR="004B42D1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A07909">
              <w:rPr>
                <w:rFonts w:cs="Times New Roman" w:hAnsi="Times New Roman" w:ascii="Times New Roman"/>
              </w:rPr>
              <w:t>264.921,40</w:t>
            </w:r>
          </w:p>
        </w:tc>
        <w:tc>
          <w:tcPr>
            <w:tcW w:type="dxa" w:w="1596"/>
            <w:noWrap/>
            <w:vAlign w:val="center"/>
            <w:hideMark/>
          </w:tcPr>
          <w:p w:rsidRDefault="00981625" w:rsidP="004B42D1" w:rsidR="00981625" w:rsidRPr="00944F2B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31.12.2018.</w:t>
            </w:r>
          </w:p>
          <w:p w:rsidRDefault="00B34530" w:rsidP="004B42D1" w:rsidR="004B42D1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74.995,41</w:t>
            </w:r>
          </w:p>
        </w:tc>
        <w:tc>
          <w:tcPr>
            <w:tcW w:type="dxa" w:w="1596"/>
            <w:vAlign w:val="center"/>
            <w:hideMark/>
          </w:tcPr>
          <w:p w:rsidRDefault="00B34530" w:rsidP="002A1DAB" w:rsidR="004B42D1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 w:rsidRPr="002A1DAB">
              <w:rPr>
                <w:rFonts w:cs="Times New Roman" w:hAnsi="Times New Roman" w:ascii="Times New Roman"/>
              </w:rPr>
              <w:t>74.995,41</w:t>
            </w:r>
          </w:p>
        </w:tc>
        <w:tc>
          <w:tcPr>
            <w:tcW w:type="dxa" w:w="2357"/>
            <w:vAlign w:val="center"/>
            <w:hideMark/>
          </w:tcPr>
          <w:p w:rsidRDefault="00B34530" w:rsidP="004B42D1" w:rsidR="004B42D1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A07909">
              <w:rPr>
                <w:rFonts w:cs="Times New Roman" w:hAnsi="Times New Roman" w:ascii="Times New Roman"/>
              </w:rPr>
              <w:t>Prijava izvan roka.</w:t>
            </w:r>
          </w:p>
        </w:tc>
      </w:tr>
      <w:tr w:rsidTr="00DD78D6" w:rsidR="00944F2B" w:rsidRPr="00944F2B">
        <w:trPr>
          <w:trHeight w:val="20"/>
        </w:trPr>
        <w:tc>
          <w:tcPr>
            <w:tcW w:type="dxa" w:w="776"/>
            <w:noWrap/>
            <w:vAlign w:val="center"/>
            <w:hideMark/>
          </w:tcPr>
          <w:p w:rsidRDefault="00DA6080" w:rsidP="002A1DAB" w:rsidR="00DA6080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 w:rsidRPr="002A1DAB">
              <w:rPr>
                <w:rFonts w:cs="Times New Roman" w:hAnsi="Times New Roman" w:ascii="Times New Roman"/>
              </w:rPr>
              <w:t>3</w:t>
            </w:r>
          </w:p>
        </w:tc>
        <w:tc>
          <w:tcPr>
            <w:tcW w:type="dxa" w:w="2023"/>
            <w:hideMark/>
          </w:tcPr>
          <w:p w:rsidRDefault="00DA6080" w:rsidP="00DA6080" w:rsidR="00DA6080" w:rsidRPr="00944F2B">
            <w:pPr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ALDI d.o.o. za trgovinu i proizvodnju</w:t>
            </w:r>
          </w:p>
        </w:tc>
        <w:tc>
          <w:tcPr>
            <w:tcW w:type="dxa" w:w="1555"/>
            <w:noWrap/>
            <w:hideMark/>
          </w:tcPr>
          <w:p w:rsidRDefault="00DA6080" w:rsidP="00DA6080" w:rsidR="00DA6080" w:rsidRPr="00944F2B">
            <w:pPr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66918533489</w:t>
            </w:r>
          </w:p>
        </w:tc>
        <w:tc>
          <w:tcPr>
            <w:tcW w:type="dxa" w:w="1296"/>
            <w:noWrap/>
            <w:vAlign w:val="center"/>
            <w:hideMark/>
          </w:tcPr>
          <w:p w:rsidRDefault="00DA6080" w:rsidP="00DA6080" w:rsidR="00DA6080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532.984,48</w:t>
            </w:r>
          </w:p>
        </w:tc>
        <w:tc>
          <w:tcPr>
            <w:tcW w:type="dxa" w:w="1596"/>
            <w:noWrap/>
            <w:vAlign w:val="center"/>
            <w:hideMark/>
          </w:tcPr>
          <w:p w:rsidRDefault="00981625" w:rsidP="00DA6080" w:rsidR="00DA6080" w:rsidRPr="00944F2B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15.3.2019.</w:t>
            </w:r>
          </w:p>
          <w:p w:rsidRDefault="00981625" w:rsidP="00DA6080" w:rsidR="00981625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794.363,16</w:t>
            </w:r>
          </w:p>
        </w:tc>
        <w:tc>
          <w:tcPr>
            <w:tcW w:type="dxa" w:w="1596"/>
            <w:vAlign w:val="center"/>
            <w:hideMark/>
          </w:tcPr>
          <w:p w:rsidRDefault="00981625" w:rsidP="002A1DAB" w:rsidR="00DA6080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 w:rsidRPr="002A1DAB">
              <w:rPr>
                <w:rFonts w:cs="Times New Roman" w:hAnsi="Times New Roman" w:ascii="Times New Roman"/>
              </w:rPr>
              <w:t>261.378,68</w:t>
            </w:r>
          </w:p>
        </w:tc>
        <w:tc>
          <w:tcPr>
            <w:tcW w:type="dxa" w:w="2357"/>
            <w:vAlign w:val="center"/>
            <w:hideMark/>
          </w:tcPr>
          <w:p w:rsidRDefault="00981625" w:rsidP="00DA6080" w:rsidR="00DA6080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A07909">
              <w:rPr>
                <w:rFonts w:cs="Times New Roman" w:hAnsi="Times New Roman" w:ascii="Times New Roman"/>
              </w:rPr>
              <w:t>Prijava izvan roka.</w:t>
            </w:r>
          </w:p>
        </w:tc>
      </w:tr>
      <w:tr w:rsidTr="00DD78D6" w:rsidR="00944F2B" w:rsidRPr="00944F2B">
        <w:trPr>
          <w:trHeight w:val="20"/>
        </w:trPr>
        <w:tc>
          <w:tcPr>
            <w:tcW w:type="dxa" w:w="776"/>
            <w:noWrap/>
            <w:vAlign w:val="center"/>
            <w:hideMark/>
          </w:tcPr>
          <w:p w:rsidRDefault="003C74E5" w:rsidP="002A1DAB" w:rsidR="003C74E5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 w:rsidRPr="002A1DAB">
              <w:rPr>
                <w:rFonts w:cs="Times New Roman" w:hAnsi="Times New Roman" w:ascii="Times New Roman"/>
              </w:rPr>
              <w:t>4</w:t>
            </w:r>
          </w:p>
        </w:tc>
        <w:tc>
          <w:tcPr>
            <w:tcW w:type="dxa" w:w="2023"/>
            <w:hideMark/>
          </w:tcPr>
          <w:p w:rsidRDefault="003C74E5" w:rsidP="003C74E5" w:rsidR="003C74E5" w:rsidRPr="00944F2B">
            <w:pPr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ASCENDUM građevinski strojevi Hrvatska d.o.o. za usluge</w:t>
            </w:r>
          </w:p>
        </w:tc>
        <w:tc>
          <w:tcPr>
            <w:tcW w:type="dxa" w:w="1555"/>
            <w:noWrap/>
            <w:hideMark/>
          </w:tcPr>
          <w:p w:rsidRDefault="003C74E5" w:rsidP="003C74E5" w:rsidR="003C74E5" w:rsidRPr="00944F2B">
            <w:pPr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50642783090</w:t>
            </w:r>
          </w:p>
        </w:tc>
        <w:tc>
          <w:tcPr>
            <w:tcW w:type="dxa" w:w="1296"/>
            <w:noWrap/>
            <w:vAlign w:val="center"/>
            <w:hideMark/>
          </w:tcPr>
          <w:p w:rsidRDefault="00944F2B" w:rsidP="003C74E5" w:rsidR="003C74E5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NE</w:t>
            </w:r>
          </w:p>
        </w:tc>
        <w:tc>
          <w:tcPr>
            <w:tcW w:type="dxa" w:w="1596"/>
            <w:noWrap/>
            <w:vAlign w:val="center"/>
            <w:hideMark/>
          </w:tcPr>
          <w:p w:rsidRDefault="003C74E5" w:rsidP="003C74E5" w:rsidR="003C74E5" w:rsidRPr="00944F2B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17.12.2018.</w:t>
            </w:r>
          </w:p>
          <w:p w:rsidRDefault="00194D75" w:rsidP="003C74E5" w:rsidR="003C74E5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1.038,65</w:t>
            </w:r>
          </w:p>
        </w:tc>
        <w:tc>
          <w:tcPr>
            <w:tcW w:type="dxa" w:w="1596"/>
            <w:vAlign w:val="center"/>
            <w:hideMark/>
          </w:tcPr>
          <w:p w:rsidRDefault="003C74E5" w:rsidP="002A1DAB" w:rsidR="003C74E5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 w:rsidRPr="002A1DAB">
              <w:rPr>
                <w:rFonts w:cs="Times New Roman" w:hAnsi="Times New Roman" w:ascii="Times New Roman"/>
              </w:rPr>
              <w:t>1.038,65</w:t>
            </w:r>
          </w:p>
        </w:tc>
        <w:tc>
          <w:tcPr>
            <w:tcW w:type="dxa" w:w="2357"/>
            <w:vAlign w:val="center"/>
            <w:hideMark/>
          </w:tcPr>
          <w:p w:rsidRDefault="003C74E5" w:rsidP="003C74E5" w:rsidR="003C74E5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Prijava izvan roka</w:t>
            </w:r>
          </w:p>
        </w:tc>
      </w:tr>
      <w:tr w:rsidTr="00DD78D6" w:rsidR="00944F2B" w:rsidRPr="00944F2B">
        <w:trPr>
          <w:trHeight w:val="20"/>
        </w:trPr>
        <w:tc>
          <w:tcPr>
            <w:tcW w:type="dxa" w:w="776"/>
            <w:noWrap/>
            <w:vAlign w:val="center"/>
            <w:hideMark/>
          </w:tcPr>
          <w:p w:rsidRDefault="004B42D1" w:rsidP="002A1DAB" w:rsidR="004B42D1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 w:rsidRPr="002A1DAB">
              <w:rPr>
                <w:rFonts w:cs="Times New Roman" w:hAnsi="Times New Roman" w:ascii="Times New Roman"/>
              </w:rPr>
              <w:lastRenderedPageBreak/>
              <w:t>5</w:t>
            </w:r>
          </w:p>
        </w:tc>
        <w:tc>
          <w:tcPr>
            <w:tcW w:type="dxa" w:w="2023"/>
            <w:vAlign w:val="center"/>
            <w:hideMark/>
          </w:tcPr>
          <w:p w:rsidRDefault="00BD5BFF" w:rsidP="00A07909" w:rsidR="004B42D1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 xml:space="preserve">AUTOFLOTA društvo s ograničenom odgovornošću za trgovinu i usluge </w:t>
            </w:r>
          </w:p>
        </w:tc>
        <w:tc>
          <w:tcPr>
            <w:tcW w:type="dxa" w:w="1555"/>
            <w:noWrap/>
            <w:vAlign w:val="center"/>
            <w:hideMark/>
          </w:tcPr>
          <w:p w:rsidRDefault="00BD5BFF" w:rsidP="00A07909" w:rsidR="004B42D1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96788157124</w:t>
            </w:r>
          </w:p>
        </w:tc>
        <w:tc>
          <w:tcPr>
            <w:tcW w:type="dxa" w:w="1296"/>
            <w:noWrap/>
            <w:vAlign w:val="center"/>
            <w:hideMark/>
          </w:tcPr>
          <w:p w:rsidRDefault="00944F2B" w:rsidP="00BD5BFF" w:rsidR="004B42D1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NE</w:t>
            </w:r>
          </w:p>
        </w:tc>
        <w:tc>
          <w:tcPr>
            <w:tcW w:type="dxa" w:w="1596"/>
            <w:noWrap/>
            <w:vAlign w:val="center"/>
            <w:hideMark/>
          </w:tcPr>
          <w:p w:rsidRDefault="00BD5BFF" w:rsidP="00A07909" w:rsidR="004B42D1" w:rsidRPr="00944F2B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16.4.2019.</w:t>
            </w:r>
          </w:p>
          <w:p w:rsidRDefault="00194D75" w:rsidP="00A07909" w:rsidR="00194D75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751,24</w:t>
            </w:r>
          </w:p>
        </w:tc>
        <w:tc>
          <w:tcPr>
            <w:tcW w:type="dxa" w:w="1596"/>
            <w:vAlign w:val="center"/>
            <w:hideMark/>
          </w:tcPr>
          <w:p w:rsidRDefault="00BD5BFF" w:rsidP="002A1DAB" w:rsidR="004B42D1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 w:rsidRPr="002A1DAB">
              <w:rPr>
                <w:rFonts w:cs="Times New Roman" w:hAnsi="Times New Roman" w:ascii="Times New Roman"/>
              </w:rPr>
              <w:t>751,24</w:t>
            </w:r>
          </w:p>
        </w:tc>
        <w:tc>
          <w:tcPr>
            <w:tcW w:type="dxa" w:w="2357"/>
            <w:vAlign w:val="center"/>
            <w:hideMark/>
          </w:tcPr>
          <w:p w:rsidRDefault="00DD78D6" w:rsidP="00A07909" w:rsidR="004B42D1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A07909">
              <w:rPr>
                <w:rFonts w:cs="Times New Roman" w:hAnsi="Times New Roman" w:ascii="Times New Roman"/>
              </w:rPr>
              <w:t>Prijava izvan roka.</w:t>
            </w:r>
          </w:p>
        </w:tc>
      </w:tr>
      <w:tr w:rsidTr="00DD78D6" w:rsidR="00944F2B" w:rsidRPr="00944F2B">
        <w:trPr>
          <w:trHeight w:val="20"/>
        </w:trPr>
        <w:tc>
          <w:tcPr>
            <w:tcW w:type="dxa" w:w="776"/>
            <w:noWrap/>
            <w:vAlign w:val="center"/>
            <w:hideMark/>
          </w:tcPr>
          <w:p w:rsidRDefault="004B42D1" w:rsidP="002A1DAB" w:rsidR="004B42D1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 w:rsidRPr="002A1DAB">
              <w:rPr>
                <w:rFonts w:cs="Times New Roman" w:hAnsi="Times New Roman" w:ascii="Times New Roman"/>
              </w:rPr>
              <w:t>6</w:t>
            </w:r>
          </w:p>
        </w:tc>
        <w:tc>
          <w:tcPr>
            <w:tcW w:type="dxa" w:w="2023"/>
            <w:vAlign w:val="center"/>
            <w:hideMark/>
          </w:tcPr>
          <w:p w:rsidRDefault="00C35BF1" w:rsidP="00C35BF1" w:rsidR="004B42D1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BKS BANK AG</w:t>
            </w:r>
          </w:p>
        </w:tc>
        <w:tc>
          <w:tcPr>
            <w:tcW w:type="dxa" w:w="1555"/>
            <w:noWrap/>
            <w:vAlign w:val="center"/>
            <w:hideMark/>
          </w:tcPr>
          <w:p w:rsidRDefault="00C35BF1" w:rsidP="00A07909" w:rsidR="004B42D1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95202348925</w:t>
            </w:r>
          </w:p>
        </w:tc>
        <w:tc>
          <w:tcPr>
            <w:tcW w:type="dxa" w:w="1296"/>
            <w:noWrap/>
            <w:vAlign w:val="center"/>
            <w:hideMark/>
          </w:tcPr>
          <w:p w:rsidRDefault="00C35BF1" w:rsidP="00A07909" w:rsidR="004B42D1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NE</w:t>
            </w:r>
          </w:p>
        </w:tc>
        <w:tc>
          <w:tcPr>
            <w:tcW w:type="dxa" w:w="1596"/>
            <w:noWrap/>
            <w:vAlign w:val="center"/>
            <w:hideMark/>
          </w:tcPr>
          <w:p w:rsidRDefault="00194D75" w:rsidP="00A07909" w:rsidR="004B42D1" w:rsidRPr="00944F2B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8.2.2019.</w:t>
            </w:r>
          </w:p>
          <w:p w:rsidRDefault="00194D75" w:rsidP="00A07909" w:rsidR="00194D75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25.549.114,77</w:t>
            </w:r>
          </w:p>
        </w:tc>
        <w:tc>
          <w:tcPr>
            <w:tcW w:type="dxa" w:w="1596"/>
            <w:vAlign w:val="center"/>
            <w:hideMark/>
          </w:tcPr>
          <w:p w:rsidRDefault="00194D75" w:rsidP="002A1DAB" w:rsidR="004B42D1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 w:rsidRPr="002A1DAB">
              <w:rPr>
                <w:rFonts w:cs="Times New Roman" w:hAnsi="Times New Roman" w:ascii="Times New Roman"/>
              </w:rPr>
              <w:t>25.549.114,77</w:t>
            </w:r>
          </w:p>
        </w:tc>
        <w:tc>
          <w:tcPr>
            <w:tcW w:type="dxa" w:w="2357"/>
            <w:vAlign w:val="center"/>
            <w:hideMark/>
          </w:tcPr>
          <w:p w:rsidRDefault="00DD78D6" w:rsidP="00A07909" w:rsidR="004B42D1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A07909">
              <w:rPr>
                <w:rFonts w:cs="Times New Roman" w:hAnsi="Times New Roman" w:ascii="Times New Roman"/>
              </w:rPr>
              <w:t>Prijava izvan roka.</w:t>
            </w:r>
          </w:p>
        </w:tc>
      </w:tr>
      <w:tr w:rsidTr="00DD78D6" w:rsidR="00944F2B" w:rsidRPr="00944F2B">
        <w:trPr>
          <w:trHeight w:val="20"/>
        </w:trPr>
        <w:tc>
          <w:tcPr>
            <w:tcW w:type="dxa" w:w="776"/>
            <w:noWrap/>
            <w:vAlign w:val="center"/>
            <w:hideMark/>
          </w:tcPr>
          <w:p w:rsidRDefault="002A1DAB" w:rsidP="002A1DAB" w:rsidR="004B42D1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7</w:t>
            </w:r>
          </w:p>
        </w:tc>
        <w:tc>
          <w:tcPr>
            <w:tcW w:type="dxa" w:w="2023"/>
            <w:vAlign w:val="center"/>
            <w:hideMark/>
          </w:tcPr>
          <w:p w:rsidRDefault="00433D3A" w:rsidP="00A07909" w:rsidR="004B42D1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BKS BANK AG, GLAVNA PODRUŽNICA HRVATSKA</w:t>
            </w:r>
          </w:p>
          <w:p w:rsidRDefault="004B42D1" w:rsidP="00A07909" w:rsidR="004B42D1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</w:p>
        </w:tc>
        <w:tc>
          <w:tcPr>
            <w:tcW w:type="dxa" w:w="1555"/>
            <w:noWrap/>
            <w:vAlign w:val="center"/>
            <w:hideMark/>
          </w:tcPr>
          <w:p w:rsidRDefault="00433D3A" w:rsidP="00A07909" w:rsidR="004B42D1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02138784111</w:t>
            </w:r>
          </w:p>
        </w:tc>
        <w:tc>
          <w:tcPr>
            <w:tcW w:type="dxa" w:w="1296"/>
            <w:noWrap/>
            <w:vAlign w:val="center"/>
            <w:hideMark/>
          </w:tcPr>
          <w:p w:rsidRDefault="00433D3A" w:rsidP="00A07909" w:rsidR="004B42D1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NE</w:t>
            </w:r>
          </w:p>
        </w:tc>
        <w:tc>
          <w:tcPr>
            <w:tcW w:type="dxa" w:w="1596"/>
            <w:noWrap/>
            <w:vAlign w:val="center"/>
            <w:hideMark/>
          </w:tcPr>
          <w:p w:rsidRDefault="00433D3A" w:rsidP="00A07909" w:rsidR="004B42D1" w:rsidRPr="00944F2B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8.2.2019.</w:t>
            </w:r>
          </w:p>
          <w:p w:rsidRDefault="00433D3A" w:rsidP="00A07909" w:rsidR="00433D3A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11.791.437,99</w:t>
            </w:r>
          </w:p>
        </w:tc>
        <w:tc>
          <w:tcPr>
            <w:tcW w:type="dxa" w:w="1596"/>
            <w:vAlign w:val="center"/>
            <w:hideMark/>
          </w:tcPr>
          <w:p w:rsidRDefault="00433D3A" w:rsidP="002A1DAB" w:rsidR="004B42D1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 w:rsidRPr="002A1DAB">
              <w:rPr>
                <w:rFonts w:cs="Times New Roman" w:hAnsi="Times New Roman" w:ascii="Times New Roman"/>
              </w:rPr>
              <w:t>11.791.437,99</w:t>
            </w:r>
          </w:p>
        </w:tc>
        <w:tc>
          <w:tcPr>
            <w:tcW w:type="dxa" w:w="2357"/>
            <w:vAlign w:val="center"/>
            <w:hideMark/>
          </w:tcPr>
          <w:p w:rsidRDefault="00DD78D6" w:rsidP="00A07909" w:rsidR="004B42D1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A07909">
              <w:rPr>
                <w:rFonts w:cs="Times New Roman" w:hAnsi="Times New Roman" w:ascii="Times New Roman"/>
              </w:rPr>
              <w:t>Prijava izvan roka.</w:t>
            </w:r>
          </w:p>
        </w:tc>
      </w:tr>
      <w:tr w:rsidTr="00DD78D6" w:rsidR="00944F2B" w:rsidRPr="00944F2B">
        <w:trPr>
          <w:trHeight w:val="20"/>
        </w:trPr>
        <w:tc>
          <w:tcPr>
            <w:tcW w:type="dxa" w:w="776"/>
            <w:noWrap/>
            <w:vAlign w:val="center"/>
            <w:hideMark/>
          </w:tcPr>
          <w:p w:rsidRDefault="002A1DAB" w:rsidP="002A1DAB" w:rsidR="00433D3A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8</w:t>
            </w:r>
          </w:p>
        </w:tc>
        <w:tc>
          <w:tcPr>
            <w:tcW w:type="dxa" w:w="2023"/>
            <w:hideMark/>
          </w:tcPr>
          <w:p w:rsidRDefault="00433D3A" w:rsidP="00433D3A" w:rsidR="00433D3A" w:rsidRPr="00944F2B">
            <w:pPr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BOŽIDAR CAPAK I IVICA JANTOLJAK</w:t>
            </w:r>
          </w:p>
        </w:tc>
        <w:tc>
          <w:tcPr>
            <w:tcW w:type="dxa" w:w="1555"/>
            <w:noWrap/>
            <w:hideMark/>
          </w:tcPr>
          <w:p w:rsidRDefault="00433D3A" w:rsidP="00433D3A" w:rsidR="00433D3A" w:rsidRPr="00944F2B">
            <w:pPr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01257065100  29400150478</w:t>
            </w:r>
          </w:p>
        </w:tc>
        <w:tc>
          <w:tcPr>
            <w:tcW w:type="dxa" w:w="1296"/>
            <w:noWrap/>
            <w:vAlign w:val="center"/>
            <w:hideMark/>
          </w:tcPr>
          <w:p w:rsidRDefault="00433D3A" w:rsidP="00433D3A" w:rsidR="00433D3A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NE</w:t>
            </w:r>
          </w:p>
        </w:tc>
        <w:tc>
          <w:tcPr>
            <w:tcW w:type="dxa" w:w="1596"/>
            <w:noWrap/>
            <w:vAlign w:val="center"/>
            <w:hideMark/>
          </w:tcPr>
          <w:p w:rsidRDefault="00782DA4" w:rsidP="00433D3A" w:rsidR="00433D3A" w:rsidRPr="00944F2B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29.1.2019.</w:t>
            </w:r>
          </w:p>
          <w:p w:rsidRDefault="00782DA4" w:rsidP="00782DA4" w:rsidR="00782DA4" w:rsidRPr="00944F2B">
            <w:pPr>
              <w:rPr>
                <w:rFonts w:cs="Times New Roman" w:hAnsi="Times New Roman" w:ascii="Times New Roman"/>
                <w:lang w:eastAsia="hr-HR"/>
              </w:rPr>
            </w:pPr>
            <w:r w:rsidRPr="00944F2B">
              <w:rPr>
                <w:rFonts w:cs="Times New Roman" w:hAnsi="Times New Roman" w:ascii="Times New Roman"/>
              </w:rPr>
              <w:t>1.866.716,80</w:t>
            </w:r>
          </w:p>
          <w:p w:rsidRDefault="00782DA4" w:rsidP="00433D3A" w:rsidR="00782DA4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</w:p>
        </w:tc>
        <w:tc>
          <w:tcPr>
            <w:tcW w:type="dxa" w:w="1596"/>
            <w:vAlign w:val="center"/>
            <w:hideMark/>
          </w:tcPr>
          <w:p w:rsidRDefault="00782DA4" w:rsidP="002A1DAB" w:rsidR="00782DA4" w:rsidRPr="002A1DAB">
            <w:pPr>
              <w:jc w:val="center"/>
              <w:rPr>
                <w:rFonts w:cs="Times New Roman" w:hAnsi="Times New Roman" w:ascii="Times New Roman"/>
                <w:lang w:eastAsia="hr-HR"/>
              </w:rPr>
            </w:pPr>
            <w:r w:rsidRPr="002A1DAB">
              <w:rPr>
                <w:rFonts w:cs="Times New Roman" w:hAnsi="Times New Roman" w:ascii="Times New Roman"/>
              </w:rPr>
              <w:t>1.866.716,80</w:t>
            </w:r>
          </w:p>
          <w:p w:rsidRDefault="00433D3A" w:rsidP="002A1DAB" w:rsidR="00433D3A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2357"/>
            <w:noWrap/>
            <w:vAlign w:val="center"/>
            <w:hideMark/>
          </w:tcPr>
          <w:p w:rsidRDefault="00DD78D6" w:rsidP="00433D3A" w:rsidR="00433D3A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A07909">
              <w:rPr>
                <w:rFonts w:cs="Times New Roman" w:hAnsi="Times New Roman" w:ascii="Times New Roman"/>
              </w:rPr>
              <w:t>Prijava izvan roka.</w:t>
            </w:r>
          </w:p>
        </w:tc>
      </w:tr>
      <w:tr w:rsidTr="00DD78D6" w:rsidR="00944F2B" w:rsidRPr="00944F2B">
        <w:trPr>
          <w:trHeight w:val="20"/>
        </w:trPr>
        <w:tc>
          <w:tcPr>
            <w:tcW w:type="dxa" w:w="776"/>
            <w:noWrap/>
            <w:vAlign w:val="center"/>
            <w:hideMark/>
          </w:tcPr>
          <w:p w:rsidRDefault="002A1DAB" w:rsidP="002A1DAB" w:rsidR="00782DA4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9</w:t>
            </w:r>
          </w:p>
        </w:tc>
        <w:tc>
          <w:tcPr>
            <w:tcW w:type="dxa" w:w="2023"/>
            <w:hideMark/>
          </w:tcPr>
          <w:p w:rsidRDefault="00782DA4" w:rsidP="00782DA4" w:rsidR="00782DA4" w:rsidRPr="00944F2B">
            <w:pPr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ELEKTROWAT društvo s ograničenom odgovornošću za proizvodnju, montažu i promet elektrotehničkih proizvoda</w:t>
            </w:r>
          </w:p>
        </w:tc>
        <w:tc>
          <w:tcPr>
            <w:tcW w:type="dxa" w:w="1555"/>
            <w:noWrap/>
            <w:hideMark/>
          </w:tcPr>
          <w:p w:rsidRDefault="00782DA4" w:rsidP="00782DA4" w:rsidR="00782DA4" w:rsidRPr="00944F2B">
            <w:pPr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52512844748</w:t>
            </w:r>
          </w:p>
        </w:tc>
        <w:tc>
          <w:tcPr>
            <w:tcW w:type="dxa" w:w="1296"/>
            <w:noWrap/>
            <w:vAlign w:val="center"/>
            <w:hideMark/>
          </w:tcPr>
          <w:p w:rsidRDefault="00782DA4" w:rsidP="00782DA4" w:rsidR="00782DA4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NE</w:t>
            </w:r>
          </w:p>
        </w:tc>
        <w:tc>
          <w:tcPr>
            <w:tcW w:type="dxa" w:w="1596"/>
            <w:noWrap/>
            <w:vAlign w:val="center"/>
            <w:hideMark/>
          </w:tcPr>
          <w:p w:rsidRDefault="00782DA4" w:rsidP="00782DA4" w:rsidR="00782DA4" w:rsidRPr="00944F2B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18. 01. 2019.</w:t>
            </w:r>
          </w:p>
          <w:p w:rsidRDefault="00782DA4" w:rsidP="00782DA4" w:rsidR="00782DA4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120.787,15</w:t>
            </w:r>
          </w:p>
        </w:tc>
        <w:tc>
          <w:tcPr>
            <w:tcW w:type="dxa" w:w="1596"/>
            <w:vAlign w:val="center"/>
            <w:hideMark/>
          </w:tcPr>
          <w:p w:rsidRDefault="00F9357B" w:rsidP="002A1DAB" w:rsidR="00782DA4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 w:rsidRPr="002A1DAB">
              <w:rPr>
                <w:rFonts w:cs="Times New Roman" w:hAnsi="Times New Roman" w:ascii="Times New Roman"/>
              </w:rPr>
              <w:t>120.787,15</w:t>
            </w:r>
          </w:p>
        </w:tc>
        <w:tc>
          <w:tcPr>
            <w:tcW w:type="dxa" w:w="2357"/>
            <w:vAlign w:val="center"/>
            <w:hideMark/>
          </w:tcPr>
          <w:p w:rsidRDefault="00DD78D6" w:rsidP="00782DA4" w:rsidR="00782DA4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A07909">
              <w:rPr>
                <w:rFonts w:cs="Times New Roman" w:hAnsi="Times New Roman" w:ascii="Times New Roman"/>
              </w:rPr>
              <w:t>Prijava izvan roka.</w:t>
            </w:r>
          </w:p>
        </w:tc>
      </w:tr>
      <w:tr w:rsidTr="00DD78D6" w:rsidR="00944F2B" w:rsidRPr="00944F2B">
        <w:trPr>
          <w:trHeight w:val="20"/>
        </w:trPr>
        <w:tc>
          <w:tcPr>
            <w:tcW w:type="dxa" w:w="776"/>
            <w:noWrap/>
            <w:vAlign w:val="center"/>
            <w:hideMark/>
          </w:tcPr>
          <w:p w:rsidRDefault="00F9357B" w:rsidP="002A1DAB" w:rsidR="00F9357B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 w:rsidRPr="002A1DAB">
              <w:rPr>
                <w:rFonts w:cs="Times New Roman" w:hAnsi="Times New Roman" w:ascii="Times New Roman"/>
              </w:rPr>
              <w:t>1</w:t>
            </w:r>
            <w:r w:rsidR="002A1DAB">
              <w:rPr>
                <w:rFonts w:cs="Times New Roman" w:hAnsi="Times New Roman" w:ascii="Times New Roman"/>
              </w:rPr>
              <w:t>0</w:t>
            </w:r>
          </w:p>
        </w:tc>
        <w:tc>
          <w:tcPr>
            <w:tcW w:type="dxa" w:w="2023"/>
            <w:vAlign w:val="center"/>
            <w:hideMark/>
          </w:tcPr>
          <w:p w:rsidRDefault="00F9357B" w:rsidP="00F9357B" w:rsidR="00F9357B" w:rsidRPr="00944F2B">
            <w:pPr>
              <w:rPr>
                <w:rFonts w:cs="Times New Roman" w:hAnsi="Times New Roman" w:ascii="Times New Roman"/>
                <w:lang w:eastAsia="hr-HR"/>
              </w:rPr>
            </w:pPr>
            <w:r w:rsidRPr="00944F2B">
              <w:rPr>
                <w:rFonts w:cs="Times New Roman" w:hAnsi="Times New Roman" w:ascii="Times New Roman"/>
              </w:rPr>
              <w:t>GT IZOLIRKA d.o.o. za trgovinu i izvođenje građevinskih radova</w:t>
            </w:r>
          </w:p>
        </w:tc>
        <w:tc>
          <w:tcPr>
            <w:tcW w:type="dxa" w:w="1555"/>
            <w:noWrap/>
            <w:vAlign w:val="center"/>
            <w:hideMark/>
          </w:tcPr>
          <w:p w:rsidRDefault="00F9357B" w:rsidP="00F9357B" w:rsidR="00F9357B" w:rsidRPr="00944F2B">
            <w:pPr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58148998907</w:t>
            </w:r>
          </w:p>
        </w:tc>
        <w:tc>
          <w:tcPr>
            <w:tcW w:type="dxa" w:w="1296"/>
            <w:noWrap/>
            <w:vAlign w:val="center"/>
            <w:hideMark/>
          </w:tcPr>
          <w:p w:rsidRDefault="00F9357B" w:rsidP="00F9357B" w:rsidR="00F9357B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NE</w:t>
            </w:r>
          </w:p>
        </w:tc>
        <w:tc>
          <w:tcPr>
            <w:tcW w:type="dxa" w:w="1596"/>
            <w:noWrap/>
            <w:vAlign w:val="center"/>
            <w:hideMark/>
          </w:tcPr>
          <w:p w:rsidRDefault="00F9357B" w:rsidP="00F9357B" w:rsidR="00F9357B" w:rsidRPr="00944F2B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04. 01. 2019.</w:t>
            </w:r>
          </w:p>
          <w:p w:rsidRDefault="00F9357B" w:rsidP="00F9357B" w:rsidR="00F9357B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825.179,37</w:t>
            </w:r>
          </w:p>
        </w:tc>
        <w:tc>
          <w:tcPr>
            <w:tcW w:type="dxa" w:w="1596"/>
            <w:vAlign w:val="center"/>
            <w:hideMark/>
          </w:tcPr>
          <w:p w:rsidRDefault="00F9357B" w:rsidP="002A1DAB" w:rsidR="00F9357B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 w:rsidRPr="002A1DAB">
              <w:rPr>
                <w:rFonts w:cs="Times New Roman" w:hAnsi="Times New Roman" w:ascii="Times New Roman"/>
              </w:rPr>
              <w:t>825.179,37</w:t>
            </w:r>
          </w:p>
        </w:tc>
        <w:tc>
          <w:tcPr>
            <w:tcW w:type="dxa" w:w="2357"/>
            <w:vAlign w:val="center"/>
            <w:hideMark/>
          </w:tcPr>
          <w:p w:rsidRDefault="00DD78D6" w:rsidP="00F9357B" w:rsidR="00F9357B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A07909">
              <w:rPr>
                <w:rFonts w:cs="Times New Roman" w:hAnsi="Times New Roman" w:ascii="Times New Roman"/>
              </w:rPr>
              <w:t>Prijava izvan roka.</w:t>
            </w:r>
          </w:p>
        </w:tc>
      </w:tr>
      <w:tr w:rsidTr="00DD78D6" w:rsidR="00944F2B" w:rsidRPr="00944F2B">
        <w:trPr>
          <w:trHeight w:val="20"/>
        </w:trPr>
        <w:tc>
          <w:tcPr>
            <w:tcW w:type="dxa" w:w="776"/>
            <w:noWrap/>
            <w:vAlign w:val="center"/>
            <w:hideMark/>
          </w:tcPr>
          <w:p w:rsidRDefault="0002413B" w:rsidP="002A1DAB" w:rsidR="0002413B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 w:rsidRPr="002A1DAB">
              <w:rPr>
                <w:rFonts w:cs="Times New Roman" w:hAnsi="Times New Roman" w:ascii="Times New Roman"/>
              </w:rPr>
              <w:t>1</w:t>
            </w:r>
            <w:r w:rsidR="002A1DAB">
              <w:rPr>
                <w:rFonts w:cs="Times New Roman" w:hAnsi="Times New Roman" w:ascii="Times New Roman"/>
              </w:rPr>
              <w:t>1</w:t>
            </w:r>
          </w:p>
        </w:tc>
        <w:tc>
          <w:tcPr>
            <w:tcW w:type="dxa" w:w="2023"/>
            <w:vAlign w:val="center"/>
            <w:hideMark/>
          </w:tcPr>
          <w:p w:rsidRDefault="0002413B" w:rsidP="0002413B" w:rsidR="0002413B" w:rsidRPr="00944F2B">
            <w:pPr>
              <w:rPr>
                <w:rFonts w:cs="Times New Roman" w:hAnsi="Times New Roman" w:ascii="Times New Roman"/>
                <w:lang w:eastAsia="hr-HR"/>
              </w:rPr>
            </w:pPr>
            <w:r w:rsidRPr="00944F2B">
              <w:rPr>
                <w:rFonts w:cs="Times New Roman" w:hAnsi="Times New Roman" w:ascii="Times New Roman"/>
              </w:rPr>
              <w:t>GUMIIMPEX - GUMI RECIKLAŽA I PROIZVODNJA društvo s ograničenom odgovornošću za proizvodnju, reciklažu i usluge</w:t>
            </w:r>
          </w:p>
        </w:tc>
        <w:tc>
          <w:tcPr>
            <w:tcW w:type="dxa" w:w="1555"/>
            <w:noWrap/>
            <w:vAlign w:val="center"/>
            <w:hideMark/>
          </w:tcPr>
          <w:p w:rsidRDefault="0002413B" w:rsidP="0002413B" w:rsidR="0002413B" w:rsidRPr="00944F2B">
            <w:pPr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82298562620</w:t>
            </w:r>
          </w:p>
        </w:tc>
        <w:tc>
          <w:tcPr>
            <w:tcW w:type="dxa" w:w="1296"/>
            <w:noWrap/>
            <w:vAlign w:val="center"/>
            <w:hideMark/>
          </w:tcPr>
          <w:p w:rsidRDefault="0002413B" w:rsidP="0002413B" w:rsidR="0002413B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A07909">
              <w:rPr>
                <w:rFonts w:cs="Times New Roman" w:hAnsi="Times New Roman" w:ascii="Times New Roman"/>
              </w:rPr>
              <w:t>0,00</w:t>
            </w:r>
          </w:p>
        </w:tc>
        <w:tc>
          <w:tcPr>
            <w:tcW w:type="dxa" w:w="1596"/>
            <w:noWrap/>
            <w:vAlign w:val="center"/>
            <w:hideMark/>
          </w:tcPr>
          <w:p w:rsidRDefault="0002413B" w:rsidP="0002413B" w:rsidR="0002413B" w:rsidRPr="00944F2B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14. 12. 2018.</w:t>
            </w:r>
          </w:p>
          <w:p w:rsidRDefault="0002413B" w:rsidP="0002413B" w:rsidR="0002413B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2.019,38</w:t>
            </w:r>
          </w:p>
        </w:tc>
        <w:tc>
          <w:tcPr>
            <w:tcW w:type="dxa" w:w="1596"/>
            <w:vAlign w:val="center"/>
            <w:hideMark/>
          </w:tcPr>
          <w:p w:rsidRDefault="0002413B" w:rsidP="002A1DAB" w:rsidR="0002413B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 w:rsidRPr="002A1DAB">
              <w:rPr>
                <w:rFonts w:cs="Times New Roman" w:hAnsi="Times New Roman" w:ascii="Times New Roman"/>
              </w:rPr>
              <w:t>2.019,38</w:t>
            </w:r>
          </w:p>
        </w:tc>
        <w:tc>
          <w:tcPr>
            <w:tcW w:type="dxa" w:w="2357"/>
            <w:vAlign w:val="center"/>
            <w:hideMark/>
          </w:tcPr>
          <w:p w:rsidRDefault="00DD78D6" w:rsidP="0002413B" w:rsidR="0002413B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A07909">
              <w:rPr>
                <w:rFonts w:cs="Times New Roman" w:hAnsi="Times New Roman" w:ascii="Times New Roman"/>
              </w:rPr>
              <w:t>Prijava izvan roka.</w:t>
            </w:r>
            <w:r w:rsidR="0002413B" w:rsidRPr="00A07909">
              <w:rPr>
                <w:rFonts w:cs="Times New Roman" w:hAnsi="Times New Roman" w:ascii="Times New Roman"/>
              </w:rPr>
              <w:t xml:space="preserve">. </w:t>
            </w:r>
          </w:p>
        </w:tc>
      </w:tr>
      <w:tr w:rsidTr="00DD78D6" w:rsidR="00944F2B" w:rsidRPr="00944F2B">
        <w:trPr>
          <w:trHeight w:val="20"/>
        </w:trPr>
        <w:tc>
          <w:tcPr>
            <w:tcW w:type="dxa" w:w="776"/>
            <w:noWrap/>
            <w:vAlign w:val="center"/>
            <w:hideMark/>
          </w:tcPr>
          <w:p w:rsidRDefault="00184FD1" w:rsidP="002A1DAB" w:rsidR="00184FD1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 w:rsidRPr="002A1DAB">
              <w:rPr>
                <w:rFonts w:cs="Times New Roman" w:hAnsi="Times New Roman" w:ascii="Times New Roman"/>
              </w:rPr>
              <w:t>1</w:t>
            </w:r>
            <w:r w:rsidR="002A1DAB">
              <w:rPr>
                <w:rFonts w:cs="Times New Roman" w:hAnsi="Times New Roman" w:ascii="Times New Roman"/>
              </w:rPr>
              <w:t>2</w:t>
            </w:r>
          </w:p>
        </w:tc>
        <w:tc>
          <w:tcPr>
            <w:tcW w:type="dxa" w:w="2023"/>
            <w:hideMark/>
          </w:tcPr>
          <w:p w:rsidRDefault="00184FD1" w:rsidP="00184FD1" w:rsidR="00184FD1" w:rsidRPr="00944F2B">
            <w:pPr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HANSA-FLEX Croatia d.o.o. za proizvodnju i trgovinu</w:t>
            </w:r>
          </w:p>
        </w:tc>
        <w:tc>
          <w:tcPr>
            <w:tcW w:type="dxa" w:w="1555"/>
            <w:noWrap/>
            <w:hideMark/>
          </w:tcPr>
          <w:p w:rsidRDefault="00184FD1" w:rsidP="00184FD1" w:rsidR="00184FD1" w:rsidRPr="00944F2B">
            <w:pPr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60365429880</w:t>
            </w:r>
          </w:p>
        </w:tc>
        <w:tc>
          <w:tcPr>
            <w:tcW w:type="dxa" w:w="1296"/>
            <w:noWrap/>
            <w:vAlign w:val="center"/>
            <w:hideMark/>
          </w:tcPr>
          <w:p w:rsidRDefault="00184FD1" w:rsidP="00184FD1" w:rsidR="00184FD1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NE</w:t>
            </w:r>
          </w:p>
        </w:tc>
        <w:tc>
          <w:tcPr>
            <w:tcW w:type="dxa" w:w="1596"/>
            <w:noWrap/>
            <w:vAlign w:val="center"/>
            <w:hideMark/>
          </w:tcPr>
          <w:p w:rsidRDefault="00184FD1" w:rsidP="00184FD1" w:rsidR="00184FD1" w:rsidRPr="00944F2B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18. 01. 2019.</w:t>
            </w:r>
          </w:p>
          <w:p w:rsidRDefault="00184FD1" w:rsidP="00184FD1" w:rsidR="00184FD1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120.787,15</w:t>
            </w:r>
          </w:p>
        </w:tc>
        <w:tc>
          <w:tcPr>
            <w:tcW w:type="dxa" w:w="1596"/>
            <w:vAlign w:val="center"/>
            <w:hideMark/>
          </w:tcPr>
          <w:p w:rsidRDefault="00184FD1" w:rsidP="002A1DAB" w:rsidR="00184FD1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 w:rsidRPr="002A1DAB">
              <w:rPr>
                <w:rFonts w:cs="Times New Roman" w:hAnsi="Times New Roman" w:ascii="Times New Roman"/>
              </w:rPr>
              <w:t>120.787,15</w:t>
            </w:r>
          </w:p>
        </w:tc>
        <w:tc>
          <w:tcPr>
            <w:tcW w:type="dxa" w:w="2357"/>
            <w:vAlign w:val="center"/>
            <w:hideMark/>
          </w:tcPr>
          <w:p w:rsidRDefault="00DD78D6" w:rsidP="00184FD1" w:rsidR="00184FD1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A07909">
              <w:rPr>
                <w:rFonts w:cs="Times New Roman" w:hAnsi="Times New Roman" w:ascii="Times New Roman"/>
              </w:rPr>
              <w:t>Prijava izvan roka.</w:t>
            </w:r>
          </w:p>
        </w:tc>
      </w:tr>
      <w:tr w:rsidTr="00DD78D6" w:rsidR="00944F2B" w:rsidRPr="00944F2B">
        <w:trPr>
          <w:trHeight w:val="20"/>
        </w:trPr>
        <w:tc>
          <w:tcPr>
            <w:tcW w:type="dxa" w:w="776"/>
            <w:noWrap/>
            <w:vAlign w:val="center"/>
            <w:hideMark/>
          </w:tcPr>
          <w:p w:rsidRDefault="004D575A" w:rsidP="002A1DAB" w:rsidR="004D575A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 w:rsidRPr="002A1DAB">
              <w:rPr>
                <w:rFonts w:cs="Times New Roman" w:hAnsi="Times New Roman" w:ascii="Times New Roman"/>
              </w:rPr>
              <w:lastRenderedPageBreak/>
              <w:t>1</w:t>
            </w:r>
            <w:r w:rsidR="002A1DAB">
              <w:rPr>
                <w:rFonts w:cs="Times New Roman" w:hAnsi="Times New Roman" w:ascii="Times New Roman"/>
              </w:rPr>
              <w:t>3</w:t>
            </w:r>
          </w:p>
        </w:tc>
        <w:tc>
          <w:tcPr>
            <w:tcW w:type="dxa" w:w="2023"/>
            <w:hideMark/>
          </w:tcPr>
          <w:p w:rsidRDefault="004D575A" w:rsidP="004D575A" w:rsidR="004D575A" w:rsidRPr="00944F2B">
            <w:pPr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IGOR VRANJEŠ</w:t>
            </w:r>
          </w:p>
        </w:tc>
        <w:tc>
          <w:tcPr>
            <w:tcW w:type="dxa" w:w="1555"/>
            <w:noWrap/>
            <w:hideMark/>
          </w:tcPr>
          <w:p w:rsidRDefault="004D575A" w:rsidP="004D575A" w:rsidR="004D575A" w:rsidRPr="00944F2B">
            <w:pPr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08331166998</w:t>
            </w:r>
          </w:p>
        </w:tc>
        <w:tc>
          <w:tcPr>
            <w:tcW w:type="dxa" w:w="1296"/>
            <w:noWrap/>
            <w:vAlign w:val="center"/>
            <w:hideMark/>
          </w:tcPr>
          <w:p w:rsidRDefault="004D575A" w:rsidP="004D575A" w:rsidR="004D575A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NE</w:t>
            </w:r>
          </w:p>
        </w:tc>
        <w:tc>
          <w:tcPr>
            <w:tcW w:type="dxa" w:w="1596"/>
            <w:noWrap/>
            <w:hideMark/>
          </w:tcPr>
          <w:p w:rsidRDefault="004D575A" w:rsidP="004D575A" w:rsidR="004D575A" w:rsidRPr="00944F2B">
            <w:pPr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11. 01. 2019.</w:t>
            </w:r>
          </w:p>
          <w:p w:rsidRDefault="004D575A" w:rsidP="004D575A" w:rsidR="004D575A" w:rsidRPr="00944F2B">
            <w:pPr>
              <w:rPr>
                <w:rFonts w:cs="Times New Roman" w:hAnsi="Times New Roman" w:ascii="Times New Roman"/>
              </w:rPr>
            </w:pPr>
          </w:p>
          <w:p w:rsidRDefault="004D575A" w:rsidP="004D575A" w:rsidR="004D575A" w:rsidRPr="00944F2B">
            <w:pPr>
              <w:rPr>
                <w:rFonts w:cs="Times New Roman" w:hAnsi="Times New Roman" w:ascii="Times New Roman"/>
                <w:lang w:eastAsia="hr-HR"/>
              </w:rPr>
            </w:pPr>
            <w:r w:rsidRPr="00944F2B">
              <w:rPr>
                <w:rFonts w:cs="Times New Roman" w:hAnsi="Times New Roman" w:ascii="Times New Roman"/>
              </w:rPr>
              <w:t>155.613,61</w:t>
            </w:r>
          </w:p>
          <w:p w:rsidRDefault="004D575A" w:rsidP="004D575A" w:rsidR="004D575A" w:rsidRPr="00944F2B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596"/>
            <w:vAlign w:val="center"/>
            <w:hideMark/>
          </w:tcPr>
          <w:p w:rsidRDefault="004D575A" w:rsidP="002A1DAB" w:rsidR="004D575A" w:rsidRPr="002A1DAB">
            <w:pPr>
              <w:jc w:val="center"/>
              <w:rPr>
                <w:rFonts w:cs="Times New Roman" w:hAnsi="Times New Roman" w:ascii="Times New Roman"/>
                <w:lang w:eastAsia="hr-HR"/>
              </w:rPr>
            </w:pPr>
            <w:r w:rsidRPr="002A1DAB">
              <w:rPr>
                <w:rFonts w:cs="Times New Roman" w:hAnsi="Times New Roman" w:ascii="Times New Roman"/>
              </w:rPr>
              <w:t>155.613,61</w:t>
            </w:r>
          </w:p>
          <w:p w:rsidRDefault="004D575A" w:rsidP="002A1DAB" w:rsidR="004D575A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2357"/>
            <w:vAlign w:val="center"/>
            <w:hideMark/>
          </w:tcPr>
          <w:p w:rsidRDefault="00DD78D6" w:rsidP="004D575A" w:rsidR="004D575A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A07909">
              <w:rPr>
                <w:rFonts w:cs="Times New Roman" w:hAnsi="Times New Roman" w:ascii="Times New Roman"/>
              </w:rPr>
              <w:t>Prijava izvan roka.</w:t>
            </w:r>
          </w:p>
        </w:tc>
      </w:tr>
      <w:tr w:rsidTr="00DD78D6" w:rsidR="00944F2B" w:rsidRPr="00944F2B">
        <w:trPr>
          <w:trHeight w:val="20"/>
        </w:trPr>
        <w:tc>
          <w:tcPr>
            <w:tcW w:type="dxa" w:w="776"/>
            <w:noWrap/>
            <w:vAlign w:val="center"/>
            <w:hideMark/>
          </w:tcPr>
          <w:p w:rsidRDefault="004D575A" w:rsidP="002A1DAB" w:rsidR="004D575A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 w:rsidRPr="002A1DAB">
              <w:rPr>
                <w:rFonts w:cs="Times New Roman" w:hAnsi="Times New Roman" w:ascii="Times New Roman"/>
              </w:rPr>
              <w:t>1</w:t>
            </w:r>
            <w:r w:rsidR="002A1DAB">
              <w:rPr>
                <w:rFonts w:cs="Times New Roman" w:hAnsi="Times New Roman" w:ascii="Times New Roman"/>
              </w:rPr>
              <w:t>4</w:t>
            </w:r>
          </w:p>
        </w:tc>
        <w:tc>
          <w:tcPr>
            <w:tcW w:type="dxa" w:w="2023"/>
            <w:hideMark/>
          </w:tcPr>
          <w:p w:rsidRDefault="004D575A" w:rsidP="004D575A" w:rsidR="004D575A" w:rsidRPr="00944F2B">
            <w:pPr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RUDOLF VRANJEŠ</w:t>
            </w:r>
          </w:p>
        </w:tc>
        <w:tc>
          <w:tcPr>
            <w:tcW w:type="dxa" w:w="1555"/>
            <w:noWrap/>
            <w:hideMark/>
          </w:tcPr>
          <w:p w:rsidRDefault="004D575A" w:rsidP="004D575A" w:rsidR="004D575A" w:rsidRPr="00944F2B">
            <w:pPr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66009662412</w:t>
            </w:r>
          </w:p>
        </w:tc>
        <w:tc>
          <w:tcPr>
            <w:tcW w:type="dxa" w:w="1296"/>
            <w:noWrap/>
            <w:vAlign w:val="center"/>
            <w:hideMark/>
          </w:tcPr>
          <w:p w:rsidRDefault="004D575A" w:rsidP="004D575A" w:rsidR="004D575A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NE</w:t>
            </w:r>
          </w:p>
        </w:tc>
        <w:tc>
          <w:tcPr>
            <w:tcW w:type="dxa" w:w="1596"/>
            <w:noWrap/>
            <w:hideMark/>
          </w:tcPr>
          <w:p w:rsidRDefault="004D575A" w:rsidP="004D575A" w:rsidR="004D575A" w:rsidRPr="00944F2B">
            <w:pPr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11. 01. 2019.</w:t>
            </w:r>
          </w:p>
          <w:p w:rsidRDefault="004D575A" w:rsidP="004D575A" w:rsidR="004D575A" w:rsidRPr="00944F2B">
            <w:pPr>
              <w:rPr>
                <w:rFonts w:cs="Times New Roman" w:hAnsi="Times New Roman" w:ascii="Times New Roman"/>
              </w:rPr>
            </w:pPr>
          </w:p>
          <w:p w:rsidRDefault="004D575A" w:rsidP="004D575A" w:rsidR="004D575A" w:rsidRPr="00944F2B">
            <w:pPr>
              <w:rPr>
                <w:rFonts w:cs="Times New Roman" w:hAnsi="Times New Roman" w:ascii="Times New Roman"/>
                <w:lang w:eastAsia="hr-HR"/>
              </w:rPr>
            </w:pPr>
            <w:r w:rsidRPr="00944F2B">
              <w:rPr>
                <w:rFonts w:cs="Times New Roman" w:hAnsi="Times New Roman" w:ascii="Times New Roman"/>
              </w:rPr>
              <w:t>155.613,61</w:t>
            </w:r>
          </w:p>
          <w:p w:rsidRDefault="004D575A" w:rsidP="004D575A" w:rsidR="004D575A" w:rsidRPr="00944F2B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596"/>
            <w:vAlign w:val="center"/>
            <w:hideMark/>
          </w:tcPr>
          <w:p w:rsidRDefault="004D575A" w:rsidP="002A1DAB" w:rsidR="004D575A" w:rsidRPr="002A1DAB">
            <w:pPr>
              <w:jc w:val="center"/>
              <w:rPr>
                <w:rFonts w:cs="Times New Roman" w:hAnsi="Times New Roman" w:ascii="Times New Roman"/>
                <w:lang w:eastAsia="hr-HR"/>
              </w:rPr>
            </w:pPr>
            <w:r w:rsidRPr="002A1DAB">
              <w:rPr>
                <w:rFonts w:cs="Times New Roman" w:hAnsi="Times New Roman" w:ascii="Times New Roman"/>
              </w:rPr>
              <w:t>155.613,61</w:t>
            </w:r>
          </w:p>
          <w:p w:rsidRDefault="004D575A" w:rsidP="002A1DAB" w:rsidR="004D575A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2357"/>
            <w:vAlign w:val="center"/>
            <w:hideMark/>
          </w:tcPr>
          <w:p w:rsidRDefault="00DD78D6" w:rsidP="004D575A" w:rsidR="004D575A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A07909">
              <w:rPr>
                <w:rFonts w:cs="Times New Roman" w:hAnsi="Times New Roman" w:ascii="Times New Roman"/>
              </w:rPr>
              <w:t>Prijava izvan roka.</w:t>
            </w:r>
          </w:p>
        </w:tc>
      </w:tr>
      <w:tr w:rsidTr="00DD78D6" w:rsidR="00944F2B" w:rsidRPr="00944F2B">
        <w:trPr>
          <w:trHeight w:val="20"/>
        </w:trPr>
        <w:tc>
          <w:tcPr>
            <w:tcW w:type="dxa" w:w="776"/>
            <w:noWrap/>
            <w:vAlign w:val="center"/>
            <w:hideMark/>
          </w:tcPr>
          <w:p w:rsidRDefault="00402894" w:rsidP="002A1DAB" w:rsidR="00402894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 w:rsidRPr="002A1DAB">
              <w:rPr>
                <w:rFonts w:cs="Times New Roman" w:hAnsi="Times New Roman" w:ascii="Times New Roman"/>
              </w:rPr>
              <w:t>1</w:t>
            </w:r>
            <w:r w:rsidR="002A1DAB">
              <w:rPr>
                <w:rFonts w:cs="Times New Roman" w:hAnsi="Times New Roman" w:ascii="Times New Roman"/>
              </w:rPr>
              <w:t>5</w:t>
            </w:r>
          </w:p>
        </w:tc>
        <w:tc>
          <w:tcPr>
            <w:tcW w:type="dxa" w:w="2023"/>
            <w:vAlign w:val="center"/>
            <w:hideMark/>
          </w:tcPr>
          <w:p w:rsidRDefault="00402894" w:rsidP="00402894" w:rsidR="00402894" w:rsidRPr="00944F2B">
            <w:pPr>
              <w:rPr>
                <w:rFonts w:cs="Times New Roman" w:hAnsi="Times New Roman" w:ascii="Times New Roman"/>
                <w:lang w:eastAsia="hr-HR"/>
              </w:rPr>
            </w:pPr>
            <w:r w:rsidRPr="00944F2B">
              <w:rPr>
                <w:rFonts w:cs="Times New Roman" w:hAnsi="Times New Roman" w:ascii="Times New Roman"/>
              </w:rPr>
              <w:t>KONSTRUKTOR dioničko društvo graditeljstva - u stečaju</w:t>
            </w:r>
          </w:p>
        </w:tc>
        <w:tc>
          <w:tcPr>
            <w:tcW w:type="dxa" w:w="1555"/>
            <w:noWrap/>
            <w:vAlign w:val="center"/>
            <w:hideMark/>
          </w:tcPr>
          <w:p w:rsidRDefault="00402894" w:rsidP="00402894" w:rsidR="00402894" w:rsidRPr="00944F2B">
            <w:pPr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83011454143</w:t>
            </w:r>
          </w:p>
        </w:tc>
        <w:tc>
          <w:tcPr>
            <w:tcW w:type="dxa" w:w="1296"/>
            <w:noWrap/>
            <w:vAlign w:val="center"/>
            <w:hideMark/>
          </w:tcPr>
          <w:p w:rsidRDefault="00402894" w:rsidP="00402894" w:rsidR="00402894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NE</w:t>
            </w:r>
          </w:p>
        </w:tc>
        <w:tc>
          <w:tcPr>
            <w:tcW w:type="dxa" w:w="1596"/>
            <w:noWrap/>
            <w:vAlign w:val="center"/>
            <w:hideMark/>
          </w:tcPr>
          <w:p w:rsidRDefault="00402894" w:rsidP="00402894" w:rsidR="00402894" w:rsidRPr="00944F2B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21. 01. 2019.</w:t>
            </w:r>
          </w:p>
          <w:p w:rsidRDefault="00402894" w:rsidP="00402894" w:rsidR="00402894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397.484,44</w:t>
            </w:r>
          </w:p>
        </w:tc>
        <w:tc>
          <w:tcPr>
            <w:tcW w:type="dxa" w:w="1596"/>
            <w:vAlign w:val="center"/>
            <w:hideMark/>
          </w:tcPr>
          <w:p w:rsidRDefault="00402894" w:rsidP="002A1DAB" w:rsidR="00402894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 w:rsidRPr="002A1DAB">
              <w:rPr>
                <w:rFonts w:cs="Times New Roman" w:hAnsi="Times New Roman" w:ascii="Times New Roman"/>
              </w:rPr>
              <w:t>397.484,44</w:t>
            </w:r>
          </w:p>
        </w:tc>
        <w:tc>
          <w:tcPr>
            <w:tcW w:type="dxa" w:w="2357"/>
            <w:vAlign w:val="center"/>
            <w:hideMark/>
          </w:tcPr>
          <w:p w:rsidRDefault="00DD78D6" w:rsidP="00402894" w:rsidR="00402894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A07909">
              <w:rPr>
                <w:rFonts w:cs="Times New Roman" w:hAnsi="Times New Roman" w:ascii="Times New Roman"/>
              </w:rPr>
              <w:t>Prijava izvan roka.</w:t>
            </w:r>
          </w:p>
        </w:tc>
      </w:tr>
      <w:tr w:rsidTr="00DD78D6" w:rsidR="00944F2B" w:rsidRPr="00944F2B">
        <w:trPr>
          <w:trHeight w:val="20"/>
        </w:trPr>
        <w:tc>
          <w:tcPr>
            <w:tcW w:type="dxa" w:w="776"/>
            <w:noWrap/>
            <w:vAlign w:val="center"/>
            <w:hideMark/>
          </w:tcPr>
          <w:p w:rsidRDefault="00DE7C84" w:rsidP="002A1DAB" w:rsidR="00DE7C84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 w:rsidRPr="002A1DAB">
              <w:rPr>
                <w:rFonts w:cs="Times New Roman" w:hAnsi="Times New Roman" w:ascii="Times New Roman"/>
              </w:rPr>
              <w:t>1</w:t>
            </w:r>
            <w:r w:rsidR="002A1DAB">
              <w:rPr>
                <w:rFonts w:cs="Times New Roman" w:hAnsi="Times New Roman" w:ascii="Times New Roman"/>
              </w:rPr>
              <w:t>6</w:t>
            </w:r>
          </w:p>
        </w:tc>
        <w:tc>
          <w:tcPr>
            <w:tcW w:type="dxa" w:w="2023"/>
            <w:vAlign w:val="center"/>
            <w:hideMark/>
          </w:tcPr>
          <w:p w:rsidRDefault="00DE7C84" w:rsidP="00DE7C84" w:rsidR="00DE7C84" w:rsidRPr="00944F2B">
            <w:pPr>
              <w:rPr>
                <w:rFonts w:cs="Times New Roman" w:hAnsi="Times New Roman" w:ascii="Times New Roman"/>
                <w:lang w:eastAsia="hr-HR"/>
              </w:rPr>
            </w:pPr>
            <w:r w:rsidRPr="00944F2B">
              <w:rPr>
                <w:rFonts w:cs="Times New Roman" w:hAnsi="Times New Roman" w:ascii="Times New Roman"/>
              </w:rPr>
              <w:t>MARTINA SALZER TRNKA</w:t>
            </w:r>
          </w:p>
        </w:tc>
        <w:tc>
          <w:tcPr>
            <w:tcW w:type="dxa" w:w="1555"/>
            <w:noWrap/>
            <w:vAlign w:val="center"/>
            <w:hideMark/>
          </w:tcPr>
          <w:p w:rsidRDefault="00DE7C84" w:rsidP="00DE7C84" w:rsidR="00DE7C84" w:rsidRPr="00944F2B">
            <w:pPr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77023214660</w:t>
            </w:r>
          </w:p>
        </w:tc>
        <w:tc>
          <w:tcPr>
            <w:tcW w:type="dxa" w:w="1296"/>
            <w:noWrap/>
            <w:vAlign w:val="center"/>
            <w:hideMark/>
          </w:tcPr>
          <w:p w:rsidRDefault="00DE7C84" w:rsidP="00DE7C84" w:rsidR="00DE7C84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NE</w:t>
            </w:r>
          </w:p>
        </w:tc>
        <w:tc>
          <w:tcPr>
            <w:tcW w:type="dxa" w:w="1596"/>
            <w:noWrap/>
            <w:vAlign w:val="center"/>
            <w:hideMark/>
          </w:tcPr>
          <w:p w:rsidRDefault="00DE7C84" w:rsidP="00DE7C84" w:rsidR="00DE7C84" w:rsidRPr="00944F2B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05. 02. 2019.</w:t>
            </w:r>
            <w:r w:rsidRPr="00944F2B">
              <w:rPr>
                <w:rFonts w:cs="Times New Roman" w:hAnsi="Times New Roman" w:ascii="Times New Roman"/>
              </w:rPr>
              <w:tab/>
            </w:r>
          </w:p>
          <w:p w:rsidRDefault="00DE7C84" w:rsidP="00DE7C84" w:rsidR="00DE7C84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160.967,63</w:t>
            </w:r>
          </w:p>
        </w:tc>
        <w:tc>
          <w:tcPr>
            <w:tcW w:type="dxa" w:w="1596"/>
            <w:vAlign w:val="center"/>
            <w:hideMark/>
          </w:tcPr>
          <w:p w:rsidRDefault="00DE7C84" w:rsidP="002A1DAB" w:rsidR="00DE7C84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 w:rsidRPr="002A1DAB">
              <w:rPr>
                <w:rFonts w:cs="Times New Roman" w:hAnsi="Times New Roman" w:ascii="Times New Roman"/>
              </w:rPr>
              <w:t>160.967,63</w:t>
            </w:r>
          </w:p>
        </w:tc>
        <w:tc>
          <w:tcPr>
            <w:tcW w:type="dxa" w:w="2357"/>
            <w:noWrap/>
            <w:vAlign w:val="center"/>
            <w:hideMark/>
          </w:tcPr>
          <w:p w:rsidRDefault="00DD78D6" w:rsidP="00DE7C84" w:rsidR="00DE7C84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A07909">
              <w:rPr>
                <w:rFonts w:cs="Times New Roman" w:hAnsi="Times New Roman" w:ascii="Times New Roman"/>
              </w:rPr>
              <w:t>Prijava izvan roka.</w:t>
            </w:r>
          </w:p>
        </w:tc>
      </w:tr>
      <w:tr w:rsidTr="00DD78D6" w:rsidR="00944F2B" w:rsidRPr="00944F2B">
        <w:trPr>
          <w:trHeight w:val="20"/>
        </w:trPr>
        <w:tc>
          <w:tcPr>
            <w:tcW w:type="dxa" w:w="776"/>
            <w:noWrap/>
            <w:vAlign w:val="center"/>
            <w:hideMark/>
          </w:tcPr>
          <w:p w:rsidRDefault="006D229E" w:rsidP="002A1DAB" w:rsidR="006D229E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 w:rsidRPr="002A1DAB">
              <w:rPr>
                <w:rFonts w:cs="Times New Roman" w:hAnsi="Times New Roman" w:ascii="Times New Roman"/>
              </w:rPr>
              <w:t>1</w:t>
            </w:r>
            <w:r w:rsidR="002A1DAB">
              <w:rPr>
                <w:rFonts w:cs="Times New Roman" w:hAnsi="Times New Roman" w:ascii="Times New Roman"/>
              </w:rPr>
              <w:t>7</w:t>
            </w:r>
          </w:p>
        </w:tc>
        <w:tc>
          <w:tcPr>
            <w:tcW w:type="dxa" w:w="2023"/>
            <w:vAlign w:val="center"/>
            <w:hideMark/>
          </w:tcPr>
          <w:p w:rsidRDefault="006D229E" w:rsidP="006D229E" w:rsidR="006D229E" w:rsidRPr="00944F2B">
            <w:pPr>
              <w:rPr>
                <w:rFonts w:cs="Times New Roman" w:hAnsi="Times New Roman" w:ascii="Times New Roman"/>
                <w:lang w:eastAsia="hr-HR"/>
              </w:rPr>
            </w:pPr>
            <w:r w:rsidRPr="00944F2B">
              <w:rPr>
                <w:rFonts w:cs="Times New Roman" w:hAnsi="Times New Roman" w:ascii="Times New Roman"/>
              </w:rPr>
              <w:t>Mediotehna, društvo s ograničenom odgovornošću za trgovinu i usluge</w:t>
            </w:r>
          </w:p>
        </w:tc>
        <w:tc>
          <w:tcPr>
            <w:tcW w:type="dxa" w:w="1555"/>
            <w:noWrap/>
            <w:vAlign w:val="center"/>
            <w:hideMark/>
          </w:tcPr>
          <w:p w:rsidRDefault="006D229E" w:rsidP="006D229E" w:rsidR="006D229E" w:rsidRPr="00944F2B">
            <w:pPr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89964003589</w:t>
            </w:r>
          </w:p>
        </w:tc>
        <w:tc>
          <w:tcPr>
            <w:tcW w:type="dxa" w:w="1296"/>
            <w:noWrap/>
            <w:vAlign w:val="center"/>
            <w:hideMark/>
          </w:tcPr>
          <w:p w:rsidRDefault="006D229E" w:rsidP="006D229E" w:rsidR="006D229E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NE</w:t>
            </w:r>
          </w:p>
        </w:tc>
        <w:tc>
          <w:tcPr>
            <w:tcW w:type="dxa" w:w="1596"/>
            <w:noWrap/>
            <w:vAlign w:val="center"/>
            <w:hideMark/>
          </w:tcPr>
          <w:p w:rsidRDefault="006D229E" w:rsidP="006D229E" w:rsidR="006D229E" w:rsidRPr="00944F2B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03. 01. 2019.</w:t>
            </w:r>
          </w:p>
          <w:p w:rsidRDefault="006D229E" w:rsidP="006D229E" w:rsidR="006D229E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5.113,47</w:t>
            </w:r>
          </w:p>
        </w:tc>
        <w:tc>
          <w:tcPr>
            <w:tcW w:type="dxa" w:w="1596"/>
            <w:vAlign w:val="center"/>
            <w:hideMark/>
          </w:tcPr>
          <w:p w:rsidRDefault="00E96B74" w:rsidP="002A1DAB" w:rsidR="006D229E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 w:rsidRPr="002A1DAB">
              <w:rPr>
                <w:rFonts w:cs="Times New Roman" w:hAnsi="Times New Roman" w:ascii="Times New Roman"/>
              </w:rPr>
              <w:t>5.113,47</w:t>
            </w:r>
          </w:p>
        </w:tc>
        <w:tc>
          <w:tcPr>
            <w:tcW w:type="dxa" w:w="2357"/>
            <w:vAlign w:val="center"/>
            <w:hideMark/>
          </w:tcPr>
          <w:p w:rsidRDefault="00DD78D6" w:rsidP="006D229E" w:rsidR="006D229E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A07909">
              <w:rPr>
                <w:rFonts w:cs="Times New Roman" w:hAnsi="Times New Roman" w:ascii="Times New Roman"/>
              </w:rPr>
              <w:t>Prijava izvan roka.</w:t>
            </w:r>
          </w:p>
        </w:tc>
      </w:tr>
      <w:tr w:rsidTr="00DD78D6" w:rsidR="00944F2B" w:rsidRPr="00944F2B">
        <w:trPr>
          <w:trHeight w:val="20"/>
        </w:trPr>
        <w:tc>
          <w:tcPr>
            <w:tcW w:type="dxa" w:w="776"/>
            <w:noWrap/>
            <w:vAlign w:val="center"/>
            <w:hideMark/>
          </w:tcPr>
          <w:p w:rsidRDefault="00E96B74" w:rsidP="002A1DAB" w:rsidR="00E96B74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 w:rsidRPr="002A1DAB">
              <w:rPr>
                <w:rFonts w:cs="Times New Roman" w:hAnsi="Times New Roman" w:ascii="Times New Roman"/>
              </w:rPr>
              <w:t>1</w:t>
            </w:r>
            <w:r w:rsidR="002A1DAB">
              <w:rPr>
                <w:rFonts w:cs="Times New Roman" w:hAnsi="Times New Roman" w:ascii="Times New Roman"/>
              </w:rPr>
              <w:t>8</w:t>
            </w:r>
          </w:p>
        </w:tc>
        <w:tc>
          <w:tcPr>
            <w:tcW w:type="dxa" w:w="2023"/>
            <w:vAlign w:val="center"/>
            <w:hideMark/>
          </w:tcPr>
          <w:p w:rsidRDefault="00E96B74" w:rsidP="00E96B74" w:rsidR="00E96B74" w:rsidRPr="00944F2B">
            <w:pPr>
              <w:rPr>
                <w:rFonts w:cs="Times New Roman" w:hAnsi="Times New Roman" w:ascii="Times New Roman"/>
                <w:lang w:eastAsia="hr-HR"/>
              </w:rPr>
            </w:pPr>
            <w:r w:rsidRPr="00944F2B">
              <w:rPr>
                <w:rFonts w:cs="Times New Roman" w:hAnsi="Times New Roman" w:ascii="Times New Roman"/>
              </w:rPr>
              <w:t>MEGST d.o.o. za proizvodnju i trgovinu elektro i metalnom opremom i proizvodima iz plastičnih masa, te vanjsku trgovinu</w:t>
            </w:r>
          </w:p>
        </w:tc>
        <w:tc>
          <w:tcPr>
            <w:tcW w:type="dxa" w:w="1555"/>
            <w:noWrap/>
            <w:vAlign w:val="center"/>
            <w:hideMark/>
          </w:tcPr>
          <w:p w:rsidRDefault="00E96B74" w:rsidP="00E96B74" w:rsidR="00E96B74" w:rsidRPr="00944F2B">
            <w:pPr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14321085318</w:t>
            </w:r>
          </w:p>
        </w:tc>
        <w:tc>
          <w:tcPr>
            <w:tcW w:type="dxa" w:w="1296"/>
            <w:noWrap/>
            <w:vAlign w:val="center"/>
            <w:hideMark/>
          </w:tcPr>
          <w:p w:rsidRDefault="00E96B74" w:rsidP="00E96B74" w:rsidR="00E96B74" w:rsidRPr="00944F2B">
            <w:pPr>
              <w:rPr>
                <w:rFonts w:cs="Times New Roman" w:hAnsi="Times New Roman" w:ascii="Times New Roman"/>
                <w:lang w:eastAsia="hr-HR"/>
              </w:rPr>
            </w:pPr>
            <w:r w:rsidRPr="00944F2B">
              <w:rPr>
                <w:rFonts w:cs="Times New Roman" w:hAnsi="Times New Roman" w:ascii="Times New Roman"/>
              </w:rPr>
              <w:t>109.041,52</w:t>
            </w:r>
          </w:p>
          <w:p w:rsidRDefault="00E96B74" w:rsidP="00E96B74" w:rsidR="00E96B74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</w:p>
        </w:tc>
        <w:tc>
          <w:tcPr>
            <w:tcW w:type="dxa" w:w="1596"/>
            <w:noWrap/>
            <w:vAlign w:val="center"/>
            <w:hideMark/>
          </w:tcPr>
          <w:p w:rsidRDefault="00E96B74" w:rsidP="00E96B74" w:rsidR="00E96B74" w:rsidRPr="00944F2B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18. 12. 2018.</w:t>
            </w:r>
          </w:p>
          <w:p w:rsidRDefault="00E96B74" w:rsidP="00E96B74" w:rsidR="00E96B74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125.706,39</w:t>
            </w:r>
          </w:p>
        </w:tc>
        <w:tc>
          <w:tcPr>
            <w:tcW w:type="dxa" w:w="1596"/>
            <w:vAlign w:val="center"/>
            <w:hideMark/>
          </w:tcPr>
          <w:p w:rsidRDefault="00E45845" w:rsidP="002A1DAB" w:rsidR="00E96B74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 w:rsidRPr="002A1DAB">
              <w:rPr>
                <w:rFonts w:cs="Times New Roman" w:hAnsi="Times New Roman" w:ascii="Times New Roman"/>
              </w:rPr>
              <w:t>16.668,87</w:t>
            </w:r>
          </w:p>
        </w:tc>
        <w:tc>
          <w:tcPr>
            <w:tcW w:type="dxa" w:w="2357"/>
            <w:vAlign w:val="center"/>
            <w:hideMark/>
          </w:tcPr>
          <w:p w:rsidRDefault="00DD78D6" w:rsidP="00E96B74" w:rsidR="00E96B74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A07909">
              <w:rPr>
                <w:rFonts w:cs="Times New Roman" w:hAnsi="Times New Roman" w:ascii="Times New Roman"/>
              </w:rPr>
              <w:t>Prijava izvan roka.</w:t>
            </w:r>
          </w:p>
        </w:tc>
      </w:tr>
      <w:tr w:rsidTr="00DD78D6" w:rsidR="00944F2B" w:rsidRPr="00944F2B">
        <w:trPr>
          <w:trHeight w:val="20"/>
        </w:trPr>
        <w:tc>
          <w:tcPr>
            <w:tcW w:type="dxa" w:w="776"/>
            <w:noWrap/>
            <w:vAlign w:val="center"/>
            <w:hideMark/>
          </w:tcPr>
          <w:p w:rsidRDefault="002A1DAB" w:rsidP="002A1DAB" w:rsidR="00E45845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19</w:t>
            </w:r>
          </w:p>
        </w:tc>
        <w:tc>
          <w:tcPr>
            <w:tcW w:type="dxa" w:w="2023"/>
            <w:vAlign w:val="center"/>
            <w:hideMark/>
          </w:tcPr>
          <w:p w:rsidRDefault="00E45845" w:rsidP="00E45845" w:rsidR="00E45845" w:rsidRPr="00944F2B">
            <w:pPr>
              <w:rPr>
                <w:rFonts w:cs="Times New Roman" w:hAnsi="Times New Roman" w:ascii="Times New Roman"/>
                <w:lang w:eastAsia="hr-HR"/>
              </w:rPr>
            </w:pPr>
            <w:r w:rsidRPr="00944F2B">
              <w:rPr>
                <w:rFonts w:cs="Times New Roman" w:hAnsi="Times New Roman" w:ascii="Times New Roman"/>
              </w:rPr>
              <w:t>PZC VARAŽDIN d.d. za građevinarstvo, održavanje i zaštitu cesta</w:t>
            </w:r>
          </w:p>
        </w:tc>
        <w:tc>
          <w:tcPr>
            <w:tcW w:type="dxa" w:w="1555"/>
            <w:noWrap/>
            <w:vAlign w:val="center"/>
            <w:hideMark/>
          </w:tcPr>
          <w:p w:rsidRDefault="00E45845" w:rsidP="00E45845" w:rsidR="00E45845" w:rsidRPr="00944F2B">
            <w:pPr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77718926011</w:t>
            </w:r>
          </w:p>
        </w:tc>
        <w:tc>
          <w:tcPr>
            <w:tcW w:type="dxa" w:w="1296"/>
            <w:noWrap/>
            <w:vAlign w:val="center"/>
            <w:hideMark/>
          </w:tcPr>
          <w:p w:rsidRDefault="00E45845" w:rsidP="00E45845" w:rsidR="00E45845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NE</w:t>
            </w:r>
          </w:p>
        </w:tc>
        <w:tc>
          <w:tcPr>
            <w:tcW w:type="dxa" w:w="1596"/>
            <w:noWrap/>
            <w:vAlign w:val="center"/>
            <w:hideMark/>
          </w:tcPr>
          <w:p w:rsidRDefault="00E45845" w:rsidP="00E45845" w:rsidR="00E45845" w:rsidRPr="00944F2B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12. 12. 2018.</w:t>
            </w:r>
            <w:r w:rsidRPr="00944F2B">
              <w:rPr>
                <w:rFonts w:cs="Times New Roman" w:hAnsi="Times New Roman" w:ascii="Times New Roman"/>
              </w:rPr>
              <w:tab/>
            </w:r>
          </w:p>
          <w:p w:rsidRDefault="00E45845" w:rsidP="00E45845" w:rsidR="00E45845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3.955,98</w:t>
            </w:r>
          </w:p>
        </w:tc>
        <w:tc>
          <w:tcPr>
            <w:tcW w:type="dxa" w:w="1596"/>
            <w:vAlign w:val="center"/>
            <w:hideMark/>
          </w:tcPr>
          <w:p w:rsidRDefault="00E45845" w:rsidP="002A1DAB" w:rsidR="00E45845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 w:rsidRPr="002A1DAB">
              <w:rPr>
                <w:rFonts w:cs="Times New Roman" w:hAnsi="Times New Roman" w:ascii="Times New Roman"/>
              </w:rPr>
              <w:t>3.955,98</w:t>
            </w:r>
          </w:p>
        </w:tc>
        <w:tc>
          <w:tcPr>
            <w:tcW w:type="dxa" w:w="2357"/>
            <w:vAlign w:val="center"/>
            <w:hideMark/>
          </w:tcPr>
          <w:p w:rsidRDefault="00DD78D6" w:rsidP="00E45845" w:rsidR="00E45845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A07909">
              <w:rPr>
                <w:rFonts w:cs="Times New Roman" w:hAnsi="Times New Roman" w:ascii="Times New Roman"/>
              </w:rPr>
              <w:t>Prijava izvan roka.</w:t>
            </w:r>
          </w:p>
        </w:tc>
      </w:tr>
      <w:tr w:rsidTr="00DD78D6" w:rsidR="00944F2B" w:rsidRPr="00944F2B">
        <w:trPr>
          <w:trHeight w:val="20"/>
        </w:trPr>
        <w:tc>
          <w:tcPr>
            <w:tcW w:type="dxa" w:w="776"/>
            <w:noWrap/>
            <w:vAlign w:val="center"/>
            <w:hideMark/>
          </w:tcPr>
          <w:p w:rsidRDefault="00507EAF" w:rsidP="002A1DAB" w:rsidR="00507EAF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 w:rsidRPr="002A1DAB">
              <w:rPr>
                <w:rFonts w:cs="Times New Roman" w:hAnsi="Times New Roman" w:ascii="Times New Roman"/>
              </w:rPr>
              <w:t>2</w:t>
            </w:r>
            <w:r w:rsidR="002A1DAB">
              <w:rPr>
                <w:rFonts w:cs="Times New Roman" w:hAnsi="Times New Roman" w:ascii="Times New Roman"/>
              </w:rPr>
              <w:t>0</w:t>
            </w:r>
          </w:p>
        </w:tc>
        <w:tc>
          <w:tcPr>
            <w:tcW w:type="dxa" w:w="2023"/>
            <w:vAlign w:val="center"/>
            <w:hideMark/>
          </w:tcPr>
          <w:p w:rsidRDefault="00507EAF" w:rsidP="00507EAF" w:rsidR="00507EAF" w:rsidRPr="00944F2B">
            <w:pPr>
              <w:rPr>
                <w:rFonts w:cs="Times New Roman" w:hAnsi="Times New Roman" w:ascii="Times New Roman"/>
                <w:lang w:eastAsia="hr-HR"/>
              </w:rPr>
            </w:pPr>
            <w:r w:rsidRPr="00944F2B">
              <w:rPr>
                <w:rFonts w:cs="Times New Roman" w:hAnsi="Times New Roman" w:ascii="Times New Roman"/>
              </w:rPr>
              <w:t>JOSIP TOPOLSKI</w:t>
            </w:r>
          </w:p>
        </w:tc>
        <w:tc>
          <w:tcPr>
            <w:tcW w:type="dxa" w:w="1555"/>
            <w:noWrap/>
            <w:vAlign w:val="center"/>
            <w:hideMark/>
          </w:tcPr>
          <w:p w:rsidRDefault="00507EAF" w:rsidP="00507EAF" w:rsidR="00507EAF" w:rsidRPr="00944F2B">
            <w:pPr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NE</w:t>
            </w:r>
          </w:p>
        </w:tc>
        <w:tc>
          <w:tcPr>
            <w:tcW w:type="dxa" w:w="1296"/>
            <w:noWrap/>
            <w:vAlign w:val="center"/>
            <w:hideMark/>
          </w:tcPr>
          <w:p w:rsidRDefault="00507EAF" w:rsidP="00507EAF" w:rsidR="00507EAF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11.803,68</w:t>
            </w:r>
          </w:p>
        </w:tc>
        <w:tc>
          <w:tcPr>
            <w:tcW w:type="dxa" w:w="1596"/>
            <w:noWrap/>
            <w:vAlign w:val="center"/>
            <w:hideMark/>
          </w:tcPr>
          <w:p w:rsidRDefault="00507EAF" w:rsidP="00507EAF" w:rsidR="00507EAF" w:rsidRPr="00944F2B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17. 01. 2019.</w:t>
            </w:r>
          </w:p>
          <w:p w:rsidRDefault="00507EAF" w:rsidP="00507EAF" w:rsidR="00507EAF" w:rsidRPr="00944F2B">
            <w:pPr>
              <w:spacing w:lineRule="auto" w:line="276" w:after="200"/>
              <w:rPr>
                <w:rFonts w:cs="Times New Roman" w:hAnsi="Times New Roman" w:ascii="Times New Roman"/>
              </w:rPr>
            </w:pPr>
          </w:p>
          <w:p w:rsidRDefault="00507EAF" w:rsidP="00507EAF" w:rsidR="00507EAF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105.135,18</w:t>
            </w:r>
          </w:p>
        </w:tc>
        <w:tc>
          <w:tcPr>
            <w:tcW w:type="dxa" w:w="1596"/>
            <w:vAlign w:val="center"/>
            <w:hideMark/>
          </w:tcPr>
          <w:p w:rsidRDefault="00507EAF" w:rsidP="002A1DAB" w:rsidR="00507EAF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 w:rsidRPr="002A1DAB">
              <w:rPr>
                <w:rFonts w:cs="Times New Roman" w:hAnsi="Times New Roman" w:ascii="Times New Roman"/>
              </w:rPr>
              <w:t>105.135,18</w:t>
            </w:r>
          </w:p>
        </w:tc>
        <w:tc>
          <w:tcPr>
            <w:tcW w:type="dxa" w:w="2357"/>
            <w:vAlign w:val="center"/>
            <w:hideMark/>
          </w:tcPr>
          <w:p w:rsidRDefault="00DD78D6" w:rsidP="00507EAF" w:rsidR="00507EAF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A07909">
              <w:rPr>
                <w:rFonts w:cs="Times New Roman" w:hAnsi="Times New Roman" w:ascii="Times New Roman"/>
              </w:rPr>
              <w:t>Prijava izvan roka.</w:t>
            </w:r>
          </w:p>
        </w:tc>
      </w:tr>
      <w:tr w:rsidTr="00DD78D6" w:rsidR="00944F2B" w:rsidRPr="00944F2B">
        <w:trPr>
          <w:trHeight w:val="20"/>
        </w:trPr>
        <w:tc>
          <w:tcPr>
            <w:tcW w:type="dxa" w:w="776"/>
            <w:noWrap/>
            <w:vAlign w:val="center"/>
            <w:hideMark/>
          </w:tcPr>
          <w:p w:rsidRDefault="00507EAF" w:rsidP="002A1DAB" w:rsidR="00507EAF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 w:rsidRPr="002A1DAB">
              <w:rPr>
                <w:rFonts w:cs="Times New Roman" w:hAnsi="Times New Roman" w:ascii="Times New Roman"/>
              </w:rPr>
              <w:t>2</w:t>
            </w:r>
            <w:r w:rsidR="002A1DAB">
              <w:rPr>
                <w:rFonts w:cs="Times New Roman" w:hAnsi="Times New Roman" w:ascii="Times New Roman"/>
              </w:rPr>
              <w:t>1</w:t>
            </w:r>
          </w:p>
        </w:tc>
        <w:tc>
          <w:tcPr>
            <w:tcW w:type="dxa" w:w="2023"/>
            <w:hideMark/>
          </w:tcPr>
          <w:p w:rsidRDefault="00507EAF" w:rsidP="00507EAF" w:rsidR="00507EAF">
            <w:pPr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ŠPICA SUSTAVI za automatsku identifikaciju, društvo s ograničenom odgovornošću</w:t>
            </w:r>
          </w:p>
          <w:p w:rsidRDefault="003838E6" w:rsidP="00507EAF" w:rsidR="003838E6">
            <w:pPr>
              <w:rPr>
                <w:rFonts w:cs="Times New Roman" w:hAnsi="Times New Roman" w:ascii="Times New Roman"/>
              </w:rPr>
            </w:pPr>
          </w:p>
          <w:p w:rsidRDefault="002A1DAB" w:rsidP="00507EAF" w:rsidR="002A1DAB" w:rsidRPr="00944F2B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555"/>
            <w:noWrap/>
            <w:hideMark/>
          </w:tcPr>
          <w:p w:rsidRDefault="00507EAF" w:rsidP="00507EAF" w:rsidR="00507EAF" w:rsidRPr="00944F2B">
            <w:pPr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08747661196</w:t>
            </w:r>
          </w:p>
        </w:tc>
        <w:tc>
          <w:tcPr>
            <w:tcW w:type="dxa" w:w="1296"/>
            <w:noWrap/>
            <w:vAlign w:val="center"/>
            <w:hideMark/>
          </w:tcPr>
          <w:p w:rsidRDefault="00507EAF" w:rsidP="00507EAF" w:rsidR="00507EAF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163.822,40</w:t>
            </w:r>
          </w:p>
        </w:tc>
        <w:tc>
          <w:tcPr>
            <w:tcW w:type="dxa" w:w="1596"/>
            <w:noWrap/>
            <w:vAlign w:val="center"/>
            <w:hideMark/>
          </w:tcPr>
          <w:p w:rsidRDefault="00507EAF" w:rsidP="00507EAF" w:rsidR="00507EAF" w:rsidRPr="00944F2B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22.3.2019.</w:t>
            </w:r>
          </w:p>
          <w:p w:rsidRDefault="00507EAF" w:rsidP="00507EAF" w:rsidR="00507EAF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290.379,52</w:t>
            </w:r>
          </w:p>
        </w:tc>
        <w:tc>
          <w:tcPr>
            <w:tcW w:type="dxa" w:w="1596"/>
            <w:vAlign w:val="center"/>
            <w:hideMark/>
          </w:tcPr>
          <w:p w:rsidRDefault="00507EAF" w:rsidP="002A1DAB" w:rsidR="00507EAF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 w:rsidRPr="002A1DAB">
              <w:rPr>
                <w:rFonts w:cs="Times New Roman" w:hAnsi="Times New Roman" w:ascii="Times New Roman"/>
              </w:rPr>
              <w:t>126.557,12</w:t>
            </w:r>
          </w:p>
        </w:tc>
        <w:tc>
          <w:tcPr>
            <w:tcW w:type="dxa" w:w="2357"/>
            <w:vAlign w:val="center"/>
            <w:hideMark/>
          </w:tcPr>
          <w:p w:rsidRDefault="00DD78D6" w:rsidP="00507EAF" w:rsidR="00507EAF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A07909">
              <w:rPr>
                <w:rFonts w:cs="Times New Roman" w:hAnsi="Times New Roman" w:ascii="Times New Roman"/>
              </w:rPr>
              <w:t>Prijava izvan roka.</w:t>
            </w:r>
          </w:p>
        </w:tc>
      </w:tr>
      <w:tr w:rsidTr="00DD78D6" w:rsidR="00944F2B" w:rsidRPr="00944F2B">
        <w:trPr>
          <w:trHeight w:val="20"/>
        </w:trPr>
        <w:tc>
          <w:tcPr>
            <w:tcW w:type="dxa" w:w="776"/>
            <w:noWrap/>
            <w:vAlign w:val="center"/>
            <w:hideMark/>
          </w:tcPr>
          <w:p w:rsidRDefault="002A1DAB" w:rsidP="002A1DAB" w:rsidR="003E03F2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lastRenderedPageBreak/>
              <w:t>22</w:t>
            </w:r>
          </w:p>
        </w:tc>
        <w:tc>
          <w:tcPr>
            <w:tcW w:type="dxa" w:w="2023"/>
            <w:hideMark/>
          </w:tcPr>
          <w:p w:rsidRDefault="003E03F2" w:rsidP="003E03F2" w:rsidR="003E03F2" w:rsidRPr="00944F2B">
            <w:pPr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TEHNIČAR-SERVAG d.o.o. za proizvodnju, održavanje, popravak i trgovinu na veliko i malo uredskih i knjigovodstvenih strojeva i računalnih sustava</w:t>
            </w:r>
          </w:p>
        </w:tc>
        <w:tc>
          <w:tcPr>
            <w:tcW w:type="dxa" w:w="1555"/>
            <w:noWrap/>
            <w:hideMark/>
          </w:tcPr>
          <w:p w:rsidRDefault="003E03F2" w:rsidP="003E03F2" w:rsidR="003E03F2" w:rsidRPr="00944F2B">
            <w:pPr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49911547627</w:t>
            </w:r>
          </w:p>
        </w:tc>
        <w:tc>
          <w:tcPr>
            <w:tcW w:type="dxa" w:w="1296"/>
            <w:noWrap/>
            <w:vAlign w:val="center"/>
            <w:hideMark/>
          </w:tcPr>
          <w:p w:rsidRDefault="003E03F2" w:rsidP="003E03F2" w:rsidR="003E03F2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A07909">
              <w:rPr>
                <w:rFonts w:cs="Times New Roman" w:hAnsi="Times New Roman" w:ascii="Times New Roman"/>
              </w:rPr>
              <w:t> </w:t>
            </w:r>
            <w:r w:rsidRPr="00944F2B">
              <w:rPr>
                <w:rFonts w:cs="Times New Roman" w:hAnsi="Times New Roman" w:ascii="Times New Roman"/>
              </w:rPr>
              <w:t>NE</w:t>
            </w:r>
          </w:p>
        </w:tc>
        <w:tc>
          <w:tcPr>
            <w:tcW w:type="dxa" w:w="1596"/>
            <w:noWrap/>
            <w:vAlign w:val="center"/>
            <w:hideMark/>
          </w:tcPr>
          <w:p w:rsidRDefault="003E03F2" w:rsidP="003E03F2" w:rsidR="003E03F2" w:rsidRPr="00944F2B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13. 12. 2018.</w:t>
            </w:r>
          </w:p>
          <w:p w:rsidRDefault="003E03F2" w:rsidP="003E03F2" w:rsidR="003E03F2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9.387,50</w:t>
            </w:r>
          </w:p>
        </w:tc>
        <w:tc>
          <w:tcPr>
            <w:tcW w:type="dxa" w:w="1596"/>
            <w:vAlign w:val="center"/>
            <w:hideMark/>
          </w:tcPr>
          <w:p w:rsidRDefault="003E03F2" w:rsidP="002A1DAB" w:rsidR="003E03F2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 w:rsidRPr="002A1DAB">
              <w:rPr>
                <w:rFonts w:cs="Times New Roman" w:hAnsi="Times New Roman" w:ascii="Times New Roman"/>
              </w:rPr>
              <w:t>9.387,50</w:t>
            </w:r>
          </w:p>
        </w:tc>
        <w:tc>
          <w:tcPr>
            <w:tcW w:type="dxa" w:w="2357"/>
            <w:vAlign w:val="center"/>
            <w:hideMark/>
          </w:tcPr>
          <w:p w:rsidRDefault="00DD78D6" w:rsidP="003E03F2" w:rsidR="003E03F2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A07909">
              <w:rPr>
                <w:rFonts w:cs="Times New Roman" w:hAnsi="Times New Roman" w:ascii="Times New Roman"/>
              </w:rPr>
              <w:t>Prijava izvan roka.</w:t>
            </w:r>
          </w:p>
        </w:tc>
      </w:tr>
      <w:tr w:rsidTr="00DD78D6" w:rsidR="00944F2B" w:rsidRPr="00944F2B">
        <w:trPr>
          <w:trHeight w:val="20"/>
        </w:trPr>
        <w:tc>
          <w:tcPr>
            <w:tcW w:type="dxa" w:w="776"/>
            <w:noWrap/>
            <w:vAlign w:val="center"/>
            <w:hideMark/>
          </w:tcPr>
          <w:p w:rsidRDefault="004F5A91" w:rsidP="002A1DAB" w:rsidR="004F5A91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 w:rsidRPr="002A1DAB">
              <w:rPr>
                <w:rFonts w:cs="Times New Roman" w:hAnsi="Times New Roman" w:ascii="Times New Roman"/>
              </w:rPr>
              <w:t>2</w:t>
            </w:r>
            <w:r w:rsidR="002A1DAB">
              <w:rPr>
                <w:rFonts w:cs="Times New Roman" w:hAnsi="Times New Roman" w:ascii="Times New Roman"/>
              </w:rPr>
              <w:t>3</w:t>
            </w:r>
          </w:p>
        </w:tc>
        <w:tc>
          <w:tcPr>
            <w:tcW w:type="dxa" w:w="2023"/>
            <w:vAlign w:val="center"/>
            <w:hideMark/>
          </w:tcPr>
          <w:p w:rsidRDefault="004F5A91" w:rsidP="004F5A91" w:rsidR="004F5A91" w:rsidRPr="00944F2B">
            <w:pPr>
              <w:rPr>
                <w:rFonts w:cs="Times New Roman" w:hAnsi="Times New Roman" w:ascii="Times New Roman"/>
                <w:lang w:eastAsia="hr-HR"/>
              </w:rPr>
            </w:pPr>
            <w:r w:rsidRPr="00944F2B">
              <w:rPr>
                <w:rFonts w:cs="Times New Roman" w:hAnsi="Times New Roman" w:ascii="Times New Roman"/>
              </w:rPr>
              <w:t>VODOOPSKRBA I ODVODNJA društvo s ograničenom odgovornošću za javnu vodoopskrbu i odvodnju</w:t>
            </w:r>
          </w:p>
        </w:tc>
        <w:tc>
          <w:tcPr>
            <w:tcW w:type="dxa" w:w="1555"/>
            <w:noWrap/>
            <w:vAlign w:val="center"/>
            <w:hideMark/>
          </w:tcPr>
          <w:p w:rsidRDefault="004F5A91" w:rsidP="004F5A91" w:rsidR="004F5A91" w:rsidRPr="00944F2B">
            <w:pPr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83416546499</w:t>
            </w:r>
          </w:p>
        </w:tc>
        <w:tc>
          <w:tcPr>
            <w:tcW w:type="dxa" w:w="1296"/>
            <w:noWrap/>
            <w:vAlign w:val="center"/>
            <w:hideMark/>
          </w:tcPr>
          <w:p w:rsidRDefault="004F5A91" w:rsidP="004F5A91" w:rsidR="004F5A91" w:rsidRPr="00944F2B">
            <w:pPr>
              <w:rPr>
                <w:rFonts w:cs="Times New Roman" w:hAnsi="Times New Roman" w:ascii="Times New Roman"/>
                <w:lang w:eastAsia="hr-HR"/>
              </w:rPr>
            </w:pPr>
            <w:r w:rsidRPr="00944F2B">
              <w:rPr>
                <w:rFonts w:cs="Times New Roman" w:hAnsi="Times New Roman" w:ascii="Times New Roman"/>
              </w:rPr>
              <w:t>420.542,41</w:t>
            </w:r>
          </w:p>
          <w:p w:rsidRDefault="004F5A91" w:rsidP="004F5A91" w:rsidR="004F5A91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</w:p>
        </w:tc>
        <w:tc>
          <w:tcPr>
            <w:tcW w:type="dxa" w:w="1596"/>
            <w:noWrap/>
            <w:vAlign w:val="center"/>
            <w:hideMark/>
          </w:tcPr>
          <w:p w:rsidRDefault="004F5A91" w:rsidP="004F5A91" w:rsidR="004F5A91" w:rsidRPr="00944F2B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18. 02. 2019.</w:t>
            </w:r>
            <w:r w:rsidRPr="00944F2B">
              <w:rPr>
                <w:rFonts w:cs="Times New Roman" w:hAnsi="Times New Roman" w:ascii="Times New Roman"/>
              </w:rPr>
              <w:tab/>
            </w:r>
          </w:p>
          <w:p w:rsidRDefault="004F5A91" w:rsidP="004F5A91" w:rsidR="004F5A91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599.501,61</w:t>
            </w:r>
          </w:p>
        </w:tc>
        <w:tc>
          <w:tcPr>
            <w:tcW w:type="dxa" w:w="1596"/>
            <w:vAlign w:val="center"/>
            <w:hideMark/>
          </w:tcPr>
          <w:p w:rsidRDefault="000945BB" w:rsidP="002A1DAB" w:rsidR="004F5A91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 w:rsidRPr="002A1DAB">
              <w:rPr>
                <w:rFonts w:cs="Times New Roman" w:hAnsi="Times New Roman" w:ascii="Times New Roman"/>
              </w:rPr>
              <w:t>178.959,20</w:t>
            </w:r>
          </w:p>
        </w:tc>
        <w:tc>
          <w:tcPr>
            <w:tcW w:type="dxa" w:w="2357"/>
            <w:vAlign w:val="center"/>
            <w:hideMark/>
          </w:tcPr>
          <w:p w:rsidRDefault="00DD78D6" w:rsidP="004F5A91" w:rsidR="004F5A91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A07909">
              <w:rPr>
                <w:rFonts w:cs="Times New Roman" w:hAnsi="Times New Roman" w:ascii="Times New Roman"/>
              </w:rPr>
              <w:t>Prijava izvan roka.</w:t>
            </w:r>
          </w:p>
        </w:tc>
      </w:tr>
      <w:tr w:rsidTr="00DD78D6" w:rsidR="00944F2B" w:rsidRPr="00944F2B">
        <w:trPr>
          <w:trHeight w:val="20"/>
        </w:trPr>
        <w:tc>
          <w:tcPr>
            <w:tcW w:type="dxa" w:w="776"/>
            <w:noWrap/>
            <w:vAlign w:val="center"/>
            <w:hideMark/>
          </w:tcPr>
          <w:p w:rsidRDefault="004B42D1" w:rsidP="002A1DAB" w:rsidR="004B42D1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 w:rsidRPr="002A1DAB">
              <w:rPr>
                <w:rFonts w:cs="Times New Roman" w:hAnsi="Times New Roman" w:ascii="Times New Roman"/>
              </w:rPr>
              <w:t>2</w:t>
            </w:r>
            <w:r w:rsidR="002A1DAB">
              <w:rPr>
                <w:rFonts w:cs="Times New Roman" w:hAnsi="Times New Roman" w:ascii="Times New Roman"/>
              </w:rPr>
              <w:t>4</w:t>
            </w:r>
          </w:p>
        </w:tc>
        <w:tc>
          <w:tcPr>
            <w:tcW w:type="dxa" w:w="2023"/>
            <w:vAlign w:val="center"/>
            <w:hideMark/>
          </w:tcPr>
          <w:p w:rsidRDefault="000945BB" w:rsidP="00A07909" w:rsidR="004B42D1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ŠPICA SUSTAVI za automatsku identifikaciju, društvo s ograničenom odgovornošću</w:t>
            </w:r>
          </w:p>
        </w:tc>
        <w:tc>
          <w:tcPr>
            <w:tcW w:type="dxa" w:w="1555"/>
            <w:noWrap/>
            <w:vAlign w:val="center"/>
            <w:hideMark/>
          </w:tcPr>
          <w:p w:rsidRDefault="004B7496" w:rsidP="00A07909" w:rsidR="004B42D1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08747661196</w:t>
            </w:r>
          </w:p>
        </w:tc>
        <w:tc>
          <w:tcPr>
            <w:tcW w:type="dxa" w:w="1296"/>
            <w:noWrap/>
            <w:vAlign w:val="center"/>
            <w:hideMark/>
          </w:tcPr>
          <w:p w:rsidRDefault="004B7496" w:rsidP="00A07909" w:rsidR="004B42D1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163.822,40</w:t>
            </w:r>
          </w:p>
        </w:tc>
        <w:tc>
          <w:tcPr>
            <w:tcW w:type="dxa" w:w="1596"/>
            <w:noWrap/>
            <w:vAlign w:val="center"/>
            <w:hideMark/>
          </w:tcPr>
          <w:p w:rsidRDefault="004B7496" w:rsidP="00A07909" w:rsidR="004B42D1" w:rsidRPr="00944F2B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25.3.2019.</w:t>
            </w:r>
          </w:p>
          <w:p w:rsidRDefault="004B7496" w:rsidP="00A07909" w:rsidR="004B7496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290.379,52</w:t>
            </w:r>
          </w:p>
        </w:tc>
        <w:tc>
          <w:tcPr>
            <w:tcW w:type="dxa" w:w="1596"/>
            <w:vAlign w:val="center"/>
            <w:hideMark/>
          </w:tcPr>
          <w:p w:rsidRDefault="004B7496" w:rsidP="002A1DAB" w:rsidR="004B42D1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 w:rsidRPr="002A1DAB">
              <w:rPr>
                <w:rFonts w:cs="Times New Roman" w:hAnsi="Times New Roman" w:ascii="Times New Roman"/>
              </w:rPr>
              <w:t>163.822,40</w:t>
            </w:r>
          </w:p>
        </w:tc>
        <w:tc>
          <w:tcPr>
            <w:tcW w:type="dxa" w:w="2357"/>
            <w:vAlign w:val="center"/>
            <w:hideMark/>
          </w:tcPr>
          <w:p w:rsidRDefault="00DD78D6" w:rsidP="00A07909" w:rsidR="004B42D1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A07909">
              <w:rPr>
                <w:rFonts w:cs="Times New Roman" w:hAnsi="Times New Roman" w:ascii="Times New Roman"/>
              </w:rPr>
              <w:t>Prijava izvan roka.</w:t>
            </w:r>
          </w:p>
        </w:tc>
      </w:tr>
      <w:tr w:rsidTr="00DD78D6" w:rsidR="00944F2B" w:rsidRPr="00944F2B">
        <w:trPr>
          <w:trHeight w:val="20"/>
        </w:trPr>
        <w:tc>
          <w:tcPr>
            <w:tcW w:type="dxa" w:w="776"/>
            <w:noWrap/>
            <w:vAlign w:val="center"/>
            <w:hideMark/>
          </w:tcPr>
          <w:p w:rsidRDefault="004B42D1" w:rsidP="002A1DAB" w:rsidR="004B42D1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 w:rsidRPr="002A1DAB">
              <w:rPr>
                <w:rFonts w:cs="Times New Roman" w:hAnsi="Times New Roman" w:ascii="Times New Roman"/>
              </w:rPr>
              <w:t>2</w:t>
            </w:r>
            <w:r w:rsidR="002A1DAB">
              <w:rPr>
                <w:rFonts w:cs="Times New Roman" w:hAnsi="Times New Roman" w:ascii="Times New Roman"/>
              </w:rPr>
              <w:t>5</w:t>
            </w:r>
          </w:p>
        </w:tc>
        <w:tc>
          <w:tcPr>
            <w:tcW w:type="dxa" w:w="2023"/>
            <w:vAlign w:val="center"/>
            <w:hideMark/>
          </w:tcPr>
          <w:p w:rsidRDefault="004000E1" w:rsidP="00A07909" w:rsidR="004000E1">
            <w:pPr>
              <w:spacing w:lineRule="auto" w:line="276" w:after="200"/>
              <w:rPr>
                <w:rFonts w:cs="Times New Roman" w:hAnsi="Times New Roman" w:ascii="Times New Roman"/>
              </w:rPr>
            </w:pPr>
          </w:p>
          <w:p w:rsidRDefault="00913CC5" w:rsidP="00A07909" w:rsidR="004B42D1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VJESNIK DIONIČKO DRUŠTVO TISKARSKO IZDAVAČKE DJELATNOSTI</w:t>
            </w:r>
          </w:p>
        </w:tc>
        <w:tc>
          <w:tcPr>
            <w:tcW w:type="dxa" w:w="1555"/>
            <w:noWrap/>
            <w:vAlign w:val="center"/>
            <w:hideMark/>
          </w:tcPr>
          <w:p w:rsidRDefault="008104AB" w:rsidP="00A07909" w:rsidR="004B42D1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83180487843</w:t>
            </w:r>
          </w:p>
        </w:tc>
        <w:tc>
          <w:tcPr>
            <w:tcW w:type="dxa" w:w="1296"/>
            <w:noWrap/>
            <w:vAlign w:val="center"/>
            <w:hideMark/>
          </w:tcPr>
          <w:p w:rsidRDefault="008104AB" w:rsidP="00A07909" w:rsidR="004B42D1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NE</w:t>
            </w:r>
          </w:p>
        </w:tc>
        <w:tc>
          <w:tcPr>
            <w:tcW w:type="dxa" w:w="1596"/>
            <w:noWrap/>
            <w:vAlign w:val="center"/>
            <w:hideMark/>
          </w:tcPr>
          <w:p w:rsidRDefault="008104AB" w:rsidP="00A07909" w:rsidR="004B42D1" w:rsidRPr="00944F2B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12.3.2019.</w:t>
            </w:r>
          </w:p>
          <w:p w:rsidRDefault="008104AB" w:rsidP="00A07909" w:rsidR="008104AB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7.832,01</w:t>
            </w:r>
          </w:p>
        </w:tc>
        <w:tc>
          <w:tcPr>
            <w:tcW w:type="dxa" w:w="1596"/>
            <w:vAlign w:val="center"/>
            <w:hideMark/>
          </w:tcPr>
          <w:p w:rsidRDefault="008104AB" w:rsidP="002A1DAB" w:rsidR="004B42D1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 w:rsidRPr="002A1DAB">
              <w:rPr>
                <w:rFonts w:cs="Times New Roman" w:hAnsi="Times New Roman" w:ascii="Times New Roman"/>
              </w:rPr>
              <w:t>7.832,01</w:t>
            </w:r>
          </w:p>
        </w:tc>
        <w:tc>
          <w:tcPr>
            <w:tcW w:type="dxa" w:w="2357"/>
            <w:vAlign w:val="center"/>
            <w:hideMark/>
          </w:tcPr>
          <w:p w:rsidRDefault="00DD78D6" w:rsidP="00A07909" w:rsidR="004B42D1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A07909">
              <w:rPr>
                <w:rFonts w:cs="Times New Roman" w:hAnsi="Times New Roman" w:ascii="Times New Roman"/>
              </w:rPr>
              <w:t>Prijava izvan roka.</w:t>
            </w:r>
          </w:p>
        </w:tc>
      </w:tr>
      <w:tr w:rsidTr="00DD78D6" w:rsidR="00944F2B" w:rsidRPr="00944F2B">
        <w:trPr>
          <w:trHeight w:val="20"/>
        </w:trPr>
        <w:tc>
          <w:tcPr>
            <w:tcW w:type="dxa" w:w="776"/>
            <w:noWrap/>
            <w:vAlign w:val="center"/>
            <w:hideMark/>
          </w:tcPr>
          <w:p w:rsidRDefault="004B42D1" w:rsidP="002A1DAB" w:rsidR="004B42D1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 w:rsidRPr="002A1DAB">
              <w:rPr>
                <w:rFonts w:cs="Times New Roman" w:hAnsi="Times New Roman" w:ascii="Times New Roman"/>
              </w:rPr>
              <w:t>2</w:t>
            </w:r>
            <w:r w:rsidR="002A1DAB">
              <w:rPr>
                <w:rFonts w:cs="Times New Roman" w:hAnsi="Times New Roman" w:ascii="Times New Roman"/>
              </w:rPr>
              <w:t>6</w:t>
            </w:r>
          </w:p>
        </w:tc>
        <w:tc>
          <w:tcPr>
            <w:tcW w:type="dxa" w:w="2023"/>
            <w:vAlign w:val="center"/>
            <w:hideMark/>
          </w:tcPr>
          <w:p w:rsidRDefault="004000E1" w:rsidP="00A07909" w:rsidR="004000E1">
            <w:pPr>
              <w:spacing w:lineRule="auto" w:line="276" w:after="200"/>
              <w:rPr>
                <w:rFonts w:cs="Times New Roman" w:hAnsi="Times New Roman" w:ascii="Times New Roman"/>
              </w:rPr>
            </w:pPr>
          </w:p>
          <w:p w:rsidRDefault="008104AB" w:rsidP="00A07909" w:rsidR="002A1DAB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VODOVOD I KANALIZACIJA, društvo s ograničenom odgovornošću za vodoopskrbu, odvodnju i pročišćavanje otpadnih voda</w:t>
            </w:r>
          </w:p>
        </w:tc>
        <w:tc>
          <w:tcPr>
            <w:tcW w:type="dxa" w:w="1555"/>
            <w:noWrap/>
            <w:vAlign w:val="center"/>
            <w:hideMark/>
          </w:tcPr>
          <w:p w:rsidRDefault="00F331DF" w:rsidP="00A07909" w:rsidR="004B42D1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56826138353</w:t>
            </w:r>
          </w:p>
        </w:tc>
        <w:tc>
          <w:tcPr>
            <w:tcW w:type="dxa" w:w="1296"/>
            <w:noWrap/>
            <w:vAlign w:val="center"/>
            <w:hideMark/>
          </w:tcPr>
          <w:p w:rsidRDefault="00F331DF" w:rsidP="00F331DF" w:rsidR="004B42D1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NE</w:t>
            </w:r>
          </w:p>
        </w:tc>
        <w:tc>
          <w:tcPr>
            <w:tcW w:type="dxa" w:w="1596"/>
            <w:noWrap/>
            <w:vAlign w:val="center"/>
            <w:hideMark/>
          </w:tcPr>
          <w:p w:rsidRDefault="00DD78D6" w:rsidP="00A07909" w:rsidR="004B42D1" w:rsidRPr="00944F2B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20.3.2019.</w:t>
            </w:r>
          </w:p>
          <w:p w:rsidRDefault="00DD78D6" w:rsidP="00A07909" w:rsidR="00DD78D6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944F2B">
              <w:rPr>
                <w:rFonts w:cs="Times New Roman" w:hAnsi="Times New Roman" w:ascii="Times New Roman"/>
              </w:rPr>
              <w:t>6.287,15</w:t>
            </w:r>
          </w:p>
        </w:tc>
        <w:tc>
          <w:tcPr>
            <w:tcW w:type="dxa" w:w="1596"/>
            <w:vAlign w:val="center"/>
            <w:hideMark/>
          </w:tcPr>
          <w:p w:rsidRDefault="00DD78D6" w:rsidP="002A1DAB" w:rsidR="004B42D1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 w:rsidRPr="002A1DAB">
              <w:rPr>
                <w:rFonts w:cs="Times New Roman" w:hAnsi="Times New Roman" w:ascii="Times New Roman"/>
              </w:rPr>
              <w:t>6.287,15</w:t>
            </w:r>
          </w:p>
        </w:tc>
        <w:tc>
          <w:tcPr>
            <w:tcW w:type="dxa" w:w="2357"/>
            <w:vAlign w:val="center"/>
            <w:hideMark/>
          </w:tcPr>
          <w:p w:rsidRDefault="00DD78D6" w:rsidP="00A07909" w:rsidR="004B42D1" w:rsidRPr="00A07909">
            <w:pPr>
              <w:spacing w:lineRule="auto" w:line="276" w:after="200"/>
              <w:rPr>
                <w:rFonts w:cs="Times New Roman" w:hAnsi="Times New Roman" w:ascii="Times New Roman"/>
              </w:rPr>
            </w:pPr>
            <w:r w:rsidRPr="00A07909">
              <w:rPr>
                <w:rFonts w:cs="Times New Roman" w:hAnsi="Times New Roman" w:ascii="Times New Roman"/>
              </w:rPr>
              <w:t>Prijava izvan roka.</w:t>
            </w:r>
          </w:p>
        </w:tc>
      </w:tr>
      <w:tr w:rsidTr="00812EE6" w:rsidR="008A07B4" w:rsidRPr="00944F2B">
        <w:trPr>
          <w:trHeight w:val="20"/>
        </w:trPr>
        <w:tc>
          <w:tcPr>
            <w:tcW w:type="dxa" w:w="776"/>
            <w:noWrap/>
            <w:vAlign w:val="center"/>
          </w:tcPr>
          <w:p w:rsidRDefault="008A07B4" w:rsidP="002A1DAB" w:rsidR="008A07B4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 w:rsidRPr="002A1DAB">
              <w:rPr>
                <w:rFonts w:cs="Times New Roman" w:hAnsi="Times New Roman" w:ascii="Times New Roman"/>
              </w:rPr>
              <w:lastRenderedPageBreak/>
              <w:t>2</w:t>
            </w:r>
            <w:r w:rsidR="002A1DAB">
              <w:rPr>
                <w:rFonts w:cs="Times New Roman" w:hAnsi="Times New Roman" w:ascii="Times New Roman"/>
              </w:rPr>
              <w:t>7</w:t>
            </w:r>
          </w:p>
        </w:tc>
        <w:tc>
          <w:tcPr>
            <w:tcW w:type="dxa" w:w="2023"/>
          </w:tcPr>
          <w:p w:rsidRDefault="008A07B4" w:rsidP="002A1DAB" w:rsidR="008A07B4" w:rsidRPr="002567B8">
            <w:r w:rsidRPr="002567B8">
              <w:t xml:space="preserve">ŽIVA VODA </w:t>
            </w:r>
            <w:r w:rsidR="002A1DAB">
              <w:t>d.o.o.</w:t>
            </w:r>
            <w:r w:rsidRPr="002567B8">
              <w:t xml:space="preserve"> za zastupanje i trgovinu</w:t>
            </w:r>
          </w:p>
        </w:tc>
        <w:tc>
          <w:tcPr>
            <w:tcW w:type="dxa" w:w="1555"/>
            <w:noWrap/>
          </w:tcPr>
          <w:p w:rsidRDefault="008A07B4" w:rsidP="008A07B4" w:rsidR="008A07B4">
            <w:r w:rsidRPr="002567B8">
              <w:t>86255713939</w:t>
            </w:r>
          </w:p>
        </w:tc>
        <w:tc>
          <w:tcPr>
            <w:tcW w:type="dxa" w:w="1296"/>
            <w:noWrap/>
            <w:vAlign w:val="center"/>
          </w:tcPr>
          <w:p w:rsidRDefault="008A07B4" w:rsidP="008A07B4" w:rsidR="008A07B4">
            <w:pPr>
              <w:rPr>
                <w:rFonts w:cs="Arial" w:hAnsi="Arial" w:ascii="Arial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>75.843,28</w:t>
            </w:r>
          </w:p>
          <w:p w:rsidRDefault="008A07B4" w:rsidP="008A07B4" w:rsidR="008A07B4" w:rsidRPr="00944F2B">
            <w:pPr>
              <w:spacing w:lineRule="auto" w:line="276" w:after="200"/>
            </w:pPr>
          </w:p>
        </w:tc>
        <w:tc>
          <w:tcPr>
            <w:tcW w:type="dxa" w:w="1596"/>
            <w:noWrap/>
            <w:vAlign w:val="center"/>
          </w:tcPr>
          <w:p w:rsidRDefault="008A07B4" w:rsidP="008A07B4" w:rsidR="008A07B4">
            <w:pPr>
              <w:spacing w:lineRule="auto" w:line="276" w:after="200"/>
            </w:pPr>
            <w:r w:rsidRPr="008A07B4">
              <w:t>16. 01. 2019.</w:t>
            </w:r>
          </w:p>
          <w:p w:rsidRDefault="008A07B4" w:rsidP="008A07B4" w:rsidR="008A07B4" w:rsidRPr="00944F2B">
            <w:pPr>
              <w:spacing w:lineRule="auto" w:line="276" w:after="200"/>
            </w:pPr>
            <w:r w:rsidRPr="008A07B4">
              <w:t>84.843,28</w:t>
            </w:r>
          </w:p>
        </w:tc>
        <w:tc>
          <w:tcPr>
            <w:tcW w:type="dxa" w:w="1596"/>
            <w:vAlign w:val="center"/>
          </w:tcPr>
          <w:p w:rsidRDefault="000D74DF" w:rsidP="002A1DAB" w:rsidR="008A07B4" w:rsidRPr="002A1DAB">
            <w:pPr>
              <w:spacing w:lineRule="auto" w:line="276" w:after="200"/>
              <w:jc w:val="center"/>
              <w:rPr>
                <w:rFonts w:cs="Times New Roman" w:hAnsi="Times New Roman" w:ascii="Times New Roman"/>
              </w:rPr>
            </w:pPr>
            <w:r w:rsidRPr="002A1DAB">
              <w:rPr>
                <w:rFonts w:cs="Times New Roman" w:hAnsi="Times New Roman" w:ascii="Times New Roman"/>
              </w:rPr>
              <w:t>9.000,00</w:t>
            </w:r>
          </w:p>
        </w:tc>
        <w:tc>
          <w:tcPr>
            <w:tcW w:type="dxa" w:w="2357"/>
            <w:vAlign w:val="center"/>
          </w:tcPr>
          <w:p w:rsidRDefault="000D74DF" w:rsidP="008A07B4" w:rsidR="008A07B4" w:rsidRPr="00A07909">
            <w:pPr>
              <w:spacing w:lineRule="auto" w:line="276" w:after="200"/>
            </w:pPr>
            <w:r w:rsidRPr="00A07909">
              <w:rPr>
                <w:rFonts w:cs="Times New Roman" w:hAnsi="Times New Roman" w:ascii="Times New Roman"/>
              </w:rPr>
              <w:t>Prijava izvan roka.</w:t>
            </w:r>
          </w:p>
        </w:tc>
      </w:tr>
    </w:tbl>
    <w:p w:rsidRDefault="00E240FA" w:rsidP="00573F7B" w:rsidR="00E240FA" w:rsidRPr="00944F2B">
      <w:pPr>
        <w:ind w:firstLine="720"/>
        <w:jc w:val="both"/>
      </w:pPr>
    </w:p>
    <w:p w:rsidRDefault="009B0968" w:rsidP="00573F7B" w:rsidR="009B0968">
      <w:pPr>
        <w:jc w:val="both"/>
      </w:pPr>
      <w:r w:rsidRPr="00944F2B">
        <w:t xml:space="preserve">kao </w:t>
      </w:r>
      <w:r w:rsidR="00C548BE" w:rsidRPr="00944F2B">
        <w:t>ne</w:t>
      </w:r>
      <w:r w:rsidR="00180097" w:rsidRPr="00944F2B">
        <w:t>pravovremena</w:t>
      </w:r>
      <w:r w:rsidR="00573F7B" w:rsidRPr="00944F2B">
        <w:t>.</w:t>
      </w:r>
    </w:p>
    <w:p w:rsidRDefault="003838E6" w:rsidP="00573F7B" w:rsidR="003838E6">
      <w:pPr>
        <w:jc w:val="both"/>
      </w:pPr>
    </w:p>
    <w:p w:rsidRDefault="00180097" w:rsidP="00573F7B" w:rsidR="00180097" w:rsidRPr="00944F2B">
      <w:pPr>
        <w:jc w:val="both"/>
      </w:pPr>
    </w:p>
    <w:p w:rsidRDefault="00180097" w:rsidP="00180097" w:rsidR="00180097" w:rsidRPr="00944F2B">
      <w:pPr>
        <w:jc w:val="center"/>
      </w:pPr>
      <w:r w:rsidRPr="00944F2B">
        <w:t>Obrazloženje</w:t>
      </w:r>
    </w:p>
    <w:p w:rsidRDefault="00180097" w:rsidP="00180097" w:rsidR="00180097" w:rsidRPr="00944F2B">
      <w:pPr>
        <w:jc w:val="right"/>
      </w:pPr>
    </w:p>
    <w:p w:rsidRDefault="00180097" w:rsidP="00132924" w:rsidR="00180097" w:rsidRPr="00944F2B">
      <w:pPr>
        <w:tabs>
          <w:tab w:pos="9356" w:val="left"/>
        </w:tabs>
        <w:ind w:firstLine="720" w:right="504"/>
        <w:jc w:val="both"/>
      </w:pPr>
      <w:r w:rsidRPr="00944F2B">
        <w:t xml:space="preserve">U predstečajnom  postupku nad dužnikom </w:t>
      </w:r>
      <w:r w:rsidR="009B0968" w:rsidRPr="00944F2B">
        <w:t>TEHNIKA d.d., Zagreb (Grad Zagreb), Ulica grada Vukovara 274, OIB: 73037001250</w:t>
      </w:r>
      <w:r w:rsidRPr="00944F2B">
        <w:t xml:space="preserve">, rješenje o otvaranju predstečajnog postupka objavljeno je na e-Oglasna ploči suda dana </w:t>
      </w:r>
      <w:r w:rsidR="009B0968" w:rsidRPr="00944F2B">
        <w:t>9</w:t>
      </w:r>
      <w:r w:rsidR="00D83CAB" w:rsidRPr="00944F2B">
        <w:t>.</w:t>
      </w:r>
      <w:r w:rsidR="009B0968" w:rsidRPr="00944F2B">
        <w:t xml:space="preserve"> studenoga</w:t>
      </w:r>
      <w:r w:rsidRPr="00944F2B">
        <w:t xml:space="preserve"> 201</w:t>
      </w:r>
      <w:r w:rsidR="009B0968" w:rsidRPr="00944F2B">
        <w:t>8</w:t>
      </w:r>
      <w:r w:rsidRPr="00944F2B">
        <w:t xml:space="preserve">. </w:t>
      </w:r>
      <w:r w:rsidR="009B0968" w:rsidRPr="00944F2B">
        <w:t>(javna objava rješenja).</w:t>
      </w:r>
    </w:p>
    <w:p w:rsidRDefault="00573F7B" w:rsidP="00132924" w:rsidR="00573F7B" w:rsidRPr="00944F2B">
      <w:pPr>
        <w:tabs>
          <w:tab w:pos="9356" w:val="left"/>
        </w:tabs>
        <w:ind w:firstLine="720"/>
        <w:jc w:val="both"/>
      </w:pPr>
    </w:p>
    <w:p w:rsidRDefault="009B0968" w:rsidP="00132924" w:rsidR="009B0968" w:rsidRPr="00944F2B">
      <w:pPr>
        <w:tabs>
          <w:tab w:pos="9356" w:val="left"/>
        </w:tabs>
        <w:ind w:firstLine="720" w:right="504"/>
        <w:jc w:val="both"/>
      </w:pPr>
      <w:r w:rsidRPr="00944F2B">
        <w:t>Vjerovnici navedeni u izreci rješenja podnijeli su prijave izvan roka određenog Rješenjem suda o otvaranju predstečajnog postupka od 9. studenoga 2018. godine</w:t>
      </w:r>
      <w:r w:rsidR="00180097" w:rsidRPr="00944F2B">
        <w:t xml:space="preserve">. </w:t>
      </w:r>
    </w:p>
    <w:p w:rsidRDefault="00180097" w:rsidP="00132924" w:rsidR="00180097" w:rsidRPr="00944F2B">
      <w:pPr>
        <w:tabs>
          <w:tab w:pos="9356" w:val="left"/>
        </w:tabs>
        <w:ind w:firstLine="720"/>
        <w:jc w:val="both"/>
      </w:pPr>
    </w:p>
    <w:p w:rsidRDefault="00180097" w:rsidP="00132924" w:rsidR="00180097" w:rsidRPr="00944F2B">
      <w:pPr>
        <w:tabs>
          <w:tab w:pos="9356" w:val="left"/>
        </w:tabs>
        <w:ind w:firstLine="720" w:right="504"/>
        <w:jc w:val="both"/>
      </w:pPr>
      <w:r w:rsidRPr="00944F2B">
        <w:t xml:space="preserve">Prema odredbi članka 34. stavak 1. podstavak drugi  Stečajnog zakona (N.N.br.71/15  dalje: SZ) u vezi članka 37. stavak 1. Zakona o izmjenama i dopunama stečajnog zakona (N.N.br.104/17), rješenje o otvaranju predstečajnog postupka osobito mora sadržavati  poziv vjerovnicima da nadležnoj Financijskoj agenciji, </w:t>
      </w:r>
      <w:r w:rsidRPr="00944F2B">
        <w:rPr>
          <w:u w:val="single"/>
        </w:rPr>
        <w:t>u roku od 21 dana od dana dostave ovog rješenja na stranici e-Oglasna ploča (Rješenje objavljeno na stranici E Oglasna ploča 27. ožujka 2018.)</w:t>
      </w:r>
      <w:r w:rsidRPr="00944F2B">
        <w:t xml:space="preserve">, prijave svoje tražbine, a prema odredbi stavak 4. istog članka SZ-a rješenje o otvaranju predstečajnog postupka i plan restrukturiranja objaviti će se na mrežnoj stranici  e-Oglasna ploča sudova. </w:t>
      </w:r>
    </w:p>
    <w:p w:rsidRDefault="00D83CAB" w:rsidP="00132924" w:rsidR="00D83CAB" w:rsidRPr="00944F2B">
      <w:pPr>
        <w:tabs>
          <w:tab w:pos="9356" w:val="left"/>
        </w:tabs>
        <w:ind w:firstLine="720"/>
        <w:jc w:val="both"/>
      </w:pPr>
    </w:p>
    <w:p w:rsidRDefault="00180097" w:rsidP="00132924" w:rsidR="00180097" w:rsidRPr="00944F2B">
      <w:pPr>
        <w:tabs>
          <w:tab w:pos="9356" w:val="left"/>
        </w:tabs>
        <w:ind w:firstLine="720" w:right="504"/>
        <w:jc w:val="both"/>
      </w:pPr>
      <w:r w:rsidRPr="00944F2B">
        <w:t>Člankom 36. stavak 6. SZ-a propisano je kako će sud prijave tražbine podnesene nakon isteka roka za prijavljivanje  odbaciti rješenjem.</w:t>
      </w:r>
    </w:p>
    <w:p w:rsidRDefault="00180097" w:rsidP="00132924" w:rsidR="00180097" w:rsidRPr="00944F2B">
      <w:pPr>
        <w:tabs>
          <w:tab w:pos="9356" w:val="left"/>
        </w:tabs>
        <w:ind w:firstLine="720"/>
        <w:jc w:val="both"/>
      </w:pPr>
    </w:p>
    <w:p w:rsidRDefault="00180097" w:rsidP="00132924" w:rsidR="00904E39" w:rsidRPr="00944F2B">
      <w:pPr>
        <w:pStyle w:val="BodyText21"/>
        <w:tabs>
          <w:tab w:pos="9356" w:val="left"/>
        </w:tabs>
        <w:ind w:firstLine="708" w:right="504" w:left="0"/>
        <w:rPr>
          <w:rFonts w:hAnsi="Times New Roman" w:ascii="Times New Roman"/>
        </w:rPr>
      </w:pPr>
      <w:r w:rsidRPr="00944F2B">
        <w:rPr>
          <w:rFonts w:hAnsi="Times New Roman" w:ascii="Times New Roman"/>
        </w:rPr>
        <w:t xml:space="preserve">Kako </w:t>
      </w:r>
      <w:r w:rsidR="000103AD" w:rsidRPr="00944F2B">
        <w:rPr>
          <w:rFonts w:hAnsi="Times New Roman" w:ascii="Times New Roman"/>
        </w:rPr>
        <w:t>su</w:t>
      </w:r>
      <w:r w:rsidRPr="00944F2B">
        <w:rPr>
          <w:rFonts w:hAnsi="Times New Roman" w:ascii="Times New Roman"/>
        </w:rPr>
        <w:t>,</w:t>
      </w:r>
      <w:r w:rsidR="000103AD" w:rsidRPr="00944F2B">
        <w:rPr>
          <w:rFonts w:hAnsi="Times New Roman" w:ascii="Times New Roman"/>
        </w:rPr>
        <w:t xml:space="preserve"> u izreci navedeni vjerovnici</w:t>
      </w:r>
      <w:r w:rsidRPr="00944F2B">
        <w:rPr>
          <w:rFonts w:hAnsi="Times New Roman" w:ascii="Times New Roman"/>
        </w:rPr>
        <w:t>, prijav</w:t>
      </w:r>
      <w:r w:rsidR="000103AD" w:rsidRPr="00944F2B">
        <w:rPr>
          <w:rFonts w:hAnsi="Times New Roman" w:ascii="Times New Roman"/>
        </w:rPr>
        <w:t>e</w:t>
      </w:r>
      <w:r w:rsidRPr="00944F2B">
        <w:rPr>
          <w:rFonts w:hAnsi="Times New Roman" w:ascii="Times New Roman"/>
        </w:rPr>
        <w:t xml:space="preserve"> tražbin</w:t>
      </w:r>
      <w:r w:rsidR="000103AD" w:rsidRPr="00944F2B">
        <w:rPr>
          <w:rFonts w:hAnsi="Times New Roman" w:ascii="Times New Roman"/>
        </w:rPr>
        <w:t>a</w:t>
      </w:r>
      <w:r w:rsidRPr="00944F2B">
        <w:rPr>
          <w:rFonts w:hAnsi="Times New Roman" w:ascii="Times New Roman"/>
        </w:rPr>
        <w:t xml:space="preserve"> pod</w:t>
      </w:r>
      <w:r w:rsidR="000103AD" w:rsidRPr="00944F2B">
        <w:rPr>
          <w:rFonts w:hAnsi="Times New Roman" w:ascii="Times New Roman"/>
        </w:rPr>
        <w:t>nijeli</w:t>
      </w:r>
      <w:r w:rsidRPr="00944F2B">
        <w:rPr>
          <w:rFonts w:hAnsi="Times New Roman" w:ascii="Times New Roman"/>
        </w:rPr>
        <w:t xml:space="preserve"> Financijskoj agenciji izvan roka od 21 dana računajući od dana dostave (8 dana) rješenja o otvaranju predstečajnog postupka  na e-Oglasna ploča sudova (članak  34. stavak 1. podstavak drugi  i stavak 4. i</w:t>
      </w:r>
      <w:r w:rsidR="00D261B6" w:rsidRPr="00944F2B">
        <w:rPr>
          <w:rFonts w:hAnsi="Times New Roman" w:ascii="Times New Roman"/>
        </w:rPr>
        <w:t>stog članka SZ-a), to je iste</w:t>
      </w:r>
      <w:r w:rsidRPr="00944F2B">
        <w:rPr>
          <w:rFonts w:hAnsi="Times New Roman" w:ascii="Times New Roman"/>
        </w:rPr>
        <w:t xml:space="preserve"> prijav</w:t>
      </w:r>
      <w:r w:rsidR="00D261B6" w:rsidRPr="00944F2B">
        <w:rPr>
          <w:rFonts w:hAnsi="Times New Roman" w:ascii="Times New Roman"/>
        </w:rPr>
        <w:t>e</w:t>
      </w:r>
      <w:r w:rsidRPr="00944F2B">
        <w:rPr>
          <w:rFonts w:hAnsi="Times New Roman" w:ascii="Times New Roman"/>
        </w:rPr>
        <w:t xml:space="preserve"> tražbin</w:t>
      </w:r>
      <w:r w:rsidR="00D261B6" w:rsidRPr="00944F2B">
        <w:rPr>
          <w:rFonts w:hAnsi="Times New Roman" w:ascii="Times New Roman"/>
        </w:rPr>
        <w:t>a</w:t>
      </w:r>
      <w:r w:rsidRPr="00944F2B">
        <w:rPr>
          <w:rFonts w:hAnsi="Times New Roman" w:ascii="Times New Roman"/>
        </w:rPr>
        <w:t xml:space="preserve"> temeljem odredbi članka 36. </w:t>
      </w:r>
      <w:r w:rsidR="00EC316C" w:rsidRPr="00944F2B">
        <w:rPr>
          <w:rFonts w:hAnsi="Times New Roman" w:ascii="Times New Roman"/>
        </w:rPr>
        <w:t xml:space="preserve">stavak 6. </w:t>
      </w:r>
      <w:r w:rsidR="00D261B6" w:rsidRPr="00944F2B">
        <w:rPr>
          <w:rFonts w:hAnsi="Times New Roman" w:ascii="Times New Roman"/>
        </w:rPr>
        <w:t>SZ-a trebalo odbaciti kao nepravovremene.</w:t>
      </w:r>
    </w:p>
    <w:p w:rsidRDefault="00D261B6" w:rsidP="00132924" w:rsidR="00D261B6" w:rsidRPr="00944F2B">
      <w:pPr>
        <w:pStyle w:val="BodyText21"/>
        <w:tabs>
          <w:tab w:pos="9356" w:val="left"/>
        </w:tabs>
        <w:ind w:firstLine="708" w:left="0"/>
        <w:rPr>
          <w:rFonts w:hAnsi="Times New Roman" w:ascii="Times New Roman"/>
        </w:rPr>
      </w:pPr>
    </w:p>
    <w:p w:rsidRDefault="00D261B6" w:rsidP="00132924" w:rsidR="00D261B6" w:rsidRPr="00944F2B">
      <w:pPr>
        <w:pStyle w:val="BodyText21"/>
        <w:tabs>
          <w:tab w:pos="9356" w:val="left"/>
        </w:tabs>
        <w:ind w:firstLine="708" w:left="0"/>
        <w:rPr>
          <w:rFonts w:hAnsi="Times New Roman" w:ascii="Times New Roman"/>
          <w:szCs w:val="24"/>
        </w:rPr>
      </w:pPr>
      <w:r w:rsidRPr="00944F2B">
        <w:rPr>
          <w:rFonts w:hAnsi="Times New Roman" w:ascii="Times New Roman"/>
        </w:rPr>
        <w:t>Slijedom navedenoga odlučeno je kao u izreci.</w:t>
      </w:r>
    </w:p>
    <w:tbl>
      <w:tblPr>
        <w:tblW w:type="pct" w:w="338"/>
        <w:tblCellSpacing w:type="dxa" w:w="0"/>
        <w:tblInd w:type="dxa" w:w="-60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308"/>
        <w:gridCol w:w="388"/>
      </w:tblGrid>
      <w:tr w:rsidTr="00E04C58" w:rsidR="00944F2B" w:rsidRPr="00944F2B">
        <w:trPr>
          <w:trHeight w:val="174"/>
          <w:tblCellSpacing w:type="dxa" w:w="0"/>
        </w:trPr>
        <w:tc>
          <w:tcPr>
            <w:tcW w:type="dxa" w:w="290"/>
            <w:tcMar>
              <w:top w:type="dxa" w:w="0"/>
              <w:left w:type="dxa" w:w="0"/>
              <w:bottom w:type="dxa" w:w="0"/>
              <w:right w:type="dxa" w:w="0"/>
            </w:tcMar>
            <w:hideMark/>
          </w:tcPr>
          <w:p w:rsidRDefault="00904E39" w:rsidP="00E04C58" w:rsidR="00904E39" w:rsidRPr="00944F2B">
            <w:pPr>
              <w:jc w:val="center"/>
              <w:rPr>
                <w:rFonts w:hAnsi="Trebuchet MS" w:ascii="Trebuchet MS"/>
                <w:sz w:val="17"/>
                <w:szCs w:val="17"/>
              </w:rPr>
            </w:pPr>
          </w:p>
        </w:tc>
        <w:tc>
          <w:tcPr>
            <w:tcW w:type="dxa" w:w="366"/>
            <w:tcMar>
              <w:top w:type="dxa" w:w="0"/>
              <w:left w:type="dxa" w:w="0"/>
              <w:bottom w:type="dxa" w:w="0"/>
              <w:right w:type="dxa" w:w="300"/>
            </w:tcMar>
            <w:hideMark/>
          </w:tcPr>
          <w:p w:rsidRDefault="00904E39" w:rsidP="00E04C58" w:rsidR="00904E39" w:rsidRPr="00944F2B">
            <w:pPr>
              <w:rPr>
                <w:rFonts w:hAnsi="Trebuchet MS" w:ascii="Trebuchet MS"/>
              </w:rPr>
            </w:pPr>
          </w:p>
        </w:tc>
      </w:tr>
    </w:tbl>
    <w:p w:rsidRDefault="00573F7B" w:rsidP="00904E39" w:rsidR="00573F7B" w:rsidRPr="00944F2B">
      <w:pPr>
        <w:numPr>
          <w:ilvl w:val="12"/>
          <w:numId w:val="0"/>
        </w:numPr>
        <w:jc w:val="center"/>
      </w:pPr>
    </w:p>
    <w:p w:rsidRDefault="00904E39" w:rsidP="00904E39" w:rsidR="00904E39" w:rsidRPr="00944F2B">
      <w:pPr>
        <w:numPr>
          <w:ilvl w:val="12"/>
          <w:numId w:val="0"/>
        </w:numPr>
        <w:jc w:val="center"/>
      </w:pPr>
      <w:r w:rsidRPr="00944F2B">
        <w:t>U  Zagrebu,</w:t>
      </w:r>
      <w:r w:rsidR="000103AD" w:rsidRPr="00944F2B">
        <w:t xml:space="preserve"> 12</w:t>
      </w:r>
      <w:r w:rsidRPr="00944F2B">
        <w:t>.</w:t>
      </w:r>
      <w:r w:rsidR="000103AD" w:rsidRPr="00944F2B">
        <w:t xml:space="preserve"> lipnja</w:t>
      </w:r>
      <w:r w:rsidRPr="00944F2B">
        <w:t xml:space="preserve"> 201</w:t>
      </w:r>
      <w:r w:rsidR="000103AD" w:rsidRPr="00944F2B">
        <w:t>9</w:t>
      </w:r>
      <w:r w:rsidRPr="00944F2B">
        <w:t>. godine</w:t>
      </w:r>
    </w:p>
    <w:p w:rsidRDefault="00904E39" w:rsidP="004A2B88" w:rsidR="00573F7B" w:rsidRPr="004A2B88">
      <w:pPr>
        <w:pStyle w:val="Tijeloteksta"/>
        <w:ind w:left="5760"/>
      </w:pPr>
      <w:r w:rsidRPr="00944F2B">
        <w:tab/>
      </w:r>
    </w:p>
    <w:p w:rsidRDefault="00C34FE3" w:rsidP="004A2B88" w:rsidR="00C34FE3" w:rsidRPr="00944F2B">
      <w:pPr>
        <w:pStyle w:val="Podnaslov"/>
        <w:ind w:firstLine="708" w:left="7080"/>
        <w:rPr>
          <w:rFonts w:hAnsi="Times New Roman" w:ascii="Times New Roman"/>
          <w:b w:val="false"/>
          <w:color w:val="auto"/>
          <w:szCs w:val="24"/>
        </w:rPr>
      </w:pPr>
      <w:r w:rsidRPr="00944F2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34FE3" w:rsidP="004A2B88" w:rsidR="00CF23BB" w:rsidRPr="00944F2B">
      <w:pPr>
        <w:pStyle w:val="Podnaslov"/>
        <w:ind w:firstLine="708" w:left="7080"/>
        <w:rPr>
          <w:rFonts w:hAnsi="Times New Roman" w:ascii="Times New Roman"/>
          <w:b w:val="false"/>
          <w:color w:val="auto"/>
          <w:szCs w:val="24"/>
        </w:rPr>
      </w:pPr>
      <w:r w:rsidRPr="00944F2B">
        <w:rPr>
          <w:rFonts w:hAnsi="Times New Roman" w:ascii="Times New Roman"/>
          <w:b w:val="false"/>
          <w:color w:val="auto"/>
          <w:szCs w:val="24"/>
        </w:rPr>
        <w:t>Nikola Ribarić</w:t>
      </w:r>
      <w:r w:rsidR="003838E6">
        <w:rPr>
          <w:rFonts w:hAnsi="Times New Roman" w:ascii="Times New Roman"/>
          <w:b w:val="false"/>
          <w:color w:val="auto"/>
          <w:szCs w:val="24"/>
        </w:rPr>
        <w:t>, v.r.</w:t>
      </w:r>
      <w:r w:rsidRPr="00944F2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04E39" w:rsidP="00904E39" w:rsidR="00904E3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44F2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3838E6">
        <w:rPr>
          <w:rFonts w:hAnsi="Times New Roman" w:ascii="Times New Roman"/>
          <w:b w:val="false"/>
          <w:color w:val="auto"/>
          <w:szCs w:val="24"/>
        </w:rPr>
        <w:t>Za točnost otpravka – ovlašteni službenik</w:t>
      </w:r>
    </w:p>
    <w:p w:rsidRDefault="003838E6" w:rsidP="003838E6" w:rsidR="003838E6" w:rsidRPr="00944F2B">
      <w:pPr>
        <w:pStyle w:val="Podnaslov"/>
        <w:ind w:firstLine="708" w:left="70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4A2B88" w:rsidP="00904E39" w:rsidR="004A2B88">
      <w:pPr>
        <w:numPr>
          <w:ilvl w:val="12"/>
          <w:numId w:val="0"/>
        </w:numPr>
        <w:jc w:val="both"/>
        <w:rPr>
          <w:lang w:eastAsia="hr-HR"/>
        </w:rPr>
      </w:pPr>
    </w:p>
    <w:p w:rsidRDefault="00904E39" w:rsidP="00904E39" w:rsidR="00904E39" w:rsidRPr="00944F2B">
      <w:pPr>
        <w:numPr>
          <w:ilvl w:val="12"/>
          <w:numId w:val="0"/>
        </w:numPr>
        <w:jc w:val="both"/>
      </w:pPr>
      <w:r w:rsidRPr="00944F2B">
        <w:t>UPUTA O PRAVNOM LIJEKU :</w:t>
      </w:r>
    </w:p>
    <w:p w:rsidRDefault="00904E39" w:rsidP="003838E6" w:rsidR="004A0C13" w:rsidRPr="00944F2B">
      <w:pPr>
        <w:numPr>
          <w:ilvl w:val="12"/>
          <w:numId w:val="0"/>
        </w:numPr>
        <w:jc w:val="both"/>
      </w:pPr>
      <w:r w:rsidRPr="00944F2B">
        <w:t>Protiv ovog rješenja, nezadovoljna stranka može uložiti žalbu Visokom trgovačkom sudu Republike Hrvatske u roku od 8 dana od dostave, a ulaže se putem ovog suda u 2 primjerka. Dostava se smatra obavljenom istekom osmoga dana od dana objave pismena na mrežnoj stranici e-Oglasna ploča sudova</w:t>
      </w:r>
      <w:r w:rsidR="004A2B88">
        <w:t xml:space="preserve"> po primitku rješenja.</w:t>
      </w:r>
      <w:r w:rsidR="003838E6" w:rsidRPr="00944F2B">
        <w:t xml:space="preserve"> </w:t>
      </w:r>
    </w:p>
    <w:sectPr w:rsidSect="003838E6" w:rsidR="004A0C13" w:rsidRPr="00944F2B">
      <w:headerReference w:type="even" r:id="rId11"/>
      <w:headerReference w:type="default" r:id="rId12"/>
      <w:pgSz w:h="15840" w:w="12240"/>
      <w:pgMar w:gutter="0" w:footer="709" w:header="709" w:left="1622" w:bottom="567" w:right="616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38E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E7A6B" w:rsidP="00585191" w:rsidR="006E62F6">
    <w:r>
      <w:tab/>
    </w:r>
    <w:r>
      <w:tab/>
    </w:r>
    <w:r>
      <w:tab/>
    </w:r>
    <w:r>
      <w:tab/>
    </w:r>
    <w:r w:rsidR="00D5118C">
      <w:tab/>
    </w:r>
    <w:r w:rsidR="00D5118C">
      <w:tab/>
    </w:r>
    <w:r w:rsidR="00D5118C">
      <w:tab/>
    </w:r>
    <w:r w:rsidR="00D5118C">
      <w:tab/>
    </w:r>
    <w:r w:rsidR="00D5118C">
      <w:tab/>
    </w:r>
    <w:r w:rsidR="006A4EFC">
      <w:t xml:space="preserve">                       </w:t>
    </w:r>
    <w:r>
      <w:t>72</w:t>
    </w:r>
    <w:r w:rsidR="006A4EFC">
      <w:t>. St</w:t>
    </w:r>
    <w:r w:rsidR="006E62F6">
      <w:t>-</w:t>
    </w:r>
    <w:r w:rsidR="00E240FA">
      <w:t>2481/2018</w:t>
    </w:r>
    <w:r w:rsidR="006A4EFC">
      <w:t>-198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4">
    <w:nsid w:val="7F2C1637"/>
    <w:multiLevelType w:val="hybridMultilevel"/>
    <w:tmpl w:val="5BAE79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03AD"/>
    <w:rsid w:val="000149C1"/>
    <w:rsid w:val="0002413B"/>
    <w:rsid w:val="0003273A"/>
    <w:rsid w:val="0003636D"/>
    <w:rsid w:val="00045A02"/>
    <w:rsid w:val="00065FA4"/>
    <w:rsid w:val="00073D97"/>
    <w:rsid w:val="000753A1"/>
    <w:rsid w:val="000810CE"/>
    <w:rsid w:val="00082D64"/>
    <w:rsid w:val="00084517"/>
    <w:rsid w:val="000846DF"/>
    <w:rsid w:val="000945BB"/>
    <w:rsid w:val="00095A28"/>
    <w:rsid w:val="00096C10"/>
    <w:rsid w:val="000A7D42"/>
    <w:rsid w:val="000D74DF"/>
    <w:rsid w:val="000D7DD4"/>
    <w:rsid w:val="000F0FE6"/>
    <w:rsid w:val="00104573"/>
    <w:rsid w:val="001101D7"/>
    <w:rsid w:val="00112995"/>
    <w:rsid w:val="00132924"/>
    <w:rsid w:val="00135666"/>
    <w:rsid w:val="001423CB"/>
    <w:rsid w:val="00142CB2"/>
    <w:rsid w:val="00153D80"/>
    <w:rsid w:val="00180097"/>
    <w:rsid w:val="00183C92"/>
    <w:rsid w:val="00184FD1"/>
    <w:rsid w:val="0018613F"/>
    <w:rsid w:val="0018680C"/>
    <w:rsid w:val="00194D75"/>
    <w:rsid w:val="001B1090"/>
    <w:rsid w:val="001B29F1"/>
    <w:rsid w:val="001B2AD1"/>
    <w:rsid w:val="001C6A50"/>
    <w:rsid w:val="001D7C1D"/>
    <w:rsid w:val="001E68CB"/>
    <w:rsid w:val="001F0652"/>
    <w:rsid w:val="00201F56"/>
    <w:rsid w:val="00220063"/>
    <w:rsid w:val="002841E8"/>
    <w:rsid w:val="002A1DAB"/>
    <w:rsid w:val="002C1B18"/>
    <w:rsid w:val="002C4A56"/>
    <w:rsid w:val="002D3143"/>
    <w:rsid w:val="00303D94"/>
    <w:rsid w:val="00311D3C"/>
    <w:rsid w:val="00314E71"/>
    <w:rsid w:val="00320F5B"/>
    <w:rsid w:val="003211C0"/>
    <w:rsid w:val="00323651"/>
    <w:rsid w:val="00341FC1"/>
    <w:rsid w:val="00366CB2"/>
    <w:rsid w:val="00374A4B"/>
    <w:rsid w:val="003838E6"/>
    <w:rsid w:val="003B213D"/>
    <w:rsid w:val="003C74E5"/>
    <w:rsid w:val="003C7F9B"/>
    <w:rsid w:val="003D584E"/>
    <w:rsid w:val="003E03F2"/>
    <w:rsid w:val="003E6C76"/>
    <w:rsid w:val="004000E1"/>
    <w:rsid w:val="0040153A"/>
    <w:rsid w:val="00402894"/>
    <w:rsid w:val="00413E00"/>
    <w:rsid w:val="004230A4"/>
    <w:rsid w:val="0042407B"/>
    <w:rsid w:val="00433D3A"/>
    <w:rsid w:val="0044785E"/>
    <w:rsid w:val="00456295"/>
    <w:rsid w:val="0046103E"/>
    <w:rsid w:val="00471BD2"/>
    <w:rsid w:val="00494008"/>
    <w:rsid w:val="004A0C13"/>
    <w:rsid w:val="004A2B88"/>
    <w:rsid w:val="004A7644"/>
    <w:rsid w:val="004B42D1"/>
    <w:rsid w:val="004B5A8C"/>
    <w:rsid w:val="004B7496"/>
    <w:rsid w:val="004C6111"/>
    <w:rsid w:val="004C6263"/>
    <w:rsid w:val="004D51BB"/>
    <w:rsid w:val="004D5370"/>
    <w:rsid w:val="004D575A"/>
    <w:rsid w:val="004F10C0"/>
    <w:rsid w:val="004F2612"/>
    <w:rsid w:val="004F440D"/>
    <w:rsid w:val="004F5A91"/>
    <w:rsid w:val="004F6361"/>
    <w:rsid w:val="00503716"/>
    <w:rsid w:val="00507EAF"/>
    <w:rsid w:val="00525A5B"/>
    <w:rsid w:val="00535AB3"/>
    <w:rsid w:val="0055111B"/>
    <w:rsid w:val="00552AAE"/>
    <w:rsid w:val="00554285"/>
    <w:rsid w:val="005641BE"/>
    <w:rsid w:val="00573F7B"/>
    <w:rsid w:val="00575044"/>
    <w:rsid w:val="00585191"/>
    <w:rsid w:val="00586060"/>
    <w:rsid w:val="005A14BE"/>
    <w:rsid w:val="005A26E1"/>
    <w:rsid w:val="005A3656"/>
    <w:rsid w:val="005B4DE4"/>
    <w:rsid w:val="005B5614"/>
    <w:rsid w:val="005C5DB0"/>
    <w:rsid w:val="005E482A"/>
    <w:rsid w:val="005F2E2B"/>
    <w:rsid w:val="00603E96"/>
    <w:rsid w:val="00604F85"/>
    <w:rsid w:val="00623AF3"/>
    <w:rsid w:val="00626B8D"/>
    <w:rsid w:val="00640AE2"/>
    <w:rsid w:val="00656AB1"/>
    <w:rsid w:val="006852CE"/>
    <w:rsid w:val="00695406"/>
    <w:rsid w:val="00696016"/>
    <w:rsid w:val="006A4EFC"/>
    <w:rsid w:val="006C17E9"/>
    <w:rsid w:val="006C6D31"/>
    <w:rsid w:val="006C7720"/>
    <w:rsid w:val="006D229E"/>
    <w:rsid w:val="006D38E8"/>
    <w:rsid w:val="006D5AB7"/>
    <w:rsid w:val="006E5229"/>
    <w:rsid w:val="006E62F6"/>
    <w:rsid w:val="006E7FA0"/>
    <w:rsid w:val="006F2E2D"/>
    <w:rsid w:val="007042D2"/>
    <w:rsid w:val="00726D0A"/>
    <w:rsid w:val="00742B84"/>
    <w:rsid w:val="00754E3C"/>
    <w:rsid w:val="00782D08"/>
    <w:rsid w:val="00782DA4"/>
    <w:rsid w:val="00787AFA"/>
    <w:rsid w:val="007B7CA2"/>
    <w:rsid w:val="007D150F"/>
    <w:rsid w:val="007E5232"/>
    <w:rsid w:val="007F3ABC"/>
    <w:rsid w:val="007F5CBE"/>
    <w:rsid w:val="007F6016"/>
    <w:rsid w:val="008028AB"/>
    <w:rsid w:val="0080302D"/>
    <w:rsid w:val="00804268"/>
    <w:rsid w:val="00806934"/>
    <w:rsid w:val="008104AB"/>
    <w:rsid w:val="00833454"/>
    <w:rsid w:val="00836780"/>
    <w:rsid w:val="00850167"/>
    <w:rsid w:val="0085489D"/>
    <w:rsid w:val="00856344"/>
    <w:rsid w:val="0086311F"/>
    <w:rsid w:val="00865F7D"/>
    <w:rsid w:val="00873338"/>
    <w:rsid w:val="00873C16"/>
    <w:rsid w:val="00894787"/>
    <w:rsid w:val="0089542C"/>
    <w:rsid w:val="008A07B4"/>
    <w:rsid w:val="008A55DD"/>
    <w:rsid w:val="008E1AEF"/>
    <w:rsid w:val="008E29C7"/>
    <w:rsid w:val="008F3C55"/>
    <w:rsid w:val="008F4ADF"/>
    <w:rsid w:val="00904E39"/>
    <w:rsid w:val="00906F71"/>
    <w:rsid w:val="00913CC5"/>
    <w:rsid w:val="00915334"/>
    <w:rsid w:val="009376C9"/>
    <w:rsid w:val="00944F2B"/>
    <w:rsid w:val="00957DDA"/>
    <w:rsid w:val="00981625"/>
    <w:rsid w:val="009903DB"/>
    <w:rsid w:val="00996195"/>
    <w:rsid w:val="009B0968"/>
    <w:rsid w:val="009C3707"/>
    <w:rsid w:val="009C66AF"/>
    <w:rsid w:val="009E15D8"/>
    <w:rsid w:val="009E7A6B"/>
    <w:rsid w:val="00A00231"/>
    <w:rsid w:val="00A0286F"/>
    <w:rsid w:val="00A0396E"/>
    <w:rsid w:val="00A07909"/>
    <w:rsid w:val="00A22919"/>
    <w:rsid w:val="00A30565"/>
    <w:rsid w:val="00A53CF0"/>
    <w:rsid w:val="00A545CD"/>
    <w:rsid w:val="00A56653"/>
    <w:rsid w:val="00A65A28"/>
    <w:rsid w:val="00A73B0F"/>
    <w:rsid w:val="00A817BE"/>
    <w:rsid w:val="00A97C8F"/>
    <w:rsid w:val="00AB1F0A"/>
    <w:rsid w:val="00AB58E3"/>
    <w:rsid w:val="00AB7096"/>
    <w:rsid w:val="00AD6820"/>
    <w:rsid w:val="00AF4D65"/>
    <w:rsid w:val="00B131F0"/>
    <w:rsid w:val="00B13F51"/>
    <w:rsid w:val="00B14486"/>
    <w:rsid w:val="00B15BF0"/>
    <w:rsid w:val="00B34530"/>
    <w:rsid w:val="00B42369"/>
    <w:rsid w:val="00B445DF"/>
    <w:rsid w:val="00B47C1D"/>
    <w:rsid w:val="00B65819"/>
    <w:rsid w:val="00B86AA5"/>
    <w:rsid w:val="00BC21E9"/>
    <w:rsid w:val="00BC72A8"/>
    <w:rsid w:val="00BC7B0F"/>
    <w:rsid w:val="00BD4955"/>
    <w:rsid w:val="00BD5BFF"/>
    <w:rsid w:val="00BE1970"/>
    <w:rsid w:val="00BE210E"/>
    <w:rsid w:val="00BE7FFA"/>
    <w:rsid w:val="00BF15A9"/>
    <w:rsid w:val="00BF7B20"/>
    <w:rsid w:val="00C22FB5"/>
    <w:rsid w:val="00C25555"/>
    <w:rsid w:val="00C34FE3"/>
    <w:rsid w:val="00C35BF1"/>
    <w:rsid w:val="00C548BE"/>
    <w:rsid w:val="00C558DE"/>
    <w:rsid w:val="00C657A5"/>
    <w:rsid w:val="00C73C08"/>
    <w:rsid w:val="00C838B1"/>
    <w:rsid w:val="00C8717C"/>
    <w:rsid w:val="00C93F9B"/>
    <w:rsid w:val="00CA7873"/>
    <w:rsid w:val="00CA7CFE"/>
    <w:rsid w:val="00CD09E2"/>
    <w:rsid w:val="00CE29F2"/>
    <w:rsid w:val="00CE75B7"/>
    <w:rsid w:val="00CF23BB"/>
    <w:rsid w:val="00CF28C5"/>
    <w:rsid w:val="00D03905"/>
    <w:rsid w:val="00D1401A"/>
    <w:rsid w:val="00D261B6"/>
    <w:rsid w:val="00D33ACA"/>
    <w:rsid w:val="00D42964"/>
    <w:rsid w:val="00D452A3"/>
    <w:rsid w:val="00D5118C"/>
    <w:rsid w:val="00D53EC5"/>
    <w:rsid w:val="00D8323F"/>
    <w:rsid w:val="00D83CAB"/>
    <w:rsid w:val="00D91CEA"/>
    <w:rsid w:val="00DA6080"/>
    <w:rsid w:val="00DA72C1"/>
    <w:rsid w:val="00DB0094"/>
    <w:rsid w:val="00DB6251"/>
    <w:rsid w:val="00DD78D6"/>
    <w:rsid w:val="00DE7C84"/>
    <w:rsid w:val="00E02326"/>
    <w:rsid w:val="00E23F05"/>
    <w:rsid w:val="00E240FA"/>
    <w:rsid w:val="00E3002E"/>
    <w:rsid w:val="00E33446"/>
    <w:rsid w:val="00E3369C"/>
    <w:rsid w:val="00E371BF"/>
    <w:rsid w:val="00E45845"/>
    <w:rsid w:val="00E56134"/>
    <w:rsid w:val="00E72B86"/>
    <w:rsid w:val="00E914F3"/>
    <w:rsid w:val="00E960BB"/>
    <w:rsid w:val="00E96B74"/>
    <w:rsid w:val="00EA24FC"/>
    <w:rsid w:val="00EA751C"/>
    <w:rsid w:val="00EB0FA7"/>
    <w:rsid w:val="00EC316C"/>
    <w:rsid w:val="00EC4EE8"/>
    <w:rsid w:val="00EC6C38"/>
    <w:rsid w:val="00ED3B98"/>
    <w:rsid w:val="00EE020E"/>
    <w:rsid w:val="00F24F8F"/>
    <w:rsid w:val="00F331DF"/>
    <w:rsid w:val="00F34043"/>
    <w:rsid w:val="00F54281"/>
    <w:rsid w:val="00F55116"/>
    <w:rsid w:val="00F55B00"/>
    <w:rsid w:val="00F70A23"/>
    <w:rsid w:val="00F753F1"/>
    <w:rsid w:val="00F84501"/>
    <w:rsid w:val="00F906F5"/>
    <w:rsid w:val="00F910F7"/>
    <w:rsid w:val="00F9357B"/>
    <w:rsid w:val="00FA3BBC"/>
    <w:rsid w:val="00FD24B4"/>
    <w:rsid w:val="00FE2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3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F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F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F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F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F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BodyText21" w:type="paragraph">
    <w:name w:val="Body Text 21"/>
    <w:basedOn w:val="Normal"/>
    <w:rsid w:val="00A3056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  <w:lang w:eastAsia="hr-HR"/>
    </w:rPr>
  </w:style>
  <w:style w:styleId="Reetkatablice" w:type="table">
    <w:name w:val="Table Grid"/>
    <w:basedOn w:val="Obinatablica"/>
    <w:uiPriority w:val="39"/>
    <w:rsid w:val="00A07909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AB1F0A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iPriority="3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F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F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F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F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F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BodyText21" w:type="paragraph">
    <w:name w:val="Body Text 21"/>
    <w:basedOn w:val="Normal"/>
    <w:rsid w:val="00A3056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  <w:lang w:eastAsia="hr-HR"/>
    </w:rPr>
  </w:style>
  <w:style w:styleId="Reetkatablice" w:type="table">
    <w:name w:val="Table Grid"/>
    <w:basedOn w:val="Obinatablica"/>
    <w:uiPriority w:val="39"/>
    <w:rsid w:val="00A07909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AB1F0A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549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525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27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78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619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583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102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910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965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7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96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714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751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529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490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053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27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5490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2019.</izvorni_sadrzaj>
    <derivirana_varijabla naziv="DomainObject.DatumDonosenjaOdluke_1">12.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2481</izvorni_sadrzaj>
    <derivirana_varijabla naziv="DomainObject.Predmet.Broj_1">2481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St-2481/2018</izvorni_sadrzaj>
    <derivirana_varijabla naziv="DomainObject.Predmet.OznakaBroj_1">St-2481/2018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TEHNIKA d.d.</izvorni_sadrzaj>
    <derivirana_varijabla naziv="DomainObject.Predmet.ProtustrankaFormated_1">  TEHNIKA d.d.</derivirana_varijabla>
  </DomainObject.Predmet.ProtustrankaFormated>
  <DomainObject.Predmet.ProtustrankaFormatedOIB>
    <izvorni_sadrzaj>  TEHNIKA d.d., OIB 73037001250</izvorni_sadrzaj>
    <derivirana_varijabla naziv="DomainObject.Predmet.ProtustrankaFormatedOIB_1">  TEHNIKA d.d., OIB 73037001250</derivirana_varijabla>
  </DomainObject.Predmet.ProtustrankaFormatedOIB>
  <DomainObject.Predmet.ProtustrankaFormatedWithAdress>
    <izvorni_sadrzaj> TEHNIKA d.d., Ulica grada Vukovara 274, 10000 Zagreb</izvorni_sadrzaj>
    <derivirana_varijabla naziv="DomainObject.Predmet.ProtustrankaFormatedWithAdress_1"> TEHNIKA d.d., Ulica grada Vukovara 274, 10000 Zagreb</derivirana_varijabla>
  </DomainObject.Predmet.ProtustrankaFormatedWithAdress>
  <DomainObject.Predmet.ProtustrankaFormatedWithAdressOIB>
    <izvorni_sadrzaj> TEHNIKA d.d., OIB 73037001250, Ulica grada Vukovara 274, 10000 Zagreb</izvorni_sadrzaj>
    <derivirana_varijabla naziv="DomainObject.Predmet.ProtustrankaFormatedWithAdressOIB_1"> TEHNIKA d.d., OIB 73037001250, Ulica grada Vukovara 274, 10000 Zagreb</derivirana_varijabla>
  </DomainObject.Predmet.ProtustrankaFormatedWithAdressOIB>
  <DomainObject.Predmet.ProtustrankaWithAdress>
    <izvorni_sadrzaj>TEHNIKA d.d. Ulica grada Vukovara 274, 10000 Zagreb</izvorni_sadrzaj>
    <derivirana_varijabla naziv="DomainObject.Predmet.ProtustrankaWithAdress_1">TEHNIKA d.d. Ulica grada Vukovara 274, 10000 Zagreb</derivirana_varijabla>
  </DomainObject.Predmet.ProtustrankaWithAdress>
  <DomainObject.Predmet.ProtustrankaWithAdressOIB>
    <izvorni_sadrzaj>TEHNIKA d.d., OIB 73037001250, Ulica grada Vukovara 274, 10000 Zagreb</izvorni_sadrzaj>
    <derivirana_varijabla naziv="DomainObject.Predmet.ProtustrankaWithAdressOIB_1">TEHNIKA d.d., OIB 73037001250, Ulica grada Vukovara 274, 10000 Zagreb</derivirana_varijabla>
  </DomainObject.Predmet.ProtustrankaWithAdressOIB>
  <DomainObject.Predmet.ProtustrankaNazivFormated>
    <izvorni_sadrzaj>TEHNIKA d.d.</izvorni_sadrzaj>
    <derivirana_varijabla naziv="DomainObject.Predmet.ProtustrankaNazivFormated_1">TEHNIKA d.d.</derivirana_varijabla>
  </DomainObject.Predmet.ProtustrankaNazivFormated>
  <DomainObject.Predmet.ProtustrankaNazivFormatedOIB>
    <izvorni_sadrzaj>TEHNIKA d.d., OIB 73037001250</izvorni_sadrzaj>
    <derivirana_varijabla naziv="DomainObject.Predmet.ProtustrankaNazivFormatedOIB_1">TEHNIKA d.d., OIB 73037001250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TEHNIKA d.d.; Ilija Katić</izvorni_sadrzaj>
    <derivirana_varijabla naziv="DomainObject.Predmet.StrankaFormated_1">  TEHNIKA d.d.; Ilija Katić</derivirana_varijabla>
  </DomainObject.Predmet.StrankaFormated>
  <DomainObject.Predmet.StrankaFormatedOIB>
    <izvorni_sadrzaj>  TEHNIKA d.d., OIB 73037001250; Ilija Katić</izvorni_sadrzaj>
    <derivirana_varijabla naziv="DomainObject.Predmet.StrankaFormatedOIB_1">  TEHNIKA d.d., OIB 73037001250; Ilija Katić</derivirana_varijabla>
  </DomainObject.Predmet.StrankaFormatedOIB>
  <DomainObject.Predmet.StrankaFormatedWithAdress>
    <izvorni_sadrzaj> TEHNIKA d.d., Ulica grada Vukovara 274, 10000 Zagreb; Ilija Katić</izvorni_sadrzaj>
    <derivirana_varijabla naziv="DomainObject.Predmet.StrankaFormatedWithAdress_1"> TEHNIKA d.d., Ulica grada Vukovara 274, 10000 Zagreb; Ilija Katić</derivirana_varijabla>
  </DomainObject.Predmet.StrankaFormatedWithAdress>
  <DomainObject.Predmet.StrankaFormatedWithAdressOIB>
    <izvorni_sadrzaj> TEHNIKA d.d., OIB 73037001250, Ulica grada Vukovara 274, 10000 Zagreb; Ilija Katić</izvorni_sadrzaj>
    <derivirana_varijabla naziv="DomainObject.Predmet.StrankaFormatedWithAdressOIB_1"> TEHNIKA d.d., OIB 73037001250, Ulica grada Vukovara 274, 10000 Zagreb; Ilija Katić</derivirana_varijabla>
  </DomainObject.Predmet.StrankaFormatedWithAdressOIB>
  <DomainObject.Predmet.StrankaWithAdress>
    <izvorni_sadrzaj>TEHNIKA d.d. Ulica grada Vukovara 274,10000 Zagreb,Ilija Katić </izvorni_sadrzaj>
    <derivirana_varijabla naziv="DomainObject.Predmet.StrankaWithAdress_1">TEHNIKA d.d. Ulica grada Vukovara 274,10000 Zagreb,Ilija Katić </derivirana_varijabla>
  </DomainObject.Predmet.StrankaWithAdress>
  <DomainObject.Predmet.StrankaWithAdressOIB>
    <izvorni_sadrzaj>TEHNIKA d.d., OIB 73037001250, Ulica grada Vukovara 274,10000 Zagreb,Ilija Katić</izvorni_sadrzaj>
    <derivirana_varijabla naziv="DomainObject.Predmet.StrankaWithAdressOIB_1">TEHNIKA d.d., OIB 73037001250, Ulica grada Vukovara 274,10000 Zagreb,Ilija Katić</derivirana_varijabla>
  </DomainObject.Predmet.StrankaWithAdressOIB>
  <DomainObject.Predmet.StrankaNazivFormated>
    <izvorni_sadrzaj>TEHNIKA d.d.,Ilija Katić</izvorni_sadrzaj>
    <derivirana_varijabla naziv="DomainObject.Predmet.StrankaNazivFormated_1">TEHNIKA d.d.,Ilija Katić</derivirana_varijabla>
  </DomainObject.Predmet.StrankaNazivFormated>
  <DomainObject.Predmet.StrankaNazivFormatedOIB>
    <izvorni_sadrzaj>TEHNIKA d.d., OIB 73037001250,Ilija Katić</izvorni_sadrzaj>
    <derivirana_varijabla naziv="DomainObject.Predmet.StrankaNazivFormatedOIB_1">TEHNIKA d.d., OIB 73037001250,Ilija Katić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TEHNIKA d.d.</item>
      <item>Ilija Katić</item>
    </izvorni_sadrzaj>
    <derivirana_varijabla naziv="DomainObject.Predmet.StrankaListFormated_1">
      <item>TEHNIKA d.d.</item>
      <item>Ilija Katić</item>
    </derivirana_varijabla>
  </DomainObject.Predmet.StrankaListFormated>
  <DomainObject.Predmet.StrankaListFormatedOIB>
    <izvorni_sadrzaj>
      <item>TEHNIKA d.d., OIB 73037001250</item>
      <item>Ilija Katić</item>
    </izvorni_sadrzaj>
    <derivirana_varijabla naziv="DomainObject.Predmet.StrankaListFormatedOIB_1">
      <item>TEHNIKA d.d., OIB 73037001250</item>
      <item>Ilija Katić</item>
    </derivirana_varijabla>
  </DomainObject.Predmet.StrankaListFormatedOIB>
  <DomainObject.Predmet.StrankaListFormatedWithAdress>
    <izvorni_sadrzaj>
      <item>TEHNIKA d.d., Ulica grada Vukovara 274, 10000 Zagreb</item>
      <item>Ilija Katić</item>
    </izvorni_sadrzaj>
    <derivirana_varijabla naziv="DomainObject.Predmet.StrankaListFormatedWithAdress_1">
      <item>TEHNIKA d.d., Ulica grada Vukovara 274, 10000 Zagreb</item>
      <item>Ilija Katić</item>
    </derivirana_varijabla>
  </DomainObject.Predmet.StrankaListFormatedWithAdress>
  <DomainObject.Predmet.StrankaListFormatedWithAdressOIB>
    <izvorni_sadrzaj>
      <item>TEHNIKA d.d., OIB 73037001250, Ulica grada Vukovara 274, 10000 Zagreb</item>
      <item>Ilija Katić</item>
    </izvorni_sadrzaj>
    <derivirana_varijabla naziv="DomainObject.Predmet.StrankaListFormatedWithAdressOIB_1">
      <item>TEHNIKA d.d., OIB 73037001250, Ulica grada Vukovara 274, 10000 Zagreb</item>
      <item>Ilija Katić</item>
    </derivirana_varijabla>
  </DomainObject.Predmet.StrankaListFormatedWithAdressOIB>
  <DomainObject.Predmet.StrankaListNazivFormated>
    <izvorni_sadrzaj>
      <item>TEHNIKA d.d.</item>
      <item>Ilija Katić</item>
    </izvorni_sadrzaj>
    <derivirana_varijabla naziv="DomainObject.Predmet.StrankaListNazivFormated_1">
      <item>TEHNIKA d.d.</item>
      <item>Ilija Katić</item>
    </derivirana_varijabla>
  </DomainObject.Predmet.StrankaListNazivFormated>
  <DomainObject.Predmet.StrankaListNazivFormatedOIB>
    <izvorni_sadrzaj>
      <item>TEHNIKA d.d., OIB 73037001250</item>
      <item>Ilija Katić</item>
    </izvorni_sadrzaj>
    <derivirana_varijabla naziv="DomainObject.Predmet.StrankaListNazivFormatedOIB_1">
      <item>TEHNIKA d.d., OIB 73037001250</item>
      <item>Ilija Katić</item>
    </derivirana_varijabla>
  </DomainObject.Predmet.StrankaListNazivFormatedOIB>
  <DomainObject.Predmet.ProtuStrankaListFormated>
    <izvorni_sadrzaj>
      <item>TEHNIKA d.d.</item>
    </izvorni_sadrzaj>
    <derivirana_varijabla naziv="DomainObject.Predmet.ProtuStrankaListFormated_1">
      <item>TEHNIKA d.d.</item>
    </derivirana_varijabla>
  </DomainObject.Predmet.ProtuStrankaListFormated>
  <DomainObject.Predmet.ProtuStrankaListFormatedOIB>
    <izvorni_sadrzaj>
      <item>TEHNIKA d.d., OIB 73037001250</item>
    </izvorni_sadrzaj>
    <derivirana_varijabla naziv="DomainObject.Predmet.ProtuStrankaListFormatedOIB_1">
      <item>TEHNIKA d.d., OIB 73037001250</item>
    </derivirana_varijabla>
  </DomainObject.Predmet.ProtuStrankaListFormatedOIB>
  <DomainObject.Predmet.ProtuStrankaListFormatedWithAdress>
    <izvorni_sadrzaj>
      <item>TEHNIKA d.d., Ulica grada Vukovara 274, 10000 Zagreb</item>
    </izvorni_sadrzaj>
    <derivirana_varijabla naziv="DomainObject.Predmet.ProtuStrankaListFormatedWithAdress_1">
      <item>TEHNIKA d.d., Ulica grada Vukovara 274, 10000 Zagreb</item>
    </derivirana_varijabla>
  </DomainObject.Predmet.ProtuStrankaListFormatedWithAdress>
  <DomainObject.Predmet.ProtuStrankaListFormatedWithAdressOIB>
    <izvorni_sadrzaj>
      <item>TEHNIKA d.d., OIB 73037001250, Ulica grada Vukovara 274, 10000 Zagreb</item>
    </izvorni_sadrzaj>
    <derivirana_varijabla naziv="DomainObject.Predmet.ProtuStrankaListFormatedWithAdressOIB_1">
      <item>TEHNIKA d.d., OIB 73037001250, Ulica grada Vukovara 274, 10000 Zagreb</item>
    </derivirana_varijabla>
  </DomainObject.Predmet.ProtuStrankaListFormatedWithAdressOIB>
  <DomainObject.Predmet.ProtuStrankaListNazivFormated>
    <izvorni_sadrzaj>
      <item>TEHNIKA d.d.</item>
    </izvorni_sadrzaj>
    <derivirana_varijabla naziv="DomainObject.Predmet.ProtuStrankaListNazivFormated_1">
      <item>TEHNIKA d.d.</item>
    </derivirana_varijabla>
  </DomainObject.Predmet.ProtuStrankaListNazivFormated>
  <DomainObject.Predmet.ProtuStrankaListNazivFormatedOIB>
    <izvorni_sadrzaj>
      <item>TEHNIKA d.d., OIB 73037001250</item>
    </izvorni_sadrzaj>
    <derivirana_varijabla naziv="DomainObject.Predmet.ProtuStrankaListNazivFormatedOIB_1">
      <item>TEHNIKA d.d., OIB 73037001250</item>
    </derivirana_varijabla>
  </DomainObject.Predmet.ProtuStrankaListNazivFormatedOIB>
  <DomainObject.Predmet.OstaliList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</izvorni_sadrzaj>
    <derivirana_varijabla naziv="DomainObject.Predmet.OstaliList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</derivirana_varijabla>
  </DomainObject.Predmet.OstaliListFormated>
  <DomainObject.Predmet.OstaliList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</izvorni_sadrzaj>
    <derivirana_varijabla naziv="DomainObject.Predmet.OstaliList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</derivirana_varijabla>
  </DomainObject.Predmet.OstaliListFormatedOIB>
  <DomainObject.Predmet.OstaliListFormatedWithAdress>
    <izvorni_sadrzaj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  <item>Jasmina Bajković, Balde Glavića br. 3, 10000 Zagreb</item>
      <item>RH, MUP, Policijska uprava zagrebačka, Ulica Matice hrvatske 4, 10000 Zagreb</item>
      <item>Ico Škarpa, Trg Hrvatske bratske zajednice 2a/II, 21000 Split</item>
    </izvorni_sadrzaj>
    <derivirana_varijabla naziv="DomainObject.Predmet.OstaliListFormatedWithAdress_1"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  <item>Jasmina Bajković, Balde Glavića br. 3, 10000 Zagreb</item>
      <item>RH, MUP, Policijska uprava zagrebačka, Ulica Matice hrvatske 4, 10000 Zagreb</item>
      <item>Ico Škarpa, Trg Hrvatske bratske zajednice 2a/II, 21000 Split</item>
    </derivirana_varijabla>
  </DomainObject.Predmet.OstaliListFormatedWithAdress>
  <DomainObject.Predmet.OstaliListFormatedWithAdressOIB>
    <izvorni_sadrzaj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  <item>Jasmina Bajković, OIB 44504233208, Balde Glavića br. 3, 10000 Zagreb</item>
      <item>RH, MUP, Policijska uprava zagrebačka, Ulica Matice hrvatske 4, 10000 Zagreb</item>
      <item>Ico Škarpa, OIB 84750619325, Trg Hrvatske bratske zajednice 2a/II, 21000 Split</item>
    </izvorni_sadrzaj>
    <derivirana_varijabla naziv="DomainObject.Predmet.OstaliListFormatedWithAdressOIB_1"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  <item>Jasmina Bajković, OIB 44504233208, Balde Glavića br. 3, 10000 Zagreb</item>
      <item>RH, MUP, Policijska uprava zagrebačka, Ulica Matice hrvatske 4, 10000 Zagreb</item>
      <item>Ico Škarpa, OIB 84750619325, Trg Hrvatske bratske zajednice 2a/II, 21000 Split</item>
    </derivirana_varijabla>
  </DomainObject.Predmet.OstaliListFormatedWithAdressOIB>
  <DomainObject.Predmet.OstaliListNaziv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</izvorni_sadrzaj>
    <derivirana_varijabla naziv="DomainObject.Predmet.OstaliListNaziv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</derivirana_varijabla>
  </DomainObject.Predmet.OstaliListNazivFormated>
  <DomainObject.Predmet.OstaliListNaziv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</izvorni_sadrzaj>
    <derivirana_varijabla naziv="DomainObject.Predmet.OstaliListNaziv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2019.</izvorni_sadrzaj>
    <derivirana_varijabla naziv="DomainObject.Datum_1">13.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TEHNIKA d.d. i dr.</izvorni_sadrzaj>
    <derivirana_varijabla naziv="DomainObject.Predmet.StrankaIDrugi_1">TEHNIKA d.d. i dr.</derivirana_varijabla>
  </DomainObject.Predmet.StrankaIDrugi>
  <DomainObject.Predmet.ProtustrankaIDrugi>
    <izvorni_sadrzaj>TEHNIKA d.d.</izvorni_sadrzaj>
    <derivirana_varijabla naziv="DomainObject.Predmet.ProtustrankaIDrugi_1">TEHNIKA d.d.</derivirana_varijabla>
  </DomainObject.Predmet.ProtustrankaIDrugi>
  <DomainObject.Predmet.StrankaIDrugiAdressOIB>
    <izvorni_sadrzaj>TEHNIKA d.d., OIB 73037001250, Ulica grada Vukovara 274, 10000 Zagreb i dr.</izvorni_sadrzaj>
    <derivirana_varijabla naziv="DomainObject.Predmet.StrankaIDrugiAdressOIB_1">TEHNIKA d.d., OIB 73037001250, Ulica grada Vukovara 274, 10000 Zagreb i dr.</derivirana_varijabla>
  </DomainObject.Predmet.StrankaIDrugiAdressOIB>
  <DomainObject.Predmet.ProtustrankaIDrugiAdressOIB>
    <izvorni_sadrzaj>TEHNIKA d.d., OIB 73037001250, Ulica grada Vukovara 274, 10000 Zagreb</izvorni_sadrzaj>
    <derivirana_varijabla naziv="DomainObject.Predmet.ProtustrankaIDrugiAdressOIB_1">TEHNIKA d.d., OIB 73037001250, Ulica grada Vukovara 274,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</izvorni_sadrzaj>
    <derivirana_varijabla naziv="DomainObject.Predmet.SudioniciListNaziv_1"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</derivirana_varijabla>
  </DomainObject.Predmet.SudioniciListNaziv>
  <DomainObject.Predmet.SudioniciListAdressOIB>
    <izvorni_sadrzaj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  <item>Jasmina Bajković, OIB 44504233208, Balde Glavića br. 3,10000 Zagreb</item>
      <item>RH, MUP, Policijska uprava zagrebačka, Ulica Matice hrvatske 4,10000 Zagreb</item>
      <item>Ico Škarpa, OIB 84750619325, Trg Hrvatske bratske zajednice 2a/II,21000 Split</item>
    </izvorni_sadrzaj>
    <derivirana_varijabla naziv="DomainObject.Predmet.SudioniciListAdressOIB_1"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  <item>Jasmina Bajković, OIB 44504233208, Balde Glavića br. 3,10000 Zagreb</item>
      <item>RH, MUP, Policijska uprava zagrebačka, Ulica Matice hrvatske 4,10000 Zagreb</item>
      <item>Ico Škarpa, OIB 84750619325, Trg Hrvatske bratske zajednice 2a/II,21000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  <item>, OIB 44504233208</item>
      <item>, OIB null</item>
      <item>, OIB 84750619325</item>
    </izvorni_sadrzaj>
    <derivirana_varijabla naziv="DomainObject.Predmet.SudioniciListNazivOIB_1"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  <item>, OIB 44504233208</item>
      <item>, OIB null</item>
      <item>, OIB 84750619325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D78AE8-64F0-4609-9E49-BDB633607F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903</properties:Words>
  <properties:Characters>5409</properties:Characters>
  <properties:Lines>426</properties:Lines>
  <properties:Paragraphs>249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2019-06-12T12:52:00Z</dcterms:created>
  <dc:creator>nribaric</dc:creator>
  <cp:lastModifiedBy>Maja Hajtek</cp:lastModifiedBy>
  <cp:lastPrinted>2018-11-15T10:46:00Z</cp:lastPrinted>
  <dcterms:modified xmlns:xsi="http://www.w3.org/2001/XMLSchema-instance" xsi:type="dcterms:W3CDTF">2019-06-13T08:50:00Z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(Rješenje odbačaj nepravovremenih prijava tehnika 12.6.2019. - 198.docx)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