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debbb" w14:paraId="35debbb" w:rsidRDefault="00BD7F16" w:rsidP="007A1918" w:rsidR="002D49EC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184BB6">
        <w:t>52</w:t>
      </w:r>
      <w:r w:rsidR="00C51FB7">
        <w:t>1</w:t>
      </w:r>
      <w:r w:rsidR="00BE14DE">
        <w:t>/</w:t>
      </w:r>
      <w:r w:rsidR="00245588">
        <w:t>16-</w:t>
      </w:r>
      <w:r w:rsidR="004C11C7">
        <w:t>4</w:t>
      </w:r>
    </w:p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231F68">
        <w:t>TAU, d.o.o., Zadar, Dimitrija Demetra 1, OIB: 83167710534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460D71">
        <w:t>11</w:t>
      </w:r>
      <w:r w:rsidR="00805D5C">
        <w:t xml:space="preserve">. </w:t>
      </w:r>
      <w:r w:rsidR="000A6B55">
        <w:t>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231F68">
        <w:t>TAU, d.o.o., Zadar, Dimitrija Demetra 1, OIB: 83167710534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4C11C7" w:rsidP="0026691E" w:rsidR="00A70A5D">
      <w:pPr>
        <w:jc w:val="center"/>
      </w:pPr>
      <w:r>
        <w:t>04</w:t>
      </w:r>
      <w:r w:rsidR="0050074C">
        <w:t xml:space="preserve">. </w:t>
      </w:r>
      <w:r>
        <w:t>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09</w:t>
      </w:r>
      <w:r w:rsidR="00A70A5D">
        <w:t>,</w:t>
      </w:r>
      <w:r w:rsidR="00231F68">
        <w:t>30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>Dr. Franje Tuđmana 35, sudnica 26/I.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4C11C7" w:rsidP="0026691E" w:rsidR="0026691E">
      <w:pPr>
        <w:jc w:val="center"/>
      </w:pPr>
      <w:r>
        <w:t>04</w:t>
      </w:r>
      <w:r w:rsidR="0050074C">
        <w:t xml:space="preserve">. </w:t>
      </w:r>
      <w:r>
        <w:t>svibnja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09</w:t>
      </w:r>
      <w:r w:rsidR="00F92198">
        <w:t>,</w:t>
      </w:r>
      <w:r w:rsidR="00231F68">
        <w:t>32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 xml:space="preserve">Dr. Franje Tuđmana 35, sudnica 26/I </w:t>
      </w:r>
      <w:r w:rsidR="0026691E">
        <w:t>.</w:t>
      </w:r>
    </w:p>
    <w:p w:rsidRDefault="0026691E" w:rsidP="0026691E" w:rsidR="0026691E">
      <w:pPr>
        <w:jc w:val="center"/>
      </w:pPr>
    </w:p>
    <w:p w:rsidRDefault="00CC3921" w:rsidP="0026691E" w:rsidR="00CC3921" w:rsidRPr="00F60CD9">
      <w:pPr>
        <w:jc w:val="center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231F68">
        <w:t>TAU, d.o.o.,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184BB6">
        <w:t>01. rujna 2015</w:t>
      </w:r>
      <w:r w:rsidR="00245588" w:rsidRPr="006A6907">
        <w:t xml:space="preserve">. u Očevidniku redoslijeda osnova za plaćanje ima evidentirane neizvršene osnove za plaćanje u neprekinutom razdoblju od </w:t>
      </w:r>
      <w:r w:rsidR="00231F68">
        <w:t>660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231F68">
        <w:t>32.637,76</w:t>
      </w:r>
      <w:r w:rsidR="00245588" w:rsidRPr="006A6907">
        <w:t xml:space="preserve"> kun</w:t>
      </w:r>
      <w:r w:rsidR="00231F68">
        <w:t>a</w:t>
      </w:r>
      <w:r w:rsidR="00673D65" w:rsidRPr="006A6907">
        <w:t xml:space="preserve">, te da ima </w:t>
      </w:r>
      <w:r w:rsidR="00080283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184BB6">
        <w:t>13</w:t>
      </w:r>
      <w:r w:rsidR="000A6B55">
        <w:t>. travnja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231F68">
        <w:t>TAU, d.o.o., Zadar</w:t>
      </w:r>
      <w:r w:rsidR="00231F68" w:rsidRPr="00F60CD9">
        <w:t xml:space="preserve"> </w:t>
      </w:r>
      <w:r w:rsidR="0020610B" w:rsidRPr="00F60CD9">
        <w:t>i za član</w:t>
      </w:r>
      <w:r w:rsidR="008C289C">
        <w:t>a</w:t>
      </w:r>
      <w:r w:rsidR="00286427">
        <w:t xml:space="preserve"> </w:t>
      </w:r>
      <w:r w:rsidR="0020610B" w:rsidRPr="00F60CD9">
        <w:t>uprave s upozorenjem</w:t>
      </w:r>
    </w:p>
    <w:p w:rsidRDefault="00231F68" w:rsidP="00B207BB" w:rsidR="00B207BB">
      <w:pPr>
        <w:pStyle w:val="Tijeloteksta"/>
        <w:numPr>
          <w:ilvl w:val="0"/>
          <w:numId w:val="3"/>
        </w:numPr>
        <w:rPr>
          <w:szCs w:val="24"/>
        </w:rPr>
      </w:pPr>
      <w:r>
        <w:t>DUBRAVKA JAKOBLIĆ iz Zadra, Dimitrija Demetra 1</w:t>
      </w:r>
      <w:r w:rsidR="00184BB6">
        <w:t xml:space="preserve"> - </w:t>
      </w:r>
      <w:r w:rsidR="00B207BB">
        <w:t xml:space="preserve">na adresu uz upozorenje </w:t>
      </w:r>
      <w:r w:rsidR="00B207BB" w:rsidRPr="00850934">
        <w:rPr>
          <w:szCs w:val="24"/>
        </w:rPr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2413FD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184BB6">
      <w:t>52</w:t>
    </w:r>
    <w:r w:rsidR="00C51FB7">
      <w:t>1</w:t>
    </w:r>
    <w:r w:rsidR="004C11C7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167"/>
    <w:rsid w:val="00067D16"/>
    <w:rsid w:val="00075671"/>
    <w:rsid w:val="00080283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84BB6"/>
    <w:rsid w:val="001A1D49"/>
    <w:rsid w:val="001A5792"/>
    <w:rsid w:val="001B22A8"/>
    <w:rsid w:val="001B3AB3"/>
    <w:rsid w:val="001C2BF1"/>
    <w:rsid w:val="001D1E5D"/>
    <w:rsid w:val="001E4CA8"/>
    <w:rsid w:val="001F483A"/>
    <w:rsid w:val="0020610B"/>
    <w:rsid w:val="0021129F"/>
    <w:rsid w:val="002223B7"/>
    <w:rsid w:val="00227F27"/>
    <w:rsid w:val="00231F68"/>
    <w:rsid w:val="002357E2"/>
    <w:rsid w:val="00236010"/>
    <w:rsid w:val="0023700D"/>
    <w:rsid w:val="002413FD"/>
    <w:rsid w:val="00245588"/>
    <w:rsid w:val="002511D7"/>
    <w:rsid w:val="0025294D"/>
    <w:rsid w:val="002535AA"/>
    <w:rsid w:val="00255016"/>
    <w:rsid w:val="00256564"/>
    <w:rsid w:val="002611AD"/>
    <w:rsid w:val="0026691E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761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0B0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0D71"/>
    <w:rsid w:val="004616A4"/>
    <w:rsid w:val="00461C9E"/>
    <w:rsid w:val="00465361"/>
    <w:rsid w:val="004731FA"/>
    <w:rsid w:val="004807CF"/>
    <w:rsid w:val="004902BE"/>
    <w:rsid w:val="00490F40"/>
    <w:rsid w:val="004A5EB9"/>
    <w:rsid w:val="004B557B"/>
    <w:rsid w:val="004C11C7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A1918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C289C"/>
    <w:rsid w:val="008D5C4C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23EA"/>
    <w:rsid w:val="00974B89"/>
    <w:rsid w:val="0098701D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07BB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1FB7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414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55DC"/>
    <w:rsid w:val="00ED6162"/>
    <w:rsid w:val="00EE2939"/>
    <w:rsid w:val="00EE2B66"/>
    <w:rsid w:val="00EF3BBC"/>
    <w:rsid w:val="00EF416E"/>
    <w:rsid w:val="00EF566D"/>
    <w:rsid w:val="00F01032"/>
    <w:rsid w:val="00F02BC6"/>
    <w:rsid w:val="00F03D32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413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3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3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3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3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413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3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3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3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3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St-521/2016</izvorni_sadrzaj>
    <derivirana_varijabla naziv="DomainObject.Predmet.OznakaBroj_1">St-521/2016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TAU, društvo s ograničenom odgovornošću za trgovinu i usluge</izvorni_sadrzaj>
    <derivirana_varijabla naziv="DomainObject.Predmet.ProtustrankaFormated_1">  TAU, društvo s ograničenom odgovornošću za trgovinu i usluge</derivirana_varijabla>
  </DomainObject.Predmet.ProtustrankaFormated>
  <DomainObject.Predmet.ProtustrankaFormatedOIB>
    <izvorni_sadrzaj>  TAU, društvo s ograničenom odgovornošću za trgovinu i usluge, OIB 83167710534</izvorni_sadrzaj>
    <derivirana_varijabla naziv="DomainObject.Predmet.ProtustrankaFormatedOIB_1">  TAU, društvo s ograničenom odgovornošću za trgovinu i usluge, OIB 83167710534</derivirana_varijabla>
  </DomainObject.Predmet.ProtustrankaFormatedOIB>
  <DomainObject.Predmet.ProtustrankaFormatedWithAdress>
    <izvorni_sadrzaj> TAU, društvo s ograničenom odgovornošću za trgovinu i usluge, Dimitrija Demetra 1, 23000 Zadar</izvorni_sadrzaj>
    <derivirana_varijabla naziv="DomainObject.Predmet.ProtustrankaFormatedWithAdress_1"> TAU, društvo s ograničenom odgovornošću za trgovinu i usluge, Dimitrija Demetra 1, 23000 Zadar</derivirana_varijabla>
  </DomainObject.Predmet.ProtustrankaFormatedWithAdress>
  <DomainObject.Predmet.ProtustrankaFormatedWithAdressOIB>
    <izvorni_sadrzaj> TAU, društvo s ograničenom odgovornošću za trgovinu i usluge, OIB 83167710534, Dimitrija Demetra 1, 23000 Zadar</izvorni_sadrzaj>
    <derivirana_varijabla naziv="DomainObject.Predmet.ProtustrankaFormatedWithAdressOIB_1"> TAU, društvo s ograničenom odgovornošću za trgovinu i usluge, OIB 83167710534, Dimitrija Demetra 1, 23000 Zadar</derivirana_varijabla>
  </DomainObject.Predmet.ProtustrankaFormatedWithAdressOIB>
  <DomainObject.Predmet.ProtustrankaWithAdress>
    <izvorni_sadrzaj>TAU, društvo s ograničenom odgovornošću za trgovinu i usluge Dimitrija Demetra 1, 23000 Zadar</izvorni_sadrzaj>
    <derivirana_varijabla naziv="DomainObject.Predmet.ProtustrankaWithAdress_1">TAU, društvo s ograničenom odgovornošću za trgovinu i usluge Dimitrija Demetra 1, 23000 Zadar</derivirana_varijabla>
  </DomainObject.Predmet.ProtustrankaWithAdress>
  <DomainObject.Predmet.ProtustrankaWithAdressOIB>
    <izvorni_sadrzaj>TAU, društvo s ograničenom odgovornošću za trgovinu i usluge, OIB 83167710534, Dimitrija Demetra 1, 23000 Zadar</izvorni_sadrzaj>
    <derivirana_varijabla naziv="DomainObject.Predmet.ProtustrankaWithAdressOIB_1">TAU, društvo s ograničenom odgovornošću za trgovinu i usluge, OIB 83167710534, Dimitrija Demetra 1, 23000 Zadar</derivirana_varijabla>
  </DomainObject.Predmet.ProtustrankaWithAdressOIB>
  <DomainObject.Predmet.ProtustrankaNazivFormated>
    <izvorni_sadrzaj>TAU, društvo s ograničenom odgovornošću za trgovinu i usluge</izvorni_sadrzaj>
    <derivirana_varijabla naziv="DomainObject.Predmet.ProtustrankaNazivFormated_1">TAU, društvo s ograničenom odgovornošću za trgovinu i usluge</derivirana_varijabla>
  </DomainObject.Predmet.ProtustrankaNazivFormated>
  <DomainObject.Predmet.ProtustrankaNazivFormatedOIB>
    <izvorni_sadrzaj>TAU, društvo s ograničenom odgovornošću za trgovinu i usluge, OIB 83167710534</izvorni_sadrzaj>
    <derivirana_varijabla naziv="DomainObject.Predmet.ProtustrankaNazivFormatedOIB_1">TAU, društvo s ograničenom odgovornošću za trgovinu i usluge, OIB 83167710534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32637.76</izvorni_sadrzaj>
    <derivirana_varijabla naziv="DomainObject.Predmet.TrenutnaVrijednost_1">32637.76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TAU, društvo s ograničenom odgovornošću za trgovinu i usluge</item>
    </izvorni_sadrzaj>
    <derivirana_varijabla naziv="DomainObject.Predmet.ProtuStrankaListFormated_1">
      <item>TAU, društvo s ograničenom odgovornošću za trgovinu i usluge</item>
    </derivirana_varijabla>
  </DomainObject.Predmet.ProtuStrankaListFormated>
  <DomainObject.Predmet.ProtuStrankaListFormatedOIB>
    <izvorni_sadrzaj>
      <item>TAU, društvo s ograničenom odgovornošću za trgovinu i usluge, OIB 83167710534</item>
    </izvorni_sadrzaj>
    <derivirana_varijabla naziv="DomainObject.Predmet.ProtuStrankaListFormatedOIB_1">
      <item>TAU, društvo s ograničenom odgovornošću za trgovinu i usluge, OIB 83167710534</item>
    </derivirana_varijabla>
  </DomainObject.Predmet.ProtuStrankaListFormatedOIB>
  <DomainObject.Predmet.ProtuStrankaListFormatedWithAdress>
    <izvorni_sadrzaj>
      <item>TAU, društvo s ograničenom odgovornošću za trgovinu i usluge, Dimitrija Demetra 1, 23000 Zadar</item>
    </izvorni_sadrzaj>
    <derivirana_varijabla naziv="DomainObject.Predmet.ProtuStrankaListFormatedWithAdress_1">
      <item>TAU, društvo s ograničenom odgovornošću za trgovinu i usluge, Dimitrija Demetra 1, 23000 Zadar</item>
    </derivirana_varijabla>
  </DomainObject.Predmet.ProtuStrankaListFormatedWithAdress>
  <DomainObject.Predmet.ProtuStrankaListFormatedWithAdressOIB>
    <izvorni_sadrzaj>
      <item>TAU, društvo s ograničenom odgovornošću za trgovinu i usluge, OIB 83167710534, Dimitrija Demetra 1, 23000 Zadar</item>
    </izvorni_sadrzaj>
    <derivirana_varijabla naziv="DomainObject.Predmet.ProtuStrankaListFormatedWithAdressOIB_1">
      <item>TAU, društvo s ograničenom odgovornošću za trgovinu i usluge, OIB 83167710534, Dimitrija Demetra 1, 23000 Zadar</item>
    </derivirana_varijabla>
  </DomainObject.Predmet.ProtuStrankaListFormatedWithAdressOIB>
  <DomainObject.Predmet.ProtuStrankaListNazivFormated>
    <izvorni_sadrzaj>
      <item>TAU, društvo s ograničenom odgovornošću za trgovinu i usluge</item>
    </izvorni_sadrzaj>
    <derivirana_varijabla naziv="DomainObject.Predmet.ProtuStrankaListNazivFormated_1">
      <item>TAU, društvo s ograničenom odgovornošću za trgovinu i usluge</item>
    </derivirana_varijabla>
  </DomainObject.Predmet.ProtuStrankaListNazivFormated>
  <DomainObject.Predmet.ProtuStrankaListNazivFormatedOIB>
    <izvorni_sadrzaj>
      <item>TAU, društvo s ograničenom odgovornošću za trgovinu i usluge, OIB 83167710534</item>
    </izvorni_sadrzaj>
    <derivirana_varijabla naziv="DomainObject.Predmet.ProtuStrankaListNazivFormatedOIB_1">
      <item>TAU, društvo s ograničenom odgovornošću za trgovinu i usluge, OIB 83167710534</item>
    </derivirana_varijabla>
  </DomainObject.Predmet.ProtuStrankaListNazivFormatedOIB>
  <DomainObject.Predmet.OstaliListFormated>
    <izvorni_sadrzaj>
      <item>Dubravka Jakoblić</item>
    </izvorni_sadrzaj>
    <derivirana_varijabla naziv="DomainObject.Predmet.OstaliListFormated_1">
      <item>Dubravka Jakoblić</item>
    </derivirana_varijabla>
  </DomainObject.Predmet.OstaliListFormated>
  <DomainObject.Predmet.OstaliListFormatedOIB>
    <izvorni_sadrzaj>
      <item>Dubravka Jakoblić, OIB 03179587392</item>
    </izvorni_sadrzaj>
    <derivirana_varijabla naziv="DomainObject.Predmet.OstaliListFormatedOIB_1">
      <item>Dubravka Jakoblić, OIB 03179587392</item>
    </derivirana_varijabla>
  </DomainObject.Predmet.OstaliListFormatedOIB>
  <DomainObject.Predmet.OstaliListFormatedWithAdress>
    <izvorni_sadrzaj>
      <item>Dubravka Jakoblić, Dimitrija Demetra 1, 23000 Zadar</item>
    </izvorni_sadrzaj>
    <derivirana_varijabla naziv="DomainObject.Predmet.OstaliListFormatedWithAdress_1">
      <item>Dubravka Jakoblić, Dimitrija Demetra 1, 23000 Zadar</item>
    </derivirana_varijabla>
  </DomainObject.Predmet.OstaliListFormatedWithAdress>
  <DomainObject.Predmet.OstaliListFormatedWithAdressOIB>
    <izvorni_sadrzaj>
      <item>Dubravka Jakoblić, OIB 03179587392, Dimitrija Demetra 1, 23000 Zadar</item>
    </izvorni_sadrzaj>
    <derivirana_varijabla naziv="DomainObject.Predmet.OstaliListFormatedWithAdressOIB_1">
      <item>Dubravka Jakoblić, OIB 03179587392, Dimitrija Demetra 1, 23000 Zadar</item>
    </derivirana_varijabla>
  </DomainObject.Predmet.OstaliListFormatedWithAdressOIB>
  <DomainObject.Predmet.OstaliListNazivFormated>
    <izvorni_sadrzaj>
      <item>Dubravka Jakoblić</item>
    </izvorni_sadrzaj>
    <derivirana_varijabla naziv="DomainObject.Predmet.OstaliListNazivFormated_1">
      <item>Dubravka Jakoblić</item>
    </derivirana_varijabla>
  </DomainObject.Predmet.OstaliListNazivFormated>
  <DomainObject.Predmet.OstaliListNazivFormatedOIB>
    <izvorni_sadrzaj>
      <item>Dubravka Jakoblić, OIB 03179587392</item>
    </izvorni_sadrzaj>
    <derivirana_varijabla naziv="DomainObject.Predmet.OstaliListNazivFormatedOIB_1">
      <item>Dubravka Jakoblić, OIB 03179587392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TAU, društvo s ograničenom odgovornošću za trgovinu i usluge</izvorni_sadrzaj>
    <derivirana_varijabla naziv="DomainObject.Predmet.ProtustrankaIDrugi_1">TAU, društvo s ograničenom odgovornošću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TAU, društvo s ograničenom odgovornošću za trgovinu i usluge, OIB 83167710534, Dimitrija Demetra 1, 23000 Zadar</izvorni_sadrzaj>
    <derivirana_varijabla naziv="DomainObject.Predmet.ProtustrankaIDrugiAdressOIB_1">TAU, društvo s ograničenom odgovornošću za trgovinu i usluge, OIB 83167710534, Dimitrija Demetra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TAU, društvo s ograničenom odgovornošću za trgovinu i usluge</item>
      <item>Dubravka Jakoblić</item>
    </izvorni_sadrzaj>
    <derivirana_varijabla naziv="DomainObject.Predmet.SudioniciListNaziv_1">
      <item>Financijska agencija</item>
      <item>TAU, društvo s ograničenom odgovornošću za trgovinu i usluge</item>
      <item>Dubravka Jakoblić</item>
    </derivirana_varijabla>
  </DomainObject.Predmet.SudioniciListNaziv>
  <DomainObject.Predmet.SudioniciListAdressOIB>
    <izvorni_sadrzaj>
      <item>Financijska agencija, OIB 85821130368, Ivana Danila 4,23000 Zadar</item>
      <item>TAU, društvo s ograničenom odgovornošću za trgovinu i usluge, OIB 83167710534, Dimitrija Demetra 1,23000 Zadar</item>
      <item>Dubravka Jakoblić, OIB 03179587392, Dimitrija Demetra 1,23000 Zadar</item>
    </izvorni_sadrzaj>
    <derivirana_varijabla naziv="DomainObject.Predmet.SudioniciListAdressOIB_1">
      <item>Financijska agencija, OIB 85821130368, Ivana Danila 4,23000 Zadar</item>
      <item>TAU, društvo s ograničenom odgovornošću za trgovinu i usluge, OIB 83167710534, Dimitrija Demetra 1,23000 Zadar</item>
      <item>Dubravka Jakoblić, OIB 03179587392, Dimitrija Demetra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83167710534</item>
      <item>, OIB 03179587392</item>
    </izvorni_sadrzaj>
    <derivirana_varijabla naziv="DomainObject.Predmet.SudioniciListNazivOIB_1">
      <item>, OIB 85821130368</item>
      <item>, OIB 83167710534</item>
      <item>, OIB 03179587392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377935-B7F4-4A92-90F2-EB9E0ED732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357</properties:Words>
  <properties:Characters>1872</properties:Characters>
  <properties:Lines>78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2016-04-12T08:08:00Z</dcterms:created>
  <dc:creator>Administrator</dc:creator>
  <cp:lastModifiedBy>wsadmin</cp:lastModifiedBy>
  <cp:lastPrinted>2016-04-13T10:02:00Z</cp:lastPrinted>
  <dcterms:modified xmlns:xsi="http://www.w3.org/2001/XMLSchema-instance" xsi:type="dcterms:W3CDTF">2016-04-13T12:37:00Z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