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0466" w14:paraId="9840466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C92471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St-774/16-35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A15BDB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C92471" w:rsidRPr="00C92471">
        <w:rPr>
          <w:rFonts w:hAnsi="Times New Roman" w:ascii="Times New Roman"/>
          <w:szCs w:val="24"/>
          <w:lang w:val="hr-HR"/>
        </w:rPr>
        <w:t xml:space="preserve"> OBITELJSKI DOM ZA STARIJE I NEMOĆNE OSOBE KOLONIĆ u stečaju, Donji Kraljevec, Kolodvorska 7, OIB: 31465556081</w:t>
      </w:r>
      <w:r w:rsidR="00C92471">
        <w:rPr>
          <w:rFonts w:hAnsi="Times New Roman" w:ascii="Times New Roman"/>
          <w:szCs w:val="24"/>
          <w:lang w:val="hr-HR"/>
        </w:rPr>
        <w:t>,</w:t>
      </w:r>
      <w:r w:rsidR="009577E9">
        <w:rPr>
          <w:rFonts w:hAnsi="Times New Roman" w:ascii="Times New Roman"/>
          <w:szCs w:val="24"/>
          <w:lang w:val="hr-HR"/>
        </w:rPr>
        <w:t xml:space="preserve"> </w:t>
      </w:r>
      <w:r w:rsidR="00C92471">
        <w:rPr>
          <w:rFonts w:hAnsi="Times New Roman" w:ascii="Times New Roman"/>
          <w:szCs w:val="24"/>
          <w:lang w:val="hr-HR"/>
        </w:rPr>
        <w:t xml:space="preserve">4. prosinca </w:t>
      </w:r>
      <w:r w:rsidR="000B7315">
        <w:rPr>
          <w:rFonts w:hAnsi="Times New Roman" w:ascii="Times New Roman"/>
          <w:szCs w:val="24"/>
          <w:lang w:val="hr-HR"/>
        </w:rPr>
        <w:t>2017</w:t>
      </w:r>
      <w:r w:rsidR="00CE050F" w:rsidRPr="000B7315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92471" w:rsidR="00273580" w:rsidRPr="00C92471">
      <w:pPr>
        <w:jc w:val="center"/>
        <w:rPr>
          <w:rFonts w:hAnsi="Times New Roman" w:ascii="Times New Roman"/>
          <w:szCs w:val="24"/>
          <w:lang w:val="hr-HR"/>
        </w:rPr>
      </w:pPr>
      <w:r w:rsidRPr="00C92471">
        <w:rPr>
          <w:rFonts w:hAnsi="Times New Roman" w:ascii="Times New Roman"/>
          <w:szCs w:val="24"/>
          <w:lang w:val="hr-HR"/>
        </w:rPr>
        <w:t>2. siječnja 2018</w:t>
      </w:r>
      <w:r w:rsidR="00FA6542" w:rsidRPr="00C92471">
        <w:rPr>
          <w:rFonts w:hAnsi="Times New Roman" w:ascii="Times New Roman"/>
          <w:szCs w:val="24"/>
          <w:lang w:val="hr-HR"/>
        </w:rPr>
        <w:t xml:space="preserve">. godine u </w:t>
      </w:r>
      <w:r w:rsidRPr="00C92471">
        <w:rPr>
          <w:rFonts w:hAnsi="Times New Roman" w:ascii="Times New Roman"/>
          <w:szCs w:val="24"/>
          <w:lang w:val="hr-HR"/>
        </w:rPr>
        <w:t xml:space="preserve">09,00 </w:t>
      </w:r>
      <w:r w:rsidR="00FA6542" w:rsidRPr="00C92471">
        <w:rPr>
          <w:rFonts w:hAnsi="Times New Roman" w:ascii="Times New Roman"/>
          <w:szCs w:val="24"/>
          <w:lang w:val="hr-HR"/>
        </w:rPr>
        <w:t>sati</w:t>
      </w:r>
      <w:r w:rsidR="00BD5344" w:rsidRPr="00C92471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9C30B4" w:rsidR="009C30B4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C92471">
        <w:rPr>
          <w:rFonts w:hAnsi="Times New Roman" w:ascii="Times New Roman"/>
          <w:szCs w:val="24"/>
          <w:lang w:val="hr-HR"/>
        </w:rPr>
        <w:t>4. prosinca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C92471">
      <w:pPr>
        <w:ind w:left="4248"/>
        <w:jc w:val="center"/>
        <w:rPr>
          <w:rFonts w:hAnsi="Times New Roman" w:ascii="Times New Roman"/>
          <w:szCs w:val="24"/>
        </w:rPr>
      </w:pPr>
      <w:r w:rsidRPr="00C92471">
        <w:rPr>
          <w:rFonts w:hAnsi="Times New Roman" w:ascii="Times New Roman"/>
          <w:szCs w:val="24"/>
        </w:rPr>
        <w:t>Sudac:</w:t>
      </w:r>
    </w:p>
    <w:p w:rsidRDefault="00C92471" w:rsidP="00C92471" w:rsidR="00C92471" w:rsidRPr="00C92471">
      <w:pPr>
        <w:ind w:left="4248"/>
        <w:jc w:val="center"/>
        <w:rPr>
          <w:rFonts w:hAnsi="Times New Roman" w:ascii="Times New Roman"/>
          <w:szCs w:val="24"/>
        </w:rPr>
      </w:pPr>
    </w:p>
    <w:p w:rsidRDefault="00C92471" w:rsidP="00C92471" w:rsidR="00C92471" w:rsidRPr="00C92471">
      <w:pPr>
        <w:ind w:left="4248"/>
        <w:jc w:val="center"/>
        <w:rPr>
          <w:rFonts w:hAnsi="Times New Roman" w:ascii="Times New Roman"/>
          <w:szCs w:val="24"/>
        </w:rPr>
      </w:pPr>
      <w:r w:rsidRPr="00C92471">
        <w:rPr>
          <w:rFonts w:hAnsi="Times New Roman" w:ascii="Times New Roman"/>
          <w:szCs w:val="24"/>
        </w:rPr>
        <w:t>Ksenija Flack-Makitan, v. r.</w:t>
      </w:r>
    </w:p>
    <w:p w:rsidRDefault="00C92471" w:rsidP="00C92471" w:rsidR="00C92471" w:rsidRPr="00C92471">
      <w:pPr>
        <w:ind w:left="4248"/>
        <w:jc w:val="center"/>
        <w:rPr>
          <w:rFonts w:hAnsi="Times New Roman" w:ascii="Times New Roman"/>
          <w:szCs w:val="24"/>
        </w:rPr>
      </w:pPr>
    </w:p>
    <w:p w:rsidRDefault="00C92471" w:rsidP="00C92471" w:rsidR="00C92471" w:rsidRPr="00C92471">
      <w:pPr>
        <w:ind w:left="4248"/>
        <w:jc w:val="center"/>
        <w:rPr>
          <w:rFonts w:hAnsi="Times New Roman" w:ascii="Times New Roman"/>
          <w:szCs w:val="24"/>
        </w:rPr>
      </w:pPr>
    </w:p>
    <w:p w:rsidRDefault="00C92471" w:rsidP="00C92471" w:rsidR="00C92471" w:rsidRPr="00C92471">
      <w:pPr>
        <w:ind w:left="4248"/>
        <w:jc w:val="center"/>
        <w:rPr>
          <w:rFonts w:hAnsi="Times New Roman" w:ascii="Times New Roman"/>
          <w:szCs w:val="24"/>
        </w:rPr>
      </w:pPr>
      <w:r w:rsidRPr="00C92471">
        <w:rPr>
          <w:rFonts w:hAnsi="Times New Roman" w:ascii="Times New Roman"/>
          <w:szCs w:val="24"/>
        </w:rPr>
        <w:t>Za točnost otpravka – ovlašteni službenik</w:t>
      </w:r>
    </w:p>
    <w:p w:rsidRDefault="002920AA" w:rsidP="00CE050F" w:rsidR="002920AA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92471" w:rsidR="00C92471">
      <w:pPr>
        <w:jc w:val="both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C92471" w:rsidP="00C92471" w:rsidR="00C92471" w:rsidRPr="009C30B4">
      <w:pPr>
        <w:pStyle w:val="Odlomakpopisa"/>
        <w:widowControl/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9C30B4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C92471" w:rsidP="00C92471" w:rsidR="00C92471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 Tomislav Đuričin, Varaždin, Dravska Poljana 1</w:t>
      </w:r>
    </w:p>
    <w:p w:rsidRDefault="00C92471" w:rsidP="00C92471" w:rsidR="00C92471">
      <w:pPr>
        <w:widowControl/>
        <w:ind w:left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-Svi zainteresirani vjerovnici</w:t>
      </w:r>
    </w:p>
    <w:p w:rsidRDefault="00C92471" w:rsidP="00C92471" w:rsidR="00C92471" w:rsidRPr="00CE050F">
      <w:pPr>
        <w:widowControl/>
        <w:rPr>
          <w:rFonts w:hAnsi="Times New Roman" w:ascii="Times New Roman"/>
          <w:szCs w:val="24"/>
          <w:lang w:val="hr-HR"/>
        </w:rPr>
      </w:pPr>
    </w:p>
    <w:p w:rsidRDefault="009C30B4" w:rsidP="00C92471" w:rsidR="009C30B4" w:rsidRPr="00CE050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FF8" w:rsidP="00162604" w:rsidR="00913FF8">
      <w:r>
        <w:separator/>
      </w:r>
    </w:p>
  </w:endnote>
  <w:endnote w:id="0" w:type="continuationSeparator">
    <w:p w:rsidRDefault="00913FF8" w:rsidP="00162604" w:rsidR="00913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FF8" w:rsidP="00162604" w:rsidR="00913FF8">
      <w:r>
        <w:separator/>
      </w:r>
    </w:p>
  </w:footnote>
  <w:footnote w:id="0" w:type="continuationSeparator">
    <w:p w:rsidRDefault="00913FF8" w:rsidP="00162604" w:rsidR="00913F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C3217E" w:rsidRPr="00C3217E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St-774/16-35</w:t>
    </w:r>
  </w:p>
  <w:p w:rsidRDefault="00C92471" w:rsidR="00C92471">
    <w:pPr>
      <w:pStyle w:val="Zaglavlje"/>
      <w:rPr>
        <w:rFonts w:hAnsi="Times New Roman" w:ascii="Times New Roman"/>
      </w:rPr>
    </w:pP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E11D2"/>
    <w:rsid w:val="001F02E5"/>
    <w:rsid w:val="00273580"/>
    <w:rsid w:val="002920AA"/>
    <w:rsid w:val="002E6240"/>
    <w:rsid w:val="003747FA"/>
    <w:rsid w:val="00403B1A"/>
    <w:rsid w:val="00420CD4"/>
    <w:rsid w:val="00460F4C"/>
    <w:rsid w:val="0046187D"/>
    <w:rsid w:val="00467D96"/>
    <w:rsid w:val="004D796C"/>
    <w:rsid w:val="0050170C"/>
    <w:rsid w:val="00563267"/>
    <w:rsid w:val="005878C1"/>
    <w:rsid w:val="005D1CB3"/>
    <w:rsid w:val="005F64A0"/>
    <w:rsid w:val="00610265"/>
    <w:rsid w:val="00656FF7"/>
    <w:rsid w:val="0067456B"/>
    <w:rsid w:val="006F354F"/>
    <w:rsid w:val="006F4440"/>
    <w:rsid w:val="00732414"/>
    <w:rsid w:val="0079321F"/>
    <w:rsid w:val="00797C0C"/>
    <w:rsid w:val="007B4AEB"/>
    <w:rsid w:val="007E300D"/>
    <w:rsid w:val="007E4F50"/>
    <w:rsid w:val="00803258"/>
    <w:rsid w:val="0081196F"/>
    <w:rsid w:val="00897415"/>
    <w:rsid w:val="00913FF8"/>
    <w:rsid w:val="0094237A"/>
    <w:rsid w:val="00943C34"/>
    <w:rsid w:val="009577E9"/>
    <w:rsid w:val="00975BED"/>
    <w:rsid w:val="00976DF4"/>
    <w:rsid w:val="009C30B4"/>
    <w:rsid w:val="009E3821"/>
    <w:rsid w:val="00A15BDB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3217E"/>
    <w:rsid w:val="00C92471"/>
    <w:rsid w:val="00C9577A"/>
    <w:rsid w:val="00CC0E87"/>
    <w:rsid w:val="00CE050F"/>
    <w:rsid w:val="00CF774C"/>
    <w:rsid w:val="00D24B58"/>
    <w:rsid w:val="00D361E1"/>
    <w:rsid w:val="00D465DD"/>
    <w:rsid w:val="00D949EC"/>
    <w:rsid w:val="00DF7444"/>
    <w:rsid w:val="00DF7F8F"/>
    <w:rsid w:val="00E110BA"/>
    <w:rsid w:val="00E803EF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32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17E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217E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217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217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32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17E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217E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217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217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-prijave tražbina u st. pisarnici</izvorni_sadrzaj>
    <derivirana_varijabla naziv="DomainObject.Predmet.PrimjedbaSuca_1">-prijave tražbina u st. pisarnici</derivirana_varijabla>
  </DomainObject.Predmet.PrimjedbaSuca>
  <DomainObject.Predmet.ProtustrankaFormated>
    <izvorni_sadrzaj>  OBITELJSKI DOM ZA STARIJE I NEMOĆNE OSOBE KOLONIĆ u stečaju</izvorni_sadrzaj>
    <derivirana_varijabla naziv="DomainObject.Predmet.ProtustrankaFormated_1">  OBITELJSKI DOM ZA STARIJE I NEMOĆNE OSOBE KOLONIĆ u stečaju</derivirana_varijabla>
  </DomainObject.Predmet.ProtustrankaFormated>
  <DomainObject.Predmet.ProtustrankaFormatedOIB>
    <izvorni_sadrzaj>  OBITELJSKI DOM ZA STARIJE I NEMOĆNE OSOBE KOLONIĆ u stečaju, OIB 31465556081</izvorni_sadrzaj>
    <derivirana_varijabla naziv="DomainObject.Predmet.ProtustrankaFormatedOIB_1">  OBITELJSKI DOM ZA STARIJE I NEMOĆNE OSOBE KOLONIĆ u stečaju, OIB 31465556081</derivirana_varijabla>
  </DomainObject.Predmet.ProtustrankaFormatedOIB>
  <DomainObject.Predmet.ProtustrankaFormatedWithAdress>
    <izvorni_sadrzaj> OBITELJSKI DOM ZA STARIJE I NEMOĆNE OSOBE KOLONIĆ u stečaju, Kolodvorska 7, 40320 Donji Kraljevec</izvorni_sadrzaj>
    <derivirana_varijabla naziv="DomainObject.Predmet.ProtustrankaFormatedWithAdress_1"> OBITELJSKI DOM ZA STARIJE I NEMOĆNE OSOBE KOLONIĆ u stečaju, Kolodvorska 7, 40320 Donji Kraljevec</derivirana_varijabla>
  </DomainObject.Predmet.ProtustrankaFormatedWithAdress>
  <DomainObject.Predmet.ProtustrankaFormatedWithAdressOIB>
    <izvorni_sadrzaj> OBITELJSKI DOM ZA STARIJE I NEMOĆNE OSOBE KOLONIĆ u stečaju, OIB 31465556081, Kolodvorska 7, 40320 Donji Kraljevec</izvorni_sadrzaj>
    <derivirana_varijabla naziv="DomainObject.Predmet.ProtustrankaFormatedWithAdressOIB_1"> OBITELJSKI DOM ZA STARIJE I NEMOĆNE OSOBE KOLONIĆ u stečaju, OIB 31465556081, Kolodvorska 7, 40320 Donji Kraljevec</derivirana_varijabla>
  </DomainObject.Predmet.ProtustrankaFormatedWithAdressOIB>
  <DomainObject.Predmet.ProtustrankaWithAdress>
    <izvorni_sadrzaj>OBITELJSKI DOM ZA STARIJE I NEMOĆNE OSOBE KOLONIĆ u stečaju Kolodvorska 7, 40320 Donji Kraljevec</izvorni_sadrzaj>
    <derivirana_varijabla naziv="DomainObject.Predmet.ProtustrankaWithAdress_1">OBITELJSKI DOM ZA STARIJE I NEMOĆNE OSOBE KOLONIĆ u stečaju Kolodvorska 7, 40320 Donji Kraljevec</derivirana_varijabla>
  </DomainObject.Predmet.ProtustrankaWithAdress>
  <DomainObject.Predmet.ProtustrankaWithAdressOIB>
    <izvorni_sadrzaj>OBITELJSKI DOM ZA STARIJE I NEMOĆNE OSOBE KOLONIĆ u stečaju, OIB 31465556081, Kolodvorska 7, 40320 Donji Kraljevec</izvorni_sadrzaj>
    <derivirana_varijabla naziv="DomainObject.Predmet.ProtustrankaWithAdressOIB_1">OBITELJSKI DOM ZA STARIJE I NEMOĆNE OSOBE KOLONIĆ u stečaju, OIB 31465556081, Kolodvorska 7, 40320 Donji Kraljevec</derivirana_varijabla>
  </DomainObject.Predmet.ProtustrankaWithAdressOIB>
  <DomainObject.Predmet.ProtustrankaNazivFormated>
    <izvorni_sadrzaj>OBITELJSKI DOM ZA STARIJE I NEMOĆNE OSOBE KOLONIĆ u stečaju</izvorni_sadrzaj>
    <derivirana_varijabla naziv="DomainObject.Predmet.ProtustrankaNazivFormated_1">OBITELJSKI DOM ZA STARIJE I NEMOĆNE OSOBE KOLONIĆ u stečaju</derivirana_varijabla>
  </DomainObject.Predmet.ProtustrankaNazivFormated>
  <DomainObject.Predmet.ProtustrankaNazivFormatedOIB>
    <izvorni_sadrzaj>OBITELJSKI DOM ZA STARIJE I NEMOĆNE OSOBE KOLONIĆ u stečaju, OIB 31465556081</izvorni_sadrzaj>
    <derivirana_varijabla naziv="DomainObject.Predmet.ProtustrankaNazivFormatedOIB_1">OBITELJSKI DOM ZA STARIJE I NEMOĆNE OSOBE KOLONIĆ u stečaju, OIB 31465556081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160853.37</izvorni_sadrzaj>
    <derivirana_varijabla naziv="DomainObject.Predmet.TrenutnaVrijednost_1">160853.37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OBITELJSKI DOM ZA STARIJE I NEMOĆNE OSOBE KOLONIĆ u stečaju</item>
    </izvorni_sadrzaj>
    <derivirana_varijabla naziv="DomainObject.Predmet.ProtuStrankaListFormated_1">
      <item>OBITELJSKI DOM ZA STARIJE I NEMOĆNE OSOBE KOLONIĆ u stečaju</item>
    </derivirana_varijabla>
  </DomainObject.Predmet.ProtuStrankaListFormated>
  <DomainObject.Predmet.ProtuStrankaListFormatedOIB>
    <izvorni_sadrzaj>
      <item>OBITELJSKI DOM ZA STARIJE I NEMOĆNE OSOBE KOLONIĆ u stečaju, OIB 31465556081</item>
    </izvorni_sadrzaj>
    <derivirana_varijabla naziv="DomainObject.Predmet.ProtuStrankaListFormatedOIB_1">
      <item>OBITELJSKI DOM ZA STARIJE I NEMOĆNE OSOBE KOLONIĆ u stečaju, OIB 31465556081</item>
    </derivirana_varijabla>
  </DomainObject.Predmet.ProtuStrankaListFormatedOIB>
  <DomainObject.Predmet.ProtuStrankaListFormatedWithAdress>
    <izvorni_sadrzaj>
      <item>OBITELJSKI DOM ZA STARIJE I NEMOĆNE OSOBE KOLONIĆ u stečaju, Kolodvorska 7, 40320 Donji Kraljevec</item>
    </izvorni_sadrzaj>
    <derivirana_varijabla naziv="DomainObject.Predmet.ProtuStrankaListFormatedWithAdress_1">
      <item>OBITELJSKI DOM ZA STARIJE I NEMOĆNE OSOBE KOLONIĆ u stečaju, Kolodvorska 7, 40320 Donji Kraljevec</item>
    </derivirana_varijabla>
  </DomainObject.Predmet.ProtuStrankaListFormatedWithAdress>
  <DomainObject.Predmet.ProtuStrankaListFormatedWithAdressOIB>
    <izvorni_sadrzaj>
      <item>OBITELJSKI DOM ZA STARIJE I NEMOĆNE OSOBE KOLONIĆ u stečaju, OIB 31465556081, Kolodvorska 7, 40320 Donji Kraljevec</item>
    </izvorni_sadrzaj>
    <derivirana_varijabla naziv="DomainObject.Predmet.ProtuStrankaListFormatedWithAdressOIB_1">
      <item>OBITELJSKI DOM ZA STARIJE I NEMOĆNE OSOBE KOLONIĆ u stečaju, OIB 31465556081, Kolodvorska 7, 40320 Donji Kraljevec</item>
    </derivirana_varijabla>
  </DomainObject.Predmet.ProtuStrankaListFormatedWithAdressOIB>
  <DomainObject.Predmet.ProtuStrankaListNazivFormated>
    <izvorni_sadrzaj>
      <item>OBITELJSKI DOM ZA STARIJE I NEMOĆNE OSOBE KOLONIĆ u stečaju</item>
    </izvorni_sadrzaj>
    <derivirana_varijabla naziv="DomainObject.Predmet.ProtuStrankaListNazivFormated_1">
      <item>OBITELJSKI DOM ZA STARIJE I NEMOĆNE OSOBE KOLONIĆ u stečaju</item>
    </derivirana_varijabla>
  </DomainObject.Predmet.ProtuStrankaListNazivFormated>
  <DomainObject.Predmet.ProtuStrankaListNazivFormatedOIB>
    <izvorni_sadrzaj>
      <item>OBITELJSKI DOM ZA STARIJE I NEMOĆNE OSOBE KOLONIĆ u stečaju, OIB 31465556081</item>
    </izvorni_sadrzaj>
    <derivirana_varijabla naziv="DomainObject.Predmet.ProtuStrankaListNazivFormatedOIB_1">
      <item>OBITELJSKI DOM ZA STARIJE I NEMOĆNE OSOBE KOLONIĆ u stečaju, OIB 31465556081</item>
    </derivirana_varijabla>
  </DomainObject.Predmet.ProtuStrankaListNazivFormatedOIB>
  <DomainObject.Predmet.OstaliListFormated>
    <izvorni_sadrzaj>
      <item>sudski registar</item>
      <item>Tomislav Đuričin</item>
      <item>Agencija za osiguranje radničkih potraživanja u slučaju stečaja poslodavca</item>
    </izvorni_sadrzaj>
    <derivirana_varijabla naziv="DomainObject.Predmet.OstaliListFormated_1">
      <item>sudski registar</item>
      <item>Tomislav Đuričin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Tomislav Đuričin, OIB 01733609458</item>
      <item>Agencija za osiguranje radničkih potraživanja u slučaju stečaja poslodavca, OIB 04323472109</item>
    </izvorni_sadrzaj>
    <derivirana_varijabla naziv="DomainObject.Predmet.OstaliListFormatedOIB_1">
      <item>sudski registar</item>
      <item>Tomislav Đuričin, OIB 01733609458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Tomislav Đuričin, Dravska Poljana 1,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Tomislav Đuričin, Dravska Poljana 1,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Tomislav Đuričin, OIB 01733609458, Dravska Poljana 1, 42000 Varaždin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Tomislav Đuričin, OIB 01733609458, Dravska Poljana 1, 42000 Varaždin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Tomislav Đuričin</item>
      <item>Agencija za osiguranje radničkih potraživanja u slučaju stečaja poslodavca</item>
    </izvorni_sadrzaj>
    <derivirana_varijabla naziv="DomainObject.Predmet.OstaliListNazivFormated_1">
      <item>sudski registar</item>
      <item>Tomislav Đuričin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Tomislav Đuričin, OIB 01733609458</item>
      <item>Agencija za osiguranje radničkih potraživanja u slučaju stečaja poslodavca, OIB 04323472109</item>
    </izvorni_sadrzaj>
    <derivirana_varijabla naziv="DomainObject.Predmet.OstaliListNazivFormatedOIB_1">
      <item>sudski registar</item>
      <item>Tomislav Đuričin, OIB 01733609458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OBITELJSKI DOM ZA STARIJE I NEMOĆNE OSOBE KOLONIĆ u stečaju</izvorni_sadrzaj>
    <derivirana_varijabla naziv="DomainObject.Predmet.ProtustrankaIDrugi_1">OBITELJSKI DOM ZA STARIJE I NEMOĆNE OSOBE KOLONIĆ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OBITELJSKI DOM ZA STARIJE I NEMOĆNE OSOBE KOLONIĆ u stečaju, OIB 31465556081, Kolodvorska 7, 40320 Donji Kraljevec</izvorni_sadrzaj>
    <derivirana_varijabla naziv="DomainObject.Predmet.ProtustrankaIDrugiAdressOIB_1">OBITELJSKI DOM ZA STARIJE I NEMOĆNE OSOBE KOLONIĆ u stečaju, OIB 31465556081,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OBITELJSKI DOM ZA STARIJE I NEMOĆNE OSOBE KOLONIĆ u stečaju</item>
      <item>sudski registar</item>
      <item>Tomislav Đuričin</item>
      <item>Agencija za osiguranje radničkih potraživanja u slučaju stečaja poslodavca</item>
    </izvorni_sadrzaj>
    <derivirana_varijabla naziv="DomainObject.Predmet.SudioniciListNaziv_1">
      <item>Financijska agencija</item>
      <item>OBITELJSKI DOM ZA STARIJE I NEMOĆNE OSOBE KOLONIĆ u stečaju</item>
      <item>sudski registar</item>
      <item>Tomislav Đuričin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31465556081</item>
      <item>, OIB null</item>
      <item>, OIB 01733609458</item>
      <item>, OIB 04323472109</item>
    </izvorni_sadrzaj>
    <derivirana_varijabla naziv="DomainObject.Predmet.SudioniciListNazivOIB_1">
      <item>, OIB 85821130368</item>
      <item>, OIB 31465556081</item>
      <item>, OIB null</item>
      <item>, OIB 01733609458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222</properties:Words>
  <properties:Characters>1050</properties:Characters>
  <properties:Lines>57</properties:Lines>
  <properties:Paragraphs>27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2017-12-04T13:28:00Z</cp:lastPrinted>
  <dcterms:modified xmlns:xsi="http://www.w3.org/2001/XMLSchema-instance" xsi:type="dcterms:W3CDTF">2017-12-05T06:46:00Z</dcterms:modified>
  <cp:revision>28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