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0ad8b" w14:paraId="d10ad8b" w:rsidRDefault="00590943" w:rsidP="009D7220" w:rsidR="00BC2AA3" w:rsidRPr="006A62B7">
      <w:pPr>
        <w:jc w:val="right"/>
        <w15:collapsed w:val="false"/>
      </w:pPr>
      <w:bookmarkStart w:name="_GoBack" w:id="0"/>
      <w:bookmarkEnd w:id="0"/>
      <w:r w:rsidRPr="006A62B7">
        <w:tab/>
        <w:t>Poslovni broj 1 St-</w:t>
      </w:r>
      <w:r w:rsidR="00B11E17">
        <w:t>526</w:t>
      </w:r>
      <w:r w:rsidR="006F7DC4">
        <w:t>/16-</w:t>
      </w:r>
      <w:r w:rsidR="00B11E17">
        <w:t>19</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B11E17">
        <w:t xml:space="preserve">ROMANA ŠKRAPA </w:t>
      </w:r>
      <w:r w:rsidR="006F7DC4">
        <w:t xml:space="preserve">d.o.o., </w:t>
      </w:r>
      <w:r w:rsidR="00B11E17">
        <w:t>Žman, Dugi otok</w:t>
      </w:r>
      <w:r w:rsidR="00DF1AFA">
        <w:t xml:space="preserve">, OIB: </w:t>
      </w:r>
      <w:r w:rsidR="00B11E17">
        <w:t>83387904017</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CB4F53">
        <w:t>19. siječnja 2017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B11E17">
        <w:t>ROMANA ŠKRAPA d.o.o., Žman, Dugi otok, OIB: 83387904017</w:t>
      </w:r>
      <w:r w:rsidR="00E55A42">
        <w:t xml:space="preserve"> </w:t>
      </w:r>
      <w:r w:rsidRPr="006A62B7">
        <w:t xml:space="preserve">stečajni </w:t>
      </w:r>
      <w:r w:rsidR="00AA36F9">
        <w:t xml:space="preserve"> </w:t>
      </w:r>
      <w:r w:rsidRPr="006A62B7">
        <w:t xml:space="preserve">postupak otvoren je dana </w:t>
      </w:r>
      <w:r w:rsidR="00CB4F53">
        <w:t>19. siječnja</w:t>
      </w:r>
      <w:r w:rsidR="00F26669">
        <w:t xml:space="preserve"> </w:t>
      </w:r>
      <w:r w:rsidR="00CB4F53">
        <w:t>2017</w:t>
      </w:r>
      <w:r w:rsidRPr="006A62B7">
        <w:t xml:space="preserve">. u </w:t>
      </w:r>
      <w:r w:rsidR="00CB4F53">
        <w:t xml:space="preserve">14,10 sati kada je ovo rješenje </w:t>
      </w:r>
      <w:r w:rsidRPr="006A62B7">
        <w:t xml:space="preserve">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B11E17">
        <w:t>Radojka Danek</w:t>
      </w:r>
      <w:r w:rsidR="00186D9B" w:rsidRPr="0022320B">
        <w:t xml:space="preserve">, </w:t>
      </w:r>
      <w:r w:rsidR="00B11E17">
        <w:t>Šibenik, P. Preradovića 6</w:t>
      </w:r>
      <w:r w:rsidR="00DF1AFA">
        <w:t xml:space="preserve">, </w:t>
      </w:r>
      <w:r w:rsidR="00C843A4">
        <w:t xml:space="preserve">OIB: </w:t>
      </w:r>
      <w:r w:rsidR="00B11E17">
        <w:t>78988701424</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B11E17">
        <w:t>ROMANA ŠKRAPA d.o.o., Žman, Dugi otok, OIB: 83387904017</w:t>
      </w:r>
      <w:r w:rsidR="009D7220">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CB4F53">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B11E17">
        <w:t>12. travnja</w:t>
      </w:r>
      <w:r w:rsidR="00C52D13">
        <w:t xml:space="preserve"> 2016</w:t>
      </w:r>
      <w:r w:rsidRPr="00CE76CB">
        <w:t xml:space="preserve">., rješenjem ovog suda od </w:t>
      </w:r>
      <w:r w:rsidR="00B11E17">
        <w:t>14. travnja</w:t>
      </w:r>
      <w:r w:rsidR="002F1652">
        <w:t xml:space="preserve"> 2016</w:t>
      </w:r>
      <w:r w:rsidRPr="00CE76CB">
        <w:t>. pokrenut je prethodni postupak nad dužnikom</w:t>
      </w:r>
      <w:r w:rsidR="00DF1AFA">
        <w:t xml:space="preserve"> </w:t>
      </w:r>
      <w:r w:rsidR="00B11E17">
        <w:t>ROMANA ŠKRAPA d.o.o., Žman, Dugi otok, OIB: 83387904017</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B11E17">
        <w:t>526</w:t>
      </w:r>
      <w:r w:rsidR="006F7DC4">
        <w:t>/16-</w:t>
      </w:r>
      <w:r w:rsidR="00B11E17">
        <w:t>11</w:t>
      </w:r>
      <w:r w:rsidRPr="006A62B7">
        <w:t xml:space="preserve"> od </w:t>
      </w:r>
      <w:r>
        <w:t xml:space="preserve">dana </w:t>
      </w:r>
      <w:r w:rsidR="00B11E17">
        <w:t>30. svibnja</w:t>
      </w:r>
      <w:r w:rsidR="00C52D13">
        <w:t xml:space="preserve"> 2016.,</w:t>
      </w:r>
      <w:r w:rsidRPr="006A62B7">
        <w:t xml:space="preserve"> imenovan je privremeni stečajni upravitelj koji je izvješće dostavio dana </w:t>
      </w:r>
      <w:r w:rsidR="00B11E17">
        <w:t>6. rujna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B11E17">
        <w:t>30. rujna</w:t>
      </w:r>
      <w:r w:rsidR="00C52D13" w:rsidRPr="00DF1AFA">
        <w:t xml:space="preserve"> 2016</w:t>
      </w:r>
      <w:r w:rsidRPr="00DF1AFA">
        <w:t xml:space="preserve">., temeljem čega je rok za uplatu predujma istekao dana </w:t>
      </w:r>
      <w:r w:rsidR="002B20BC">
        <w:rPr>
          <w:b/>
        </w:rPr>
        <w:t>??</w:t>
      </w:r>
      <w:r w:rsidR="009D7220" w:rsidRPr="002B20BC">
        <w:rPr>
          <w:b/>
        </w:rPr>
        <w:t xml:space="preserve"> </w:t>
      </w:r>
      <w:r w:rsidR="00C52D13" w:rsidRPr="00DF1AFA">
        <w:t>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E55A42" w:rsidP="00E55A42" w:rsidR="00E55A42">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CB4F53" w:rsidP="003A0F96" w:rsidR="00590943">
      <w:pPr>
        <w:jc w:val="both"/>
      </w:pPr>
      <w:r>
        <w:tab/>
        <w:t>Stoga je odlučeno kao u izreci.</w:t>
      </w:r>
    </w:p>
    <w:p w:rsidRDefault="00CB4F53" w:rsidP="003A0F96" w:rsidR="00CB4F53" w:rsidRPr="006A62B7">
      <w:pPr>
        <w:jc w:val="both"/>
      </w:pPr>
    </w:p>
    <w:p w:rsidRDefault="00590943" w:rsidP="003A0F96" w:rsidR="00590943" w:rsidRPr="006A62B7">
      <w:pPr>
        <w:ind w:hanging="705" w:left="705"/>
        <w:jc w:val="center"/>
      </w:pPr>
      <w:r w:rsidRPr="006A62B7">
        <w:t xml:space="preserve">U Zadru, dana </w:t>
      </w:r>
      <w:r w:rsidR="00CB4F53">
        <w:t>19. siječnja 2017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CB4F53">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CB4F53">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AFA" w:rsidR="00DF1AFA">
      <w:r>
        <w:separator/>
      </w:r>
    </w:p>
  </w:endnote>
  <w:endnote w:id="0" w:type="continuationSeparator">
    <w:p w:rsidRDefault="00DF1AFA" w:rsidR="00DF1A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AFA" w:rsidR="00DF1AFA">
      <w:r>
        <w:separator/>
      </w:r>
    </w:p>
  </w:footnote>
  <w:footnote w:id="0" w:type="continuationSeparator">
    <w:p w:rsidRDefault="00DF1AFA" w:rsidR="00DF1A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1AFA" w:rsidR="00DF1AF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68DE">
      <w:rPr>
        <w:rStyle w:val="Brojstranice"/>
        <w:noProof/>
      </w:rPr>
      <w:t>2</w:t>
    </w:r>
    <w:r>
      <w:rPr>
        <w:rStyle w:val="Brojstranice"/>
      </w:rPr>
      <w:fldChar w:fldCharType="end"/>
    </w:r>
  </w:p>
  <w:p w:rsidRDefault="00DF1AFA" w:rsidP="00825537" w:rsidR="00DF1AFA" w:rsidRPr="006A62B7">
    <w:pPr>
      <w:pStyle w:val="Zaglavlje"/>
      <w:jc w:val="right"/>
    </w:pPr>
    <w:r w:rsidRPr="006A62B7">
      <w:t>Poslovni broj 1 St-</w:t>
    </w:r>
    <w:r w:rsidR="00B11E17">
      <w:t>526</w:t>
    </w:r>
    <w:r w:rsidR="006F7DC4">
      <w:t>/16-</w:t>
    </w:r>
    <w:r w:rsidR="00B11E17">
      <w:t>19</w:t>
    </w:r>
  </w:p>
  <w:p w:rsidRDefault="00DF1AFA" w:rsidP="00825537" w:rsidR="00DF1AFA">
    <w:pPr>
      <w:pStyle w:val="Zaglavlje"/>
      <w:jc w:val="right"/>
      <w:rPr>
        <w:rFonts w:cs="Arial" w:hAnsi="Arial" w:ascii="Arial"/>
        <w:sz w:val="22"/>
        <w:szCs w:val="22"/>
      </w:rPr>
    </w:pPr>
  </w:p>
  <w:p w:rsidRDefault="00DF1AFA" w:rsidP="00825537" w:rsidR="00DF1AFA">
    <w:pPr>
      <w:pStyle w:val="Zaglavlje"/>
      <w:jc w:val="right"/>
      <w:rPr>
        <w:rFonts w:cs="Arial" w:hAnsi="Arial" w:ascii="Arial"/>
        <w:sz w:val="22"/>
        <w:szCs w:val="22"/>
      </w:rPr>
    </w:pPr>
  </w:p>
  <w:p w:rsidRDefault="00DF1AFA" w:rsidP="00825537" w:rsidR="00DF1AFA"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3BEE"/>
    <w:rsid w:val="000B7715"/>
    <w:rsid w:val="000D7790"/>
    <w:rsid w:val="001144F4"/>
    <w:rsid w:val="00117181"/>
    <w:rsid w:val="001441EB"/>
    <w:rsid w:val="00152E13"/>
    <w:rsid w:val="001540AB"/>
    <w:rsid w:val="00161F86"/>
    <w:rsid w:val="00186D9B"/>
    <w:rsid w:val="00215D49"/>
    <w:rsid w:val="00216EE2"/>
    <w:rsid w:val="00221D5E"/>
    <w:rsid w:val="00236C5C"/>
    <w:rsid w:val="00242766"/>
    <w:rsid w:val="00252C35"/>
    <w:rsid w:val="00272170"/>
    <w:rsid w:val="002A25D5"/>
    <w:rsid w:val="002B20BC"/>
    <w:rsid w:val="002C1F71"/>
    <w:rsid w:val="002C3F74"/>
    <w:rsid w:val="002F1652"/>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68DE"/>
    <w:rsid w:val="004D7B96"/>
    <w:rsid w:val="004E0C7D"/>
    <w:rsid w:val="004F2EAE"/>
    <w:rsid w:val="00512AC4"/>
    <w:rsid w:val="00520474"/>
    <w:rsid w:val="00522A74"/>
    <w:rsid w:val="00554974"/>
    <w:rsid w:val="00566BE9"/>
    <w:rsid w:val="00577A9F"/>
    <w:rsid w:val="00586017"/>
    <w:rsid w:val="00590943"/>
    <w:rsid w:val="005E4CE3"/>
    <w:rsid w:val="005E4E16"/>
    <w:rsid w:val="006167B4"/>
    <w:rsid w:val="00622B35"/>
    <w:rsid w:val="00623B4A"/>
    <w:rsid w:val="00626D21"/>
    <w:rsid w:val="006420EF"/>
    <w:rsid w:val="00645C80"/>
    <w:rsid w:val="00660058"/>
    <w:rsid w:val="00667CB9"/>
    <w:rsid w:val="006A2D75"/>
    <w:rsid w:val="006A62B7"/>
    <w:rsid w:val="006B13B2"/>
    <w:rsid w:val="006C62F6"/>
    <w:rsid w:val="006D1A44"/>
    <w:rsid w:val="006E6CDF"/>
    <w:rsid w:val="006F7DC4"/>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46BCA"/>
    <w:rsid w:val="00985416"/>
    <w:rsid w:val="009C40AB"/>
    <w:rsid w:val="009D30D7"/>
    <w:rsid w:val="009D7018"/>
    <w:rsid w:val="009D7220"/>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11E17"/>
    <w:rsid w:val="00B20829"/>
    <w:rsid w:val="00B45C7F"/>
    <w:rsid w:val="00B604A8"/>
    <w:rsid w:val="00B85A8A"/>
    <w:rsid w:val="00BA5150"/>
    <w:rsid w:val="00BB0D8F"/>
    <w:rsid w:val="00BC2AA3"/>
    <w:rsid w:val="00C33171"/>
    <w:rsid w:val="00C35145"/>
    <w:rsid w:val="00C52D13"/>
    <w:rsid w:val="00C843A4"/>
    <w:rsid w:val="00CA793B"/>
    <w:rsid w:val="00CB4F53"/>
    <w:rsid w:val="00CD2D99"/>
    <w:rsid w:val="00CE4609"/>
    <w:rsid w:val="00CE76CB"/>
    <w:rsid w:val="00CE7D3D"/>
    <w:rsid w:val="00D376EA"/>
    <w:rsid w:val="00D44545"/>
    <w:rsid w:val="00D6373B"/>
    <w:rsid w:val="00D67C25"/>
    <w:rsid w:val="00D7083B"/>
    <w:rsid w:val="00D83F1A"/>
    <w:rsid w:val="00D95FB7"/>
    <w:rsid w:val="00DC0DCC"/>
    <w:rsid w:val="00DC4BC5"/>
    <w:rsid w:val="00DF1AFA"/>
    <w:rsid w:val="00E27A0D"/>
    <w:rsid w:val="00E55A42"/>
    <w:rsid w:val="00E64315"/>
    <w:rsid w:val="00E719C1"/>
    <w:rsid w:val="00E93CD4"/>
    <w:rsid w:val="00EA42B5"/>
    <w:rsid w:val="00EB36A0"/>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4D68DE"/>
    <w:rPr>
      <w:color w:val="808080"/>
      <w:bdr w:space="0" w:sz="0" w:color="auto" w:val="none"/>
      <w:shd w:fill="auto" w:color="auto" w:val="clear"/>
    </w:rPr>
  </w:style>
  <w:style w:customStyle="true" w:styleId="eSPISCCParagraphDefaultFont" w:type="character">
    <w:name w:val="eSPIS_CC_Paragraph Default Font"/>
    <w:basedOn w:val="Zadanifontodlomka"/>
    <w:rsid w:val="004D68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68DE"/>
    <w:rPr>
      <w:bdr w:space="0" w:sz="0" w:color="auto" w:val="none"/>
      <w:shd w:fill="FFFFCC" w:color="auto" w:val="clear"/>
      <w:lang w:val="hr-HR"/>
    </w:rPr>
  </w:style>
  <w:style w:customStyle="true" w:styleId="PozadinaSvijetloCrvena" w:type="character">
    <w:name w:val="Pozadina_SvijetloCrvena"/>
    <w:basedOn w:val="eSPISCCParagraphDefaultFont"/>
    <w:rsid w:val="004D68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68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4D68DE"/>
    <w:rPr>
      <w:color w:val="808080"/>
      <w:bdr w:color="auto" w:space="0" w:sz="0" w:val="none"/>
      <w:shd w:color="auto" w:fill="auto" w:val="clear"/>
    </w:rPr>
  </w:style>
  <w:style w:customStyle="1" w:styleId="eSPISCCParagraphDefaultFont" w:type="character">
    <w:name w:val="eSPIS_CC_Paragraph Default Font"/>
    <w:basedOn w:val="Zadanifontodlomka"/>
    <w:rsid w:val="004D68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68DE"/>
    <w:rPr>
      <w:bdr w:color="auto" w:space="0" w:sz="0" w:val="none"/>
      <w:shd w:color="auto" w:fill="FFFFCC" w:val="clear"/>
      <w:lang w:val="hr-HR"/>
    </w:rPr>
  </w:style>
  <w:style w:customStyle="1" w:styleId="PozadinaSvijetloCrvena" w:type="character">
    <w:name w:val="Pozadina_SvijetloCrvena"/>
    <w:basedOn w:val="eSPISCCParagraphDefaultFont"/>
    <w:rsid w:val="004D68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68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St-526/2016-20</izvorni_sadrzaj>
    <derivirana_varijabla naziv="DomainObject.Oznaka_1">St-526/2016-20</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St-526/2016</izvorni_sadrzaj>
    <derivirana_varijabla naziv="DomainObject.Predmet.OznakaBroj_1">St-526/2016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ROMANA ŠKRAPA društvo s ograničenom odgovornošću za ulov i promet ribom i turizam</izvorni_sadrzaj>
    <derivirana_varijabla naziv="DomainObject.Predmet.ProtustrankaFormated_1">  ROMANA ŠKRAPA društvo s ograničenom odgovornošću za ulov i promet ribom i turizam</derivirana_varijabla>
  </DomainObject.Predmet.ProtustrankaFormated>
  <DomainObject.Predmet.ProtustrankaFormatedOIB>
    <izvorni_sadrzaj>  ROMANA ŠKRAPA društvo s ograničenom odgovornošću za ulov i promet ribom i turizam, OIB 83387904017</izvorni_sadrzaj>
    <derivirana_varijabla naziv="DomainObject.Predmet.ProtustrankaFormatedOIB_1">  ROMANA ŠKRAPA društvo s ograničenom odgovornošću za ulov i promet ribom i turizam, OIB 83387904017</derivirana_varijabla>
  </DomainObject.Predmet.ProtustrankaFormatedOIB>
  <DomainObject.Predmet.ProtustrankaFormatedWithAdress>
    <izvorni_sadrzaj> ROMANA ŠKRAPA društvo s ograničenom odgovornošću za ulov i promet ribom i turizam, Dugi otok, 23282 Žman</izvorni_sadrzaj>
    <derivirana_varijabla naziv="DomainObject.Predmet.ProtustrankaFormatedWithAdress_1"> ROMANA ŠKRAPA društvo s ograničenom odgovornošću za ulov i promet ribom i turizam, Dugi otok, 23282 Žman</derivirana_varijabla>
  </DomainObject.Predmet.ProtustrankaFormatedWithAdress>
  <DomainObject.Predmet.ProtustrankaFormatedWithAdressOIB>
    <izvorni_sadrzaj> ROMANA ŠKRAPA društvo s ograničenom odgovornošću za ulov i promet ribom i turizam, OIB 83387904017, Dugi otok, 23282 Žman</izvorni_sadrzaj>
    <derivirana_varijabla naziv="DomainObject.Predmet.ProtustrankaFormatedWithAdressOIB_1"> ROMANA ŠKRAPA društvo s ograničenom odgovornošću za ulov i promet ribom i turizam, OIB 83387904017, Dugi otok, 23282 Žman</derivirana_varijabla>
  </DomainObject.Predmet.ProtustrankaFormatedWithAdressOIB>
  <DomainObject.Predmet.ProtustrankaWithAdress>
    <izvorni_sadrzaj>ROMANA ŠKRAPA društvo s ograničenom odgovornošću za ulov i promet ribom i turizam Dugi otok, 23282 Žman</izvorni_sadrzaj>
    <derivirana_varijabla naziv="DomainObject.Predmet.ProtustrankaWithAdress_1">ROMANA ŠKRAPA društvo s ograničenom odgovornošću za ulov i promet ribom i turizam Dugi otok, 23282 Žman</derivirana_varijabla>
  </DomainObject.Predmet.ProtustrankaWithAdress>
  <DomainObject.Predmet.ProtustrankaWithAdressOIB>
    <izvorni_sadrzaj>ROMANA ŠKRAPA društvo s ograničenom odgovornošću za ulov i promet ribom i turizam, OIB 83387904017, Dugi otok, 23282 Žman</izvorni_sadrzaj>
    <derivirana_varijabla naziv="DomainObject.Predmet.ProtustrankaWithAdressOIB_1">ROMANA ŠKRAPA društvo s ograničenom odgovornošću za ulov i promet ribom i turizam, OIB 83387904017, Dugi otok, 23282 Žman</derivirana_varijabla>
  </DomainObject.Predmet.ProtustrankaWithAdressOIB>
  <DomainObject.Predmet.ProtustrankaNazivFormated>
    <izvorni_sadrzaj>ROMANA ŠKRAPA društvo s ograničenom odgovornošću za ulov i promet ribom i turizam</izvorni_sadrzaj>
    <derivirana_varijabla naziv="DomainObject.Predmet.ProtustrankaNazivFormated_1">ROMANA ŠKRAPA društvo s ograničenom odgovornošću za ulov i promet ribom i turizam</derivirana_varijabla>
  </DomainObject.Predmet.ProtustrankaNazivFormated>
  <DomainObject.Predmet.ProtustrankaNazivFormatedOIB>
    <izvorni_sadrzaj>ROMANA ŠKRAPA društvo s ograničenom odgovornošću za ulov i promet ribom i turizam, OIB 83387904017</izvorni_sadrzaj>
    <derivirana_varijabla naziv="DomainObject.Predmet.ProtustrankaNazivFormatedOIB_1">ROMANA ŠKRAPA društvo s ograničenom odgovornošću za ulov i promet ribom i turizam, OIB 83387904017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ROMANA ŠKRAPA društvo s ograničenom odgovornošću za ulov i promet ribom i turizam</item>
    </izvorni_sadrzaj>
    <derivirana_varijabla naziv="DomainObject.Predmet.ProtuStrankaListFormated_1">
      <item>ROMANA ŠKRAPA društvo s ograničenom odgovornošću za ulov i promet ribom i turizam</item>
    </derivirana_varijabla>
  </DomainObject.Predmet.ProtuStrankaListFormated>
  <DomainObject.Predmet.ProtuStrankaListFormatedOIB>
    <izvorni_sadrzaj>
      <item>ROMANA ŠKRAPA društvo s ograničenom odgovornošću za ulov i promet ribom i turizam, OIB 83387904017</item>
    </izvorni_sadrzaj>
    <derivirana_varijabla naziv="DomainObject.Predmet.ProtuStrankaListFormatedOIB_1">
      <item>ROMANA ŠKRAPA društvo s ograničenom odgovornošću za ulov i promet ribom i turizam, OIB 83387904017</item>
    </derivirana_varijabla>
  </DomainObject.Predmet.ProtuStrankaListFormatedOIB>
  <DomainObject.Predmet.ProtuStrankaListFormatedWithAdress>
    <izvorni_sadrzaj>
      <item>ROMANA ŠKRAPA društvo s ograničenom odgovornošću za ulov i promet ribom i turizam, Dugi otok, 23282 Žman</item>
    </izvorni_sadrzaj>
    <derivirana_varijabla naziv="DomainObject.Predmet.ProtuStrankaListFormatedWithAdress_1">
      <item>ROMANA ŠKRAPA društvo s ograničenom odgovornošću za ulov i promet ribom i turizam, Dugi otok, 23282 Žman</item>
    </derivirana_varijabla>
  </DomainObject.Predmet.ProtuStrankaListFormatedWithAdress>
  <DomainObject.Predmet.ProtuStrankaListFormatedWithAdressOIB>
    <izvorni_sadrzaj>
      <item>ROMANA ŠKRAPA društvo s ograničenom odgovornošću za ulov i promet ribom i turizam, OIB 83387904017, Dugi otok, 23282 Žman</item>
    </izvorni_sadrzaj>
    <derivirana_varijabla naziv="DomainObject.Predmet.ProtuStrankaListFormatedWithAdressOIB_1">
      <item>ROMANA ŠKRAPA društvo s ograničenom odgovornošću za ulov i promet ribom i turizam, OIB 83387904017, Dugi otok, 23282 Žman</item>
    </derivirana_varijabla>
  </DomainObject.Predmet.ProtuStrankaListFormatedWithAdressOIB>
  <DomainObject.Predmet.ProtuStrankaListNazivFormated>
    <izvorni_sadrzaj>
      <item>ROMANA ŠKRAPA društvo s ograničenom odgovornošću za ulov i promet ribom i turizam</item>
    </izvorni_sadrzaj>
    <derivirana_varijabla naziv="DomainObject.Predmet.ProtuStrankaListNazivFormated_1">
      <item>ROMANA ŠKRAPA društvo s ograničenom odgovornošću za ulov i promet ribom i turizam</item>
    </derivirana_varijabla>
  </DomainObject.Predmet.ProtuStrankaListNazivFormated>
  <DomainObject.Predmet.ProtuStrankaListNazivFormatedOIB>
    <izvorni_sadrzaj>
      <item>ROMANA ŠKRAPA društvo s ograničenom odgovornošću za ulov i promet ribom i turizam, OIB 83387904017</item>
    </izvorni_sadrzaj>
    <derivirana_varijabla naziv="DomainObject.Predmet.ProtuStrankaListNazivFormatedOIB_1">
      <item>ROMANA ŠKRAPA društvo s ograničenom odgovornošću za ulov i promet ribom i turizam, OIB 83387904017</item>
    </derivirana_varijabla>
  </DomainObject.Predmet.ProtuStrankaListNazivFormatedOIB>
  <DomainObject.Predmet.OstaliListFormated>
    <izvorni_sadrzaj>
      <item>Roman Hrboka</item>
    </izvorni_sadrzaj>
    <derivirana_varijabla naziv="DomainObject.Predmet.OstaliListFormated_1">
      <item>Roman Hrboka</item>
    </derivirana_varijabla>
  </DomainObject.Predmet.OstaliListFormated>
  <DomainObject.Predmet.OstaliListFormatedOIB>
    <izvorni_sadrzaj>
      <item>Roman Hrboka, OIB 96062190661</item>
    </izvorni_sadrzaj>
    <derivirana_varijabla naziv="DomainObject.Predmet.OstaliListFormatedOIB_1">
      <item>Roman Hrboka, OIB 96062190661</item>
    </derivirana_varijabla>
  </DomainObject.Predmet.OstaliListFormatedOIB>
  <DomainObject.Predmet.OstaliListFormatedWithAdress>
    <izvorni_sadrzaj>
      <item>Roman Hrboka, Žman 78, 23282 Žman</item>
    </izvorni_sadrzaj>
    <derivirana_varijabla naziv="DomainObject.Predmet.OstaliListFormatedWithAdress_1">
      <item>Roman Hrboka, Žman 78, 23282 Žman</item>
    </derivirana_varijabla>
  </DomainObject.Predmet.OstaliListFormatedWithAdress>
  <DomainObject.Predmet.OstaliListFormatedWithAdressOIB>
    <izvorni_sadrzaj>
      <item>Roman Hrboka, OIB 96062190661, Žman 78, 23282 Žman</item>
    </izvorni_sadrzaj>
    <derivirana_varijabla naziv="DomainObject.Predmet.OstaliListFormatedWithAdressOIB_1">
      <item>Roman Hrboka, OIB 96062190661, Žman 78, 23282 Žman</item>
    </derivirana_varijabla>
  </DomainObject.Predmet.OstaliListFormatedWithAdressOIB>
  <DomainObject.Predmet.OstaliListNazivFormated>
    <izvorni_sadrzaj>
      <item>Roman Hrboka</item>
    </izvorni_sadrzaj>
    <derivirana_varijabla naziv="DomainObject.Predmet.OstaliListNazivFormated_1">
      <item>Roman Hrboka</item>
    </derivirana_varijabla>
  </DomainObject.Predmet.OstaliListNazivFormated>
  <DomainObject.Predmet.OstaliListNazivFormatedOIB>
    <izvorni_sadrzaj>
      <item>Roman Hrboka, OIB 96062190661</item>
    </izvorni_sadrzaj>
    <derivirana_varijabla naziv="DomainObject.Predmet.OstaliListNazivFormatedOIB_1">
      <item>Roman Hrboka, OIB 96062190661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St-526/2016-20</izvorni_sadrzaj>
    <derivirana_varijabla naziv="DomainObject.PoslovniBrojDokumenta_1">St-526/2016-20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ROMANA ŠKRAPA društvo s ograničenom odgovornošću za ulov i promet ribom i turizam</izvorni_sadrzaj>
    <derivirana_varijabla naziv="DomainObject.Predmet.ProtustrankaIDrugi_1">ROMANA ŠKRAPA društvo s ograničenom odgovornošću za ulov i promet ribom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ROMANA ŠKRAPA društvo s ograničenom odgovornošću za ulov i promet ribom i turizam, OIB 83387904017, Dugi otok, 23282 Žman</izvorni_sadrzaj>
    <derivirana_varijabla naziv="DomainObject.Predmet.ProtustrankaIDrugiAdressOIB_1">ROMANA ŠKRAPA društvo s ograničenom odgovornošću za ulov i promet ribom i turizam, OIB 83387904017, Dugi otok, 23282 Žman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ROMANA ŠKRAPA društvo s ograničenom odgovornošću za ulov i promet ribom i turizam</item>
      <item>Roman Hrboka</item>
    </izvorni_sadrzaj>
    <derivirana_varijabla naziv="DomainObject.Predmet.SudioniciListNaziv_1">
      <item>FINA</item>
      <item>ROMANA ŠKRAPA društvo s ograničenom odgovornošću za ulov i promet ribom i turizam</item>
      <item>Roman Hrboka</item>
    </derivirana_varijabla>
  </DomainObject.Predmet.SudioniciListNaziv>
  <DomainObject.Predmet.SudioniciListAdressOIB>
    <izvorni_sadrzaj>
      <item>FINA, OIB 85821130368</item>
      <item>ROMANA ŠKRAPA društvo s ograničenom odgovornošću za ulov i promet ribom i turizam, OIB 83387904017, Dugi otok,23282 Žman</item>
      <item>Roman Hrboka, OIB 96062190661, Žman 78,23282 Žman</item>
    </izvorni_sadrzaj>
    <derivirana_varijabla naziv="DomainObject.Predmet.SudioniciListAdressOIB_1">
      <item>FINA, OIB 85821130368</item>
      <item>ROMANA ŠKRAPA društvo s ograničenom odgovornošću za ulov i promet ribom i turizam, OIB 83387904017, Dugi otok,23282 Žman</item>
      <item>Roman Hrboka, OIB 96062190661, Žman 78,23282 Žman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83387904017</item>
      <item>, OIB 96062190661</item>
    </izvorni_sadrzaj>
    <derivirana_varijabla naziv="DomainObject.Predmet.SudioniciListNazivOIB_1">
      <item>, OIB 85821130368</item>
      <item>, OIB 83387904017</item>
      <item>, OIB 96062190661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671</properties:Words>
  <properties:Characters>3526</properties:Characters>
  <properties:Lines>97</properties:Lines>
  <properties:Paragraphs>40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2016-10-26T05:32:00Z</dcterms:created>
  <dc:creator>Ardena Bajlo</dc:creator>
  <cp:lastModifiedBy>wsadmin</cp:lastModifiedBy>
  <cp:lastPrinted>2015-03-02T10:10:00Z</cp:lastPrinted>
  <dcterms:modified xmlns:xsi="http://www.w3.org/2001/XMLSchema-instance" xsi:type="dcterms:W3CDTF">2017-01-19T12:24:00Z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St-526/2016-20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