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ea61" w14:paraId="7b1ea61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</w:t>
      </w:r>
      <w:r w:rsidR="004C2E1E">
        <w:t xml:space="preserve"> dužnika</w:t>
      </w:r>
      <w:r>
        <w:t xml:space="preserve"> </w:t>
      </w:r>
      <w:r w:rsidR="00547693">
        <w:rPr>
          <w:b/>
        </w:rPr>
        <w:t>PRIMAT d.o.o. za usluge i trgovinu "u stečaju", Osijek, Vukovarska cesta 434, OIB: 30408759840, MBS: 030020822</w:t>
      </w:r>
      <w:r>
        <w:t xml:space="preserve">, dana </w:t>
      </w:r>
      <w:r w:rsidR="00584E56">
        <w:t>24</w:t>
      </w:r>
      <w:r w:rsidR="00547693">
        <w:t>. kolovoza</w:t>
      </w:r>
      <w:r w:rsidR="009F0A95">
        <w:t xml:space="preserve"> 2017.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47902" w:rsidR="00201E03">
      <w:pPr>
        <w:pStyle w:val="Tijeloteksta"/>
        <w:ind w:left="360"/>
        <w:jc w:val="center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456173">
        <w:t>m</w:t>
      </w:r>
      <w:r>
        <w:t xml:space="preserve"> upravitelj</w:t>
      </w:r>
      <w:r w:rsidR="00456173">
        <w:t>u</w:t>
      </w:r>
      <w:r>
        <w:t xml:space="preserve"> u stečajnom predmetu </w:t>
      </w:r>
      <w:r w:rsidR="004C2E1E">
        <w:t xml:space="preserve">dužnika </w:t>
      </w:r>
      <w:r w:rsidR="00547693">
        <w:rPr>
          <w:b/>
        </w:rPr>
        <w:t>PRIMAT d.o.o. za usluge i trgovinu "u stečaju", Osijek, Vukovarska cesta 434, OIB: 30408759840, MBS: 030020822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</w:t>
      </w:r>
      <w:r w:rsidR="00767322">
        <w:t>I</w:t>
      </w:r>
      <w:r w:rsidR="00452FDA">
        <w:t xml:space="preserve"> višeg isplatnog reda u iznosu od </w:t>
      </w:r>
      <w:r w:rsidR="00456173">
        <w:t>35.624,18</w:t>
      </w:r>
      <w:r w:rsidR="00452FDA">
        <w:t xml:space="preserve"> kn što predstavlja </w:t>
      </w:r>
      <w:r w:rsidR="00456173">
        <w:t>10</w:t>
      </w:r>
      <w:r w:rsidR="00767322">
        <w:t xml:space="preserve">% </w:t>
      </w:r>
      <w:r w:rsidR="00247902">
        <w:t>utvrđenih tražbina stečajnih vjerovnika I višeg isplatnog reda.</w:t>
      </w:r>
      <w:r w:rsidR="004C5037">
        <w:t xml:space="preserve"> </w:t>
      </w:r>
      <w:r w:rsidR="00247902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584E56">
        <w:rPr>
          <w:b/>
        </w:rPr>
        <w:t>4. listopada</w:t>
      </w:r>
      <w:r w:rsidR="009F0A95">
        <w:rPr>
          <w:b/>
        </w:rPr>
        <w:t xml:space="preserve"> 2017. g. u </w:t>
      </w:r>
      <w:r w:rsidR="00584E56">
        <w:rPr>
          <w:b/>
        </w:rPr>
        <w:t>10</w:t>
      </w:r>
      <w:r w:rsidR="00456173">
        <w:rPr>
          <w:b/>
        </w:rPr>
        <w:t>,00</w:t>
      </w:r>
      <w:r w:rsidRPr="001A5987">
        <w:rPr>
          <w:b/>
        </w:rPr>
        <w:t xml:space="preserve"> sati</w:t>
      </w:r>
      <w:r>
        <w:t xml:space="preserve">, soba br. </w:t>
      </w:r>
      <w:r w:rsidR="00456173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584E56">
        <w:t>24</w:t>
      </w:r>
      <w:r w:rsidR="00547693">
        <w:t>. kolovoza</w:t>
      </w:r>
      <w:r w:rsidR="009F0A95">
        <w:t xml:space="preserve"> 2017.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 w:rsidRPr="004C2E1E">
      <w:pPr>
        <w:pStyle w:val="Tijeloteksta"/>
        <w:numPr>
          <w:ilvl w:val="0"/>
          <w:numId w:val="9"/>
        </w:numPr>
      </w:pPr>
      <w:r>
        <w:t xml:space="preserve">st. uprav. </w:t>
      </w:r>
      <w:r w:rsidR="00547693">
        <w:t>Nikola Kruljac</w:t>
      </w:r>
      <w:r w:rsidR="00584E56">
        <w:t>, Martin, B. Jelačića 48, Našice</w:t>
      </w:r>
    </w:p>
    <w:p w:rsidRDefault="00247902" w:rsidP="00201E03" w:rsidR="00201E03">
      <w:pPr>
        <w:pStyle w:val="Tijeloteksta"/>
        <w:ind w:left="360"/>
      </w:pPr>
      <w:r>
        <w:t xml:space="preserve">2. </w:t>
      </w:r>
      <w:r w:rsidR="00584E56">
        <w:t xml:space="preserve">  </w:t>
      </w:r>
      <w:r>
        <w:t>ŽDO 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584E56">
        <w:t xml:space="preserve">   </w:t>
      </w:r>
      <w:r w:rsidR="004D3316">
        <w:t>e-</w:t>
      </w:r>
      <w:r>
        <w:t>ogl.pl.</w:t>
      </w:r>
      <w:r w:rsidR="00452FDA">
        <w:t xml:space="preserve"> </w:t>
      </w:r>
      <w:r w:rsidR="00456173">
        <w:t xml:space="preserve">uz podnesak </w:t>
      </w:r>
      <w:r w:rsidR="00671EDE">
        <w:t xml:space="preserve">od 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r w:rsidR="00584E56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584E56">
        <w:t>4.10.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7443E5" w:rsidR="00CE19FA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C49" w:rsidR="00BC3C49">
      <w:r>
        <w:separator/>
      </w:r>
    </w:p>
  </w:endnote>
  <w:endnote w:id="0" w:type="continuationSeparator">
    <w:p w:rsidRDefault="00BC3C49" w:rsidR="00BC3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C49" w:rsidR="00BC3C49">
      <w:r>
        <w:separator/>
      </w:r>
    </w:p>
  </w:footnote>
  <w:footnote w:id="0" w:type="continuationSeparator">
    <w:p w:rsidRDefault="00BC3C49" w:rsidR="00BC3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547693">
      <w:t>83/15-93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02EEF"/>
    <w:rsid w:val="002142C7"/>
    <w:rsid w:val="0021564C"/>
    <w:rsid w:val="00223C8E"/>
    <w:rsid w:val="00247902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56173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47693"/>
    <w:rsid w:val="0055624C"/>
    <w:rsid w:val="00584E56"/>
    <w:rsid w:val="005B403D"/>
    <w:rsid w:val="00607E75"/>
    <w:rsid w:val="006139EC"/>
    <w:rsid w:val="006235FB"/>
    <w:rsid w:val="006250EF"/>
    <w:rsid w:val="00671EDE"/>
    <w:rsid w:val="006837ED"/>
    <w:rsid w:val="006A2408"/>
    <w:rsid w:val="006A56C2"/>
    <w:rsid w:val="006B3F19"/>
    <w:rsid w:val="00714A25"/>
    <w:rsid w:val="007242CD"/>
    <w:rsid w:val="00725641"/>
    <w:rsid w:val="007443E5"/>
    <w:rsid w:val="0074711B"/>
    <w:rsid w:val="00767322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9F0A95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AF7000"/>
    <w:rsid w:val="00B11D59"/>
    <w:rsid w:val="00B215DA"/>
    <w:rsid w:val="00B41F79"/>
    <w:rsid w:val="00BB36BB"/>
    <w:rsid w:val="00BC33DE"/>
    <w:rsid w:val="00BC3C49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336E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43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443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43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3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3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43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443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43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3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3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E6CE9-846D-4E7A-B55D-699650D89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170</properties:Words>
  <properties:Characters>869</properties:Characters>
  <properties:Lines>59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2017-08-23T11:33:00Z</dcterms:created>
  <dc:creator>hermanj</dc:creator>
  <cp:lastModifiedBy>Danijela Sekulić</cp:lastModifiedBy>
  <cp:lastPrinted>2017-05-11T11:39:00Z</cp:lastPrinted>
  <dcterms:modified xmlns:xsi="http://www.w3.org/2001/XMLSchema-instance" xsi:type="dcterms:W3CDTF">2017-08-24T07:58:00Z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