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eb9f" w14:paraId="431eb9f" w:rsidRDefault="00BB7C72" w:rsidP="00BB7C72" w:rsidR="00BB7C72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BB7C72" w:rsidP="00BB7C72" w:rsidR="00BB7C72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BB7C72" w:rsidP="00BB7C72" w:rsidR="00BB7C72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BB7C72" w:rsidP="00BB7C72" w:rsidR="00BB7C72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1028/18</w:t>
      </w: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OBSIDERI d.o.o., OIB 34790418663, Zagreb, Szabova 6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BB7C72" w:rsidP="00BB7C72" w:rsidR="00BB7C72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B7C72" w:rsidP="00BB7C72" w:rsidR="00BB7C72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OBSIDERI d.o.o., OIB 34790418663, Zagreb, Szabova 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B7C72" w:rsidP="00BB7C72" w:rsidR="00BB7C72" w:rsidRPr="004453B3">
      <w:pPr>
        <w:pStyle w:val="BodyText21"/>
        <w:rPr>
          <w:rFonts w:hAnsi="Times New Roman" w:ascii="Times New Roman"/>
          <w:szCs w:val="24"/>
        </w:rPr>
      </w:pPr>
    </w:p>
    <w:p w:rsidRDefault="00BB7C72" w:rsidP="00BB7C72" w:rsidR="00BB7C72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Josipa Jurčić, OIB 70344385865, Zagreb, Radnička cesta 37B.</w:t>
      </w:r>
    </w:p>
    <w:p w:rsidRDefault="00BB7C72" w:rsidP="00BB7C72" w:rsidR="00BB7C72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B7C72" w:rsidP="00BB7C72" w:rsidR="00BB7C72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OBSIDERI d.o.o., OIB 34790418663, Zagreb, Szabova 6.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29. svibnja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BB7C72" w:rsidP="00BB7C72" w:rsidR="00BB7C72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B7C72" w:rsidP="00BB7C72" w:rsidR="00BB7C72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7C72" w:rsidP="00BB7C72" w:rsidR="00BB7C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B7C72" w:rsidP="00BB7C72" w:rsidR="00BB7C7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BB7C72" w:rsidP="00BB7C72" w:rsidR="00BB7C72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B7C72" w:rsidP="00BB7C72" w:rsidR="00BB7C72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B7C72" w:rsidP="00BB7C72" w:rsidR="00BB7C72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9AA" w:rsidR="00000000">
      <w:r>
        <w:separator/>
      </w:r>
    </w:p>
  </w:endnote>
  <w:endnote w:id="0" w:type="continuationSeparator">
    <w:p w:rsidRDefault="003839A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AA" w:rsidR="00280A5F">
    <w:pPr>
      <w:pStyle w:val="Podnoje"/>
      <w:jc w:val="right"/>
    </w:pPr>
  </w:p>
  <w:p w:rsidRDefault="003839A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9AA" w:rsidR="00000000">
      <w:r>
        <w:separator/>
      </w:r>
    </w:p>
  </w:footnote>
  <w:footnote w:id="0" w:type="continuationSeparator">
    <w:p w:rsidRDefault="003839A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72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3839AA" w:rsidRPr="003839AA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1028/18</w:t>
    </w:r>
  </w:p>
  <w:p w:rsidRDefault="003839A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72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1B3"/>
    <w:rsid w:val="00135025"/>
    <w:rsid w:val="00181F4E"/>
    <w:rsid w:val="003839AA"/>
    <w:rsid w:val="004971B3"/>
    <w:rsid w:val="00BB7C72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7C72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B7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7C7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B7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7C72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B7C7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C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C7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3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9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7C72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B7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7C7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B7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7C72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B7C7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C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C7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3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9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St-1028/2018</izvorni_sadrzaj>
    <derivirana_varijabla naziv="DomainObject.Predmet.OznakaBroj_1">St-1028/2018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OBSIDERI d.o.o.</izvorni_sadrzaj>
    <derivirana_varijabla naziv="DomainObject.Predmet.ProtustrankaFormated_1">  OBSIDERI d.o.o.</derivirana_varijabla>
  </DomainObject.Predmet.ProtustrankaFormated>
  <DomainObject.Predmet.ProtustrankaFormatedOIB>
    <izvorni_sadrzaj>  OBSIDERI d.o.o., OIB 34790418663</izvorni_sadrzaj>
    <derivirana_varijabla naziv="DomainObject.Predmet.ProtustrankaFormatedOIB_1">  OBSIDERI d.o.o., OIB 34790418663</derivirana_varijabla>
  </DomainObject.Predmet.ProtustrankaFormatedOIB>
  <DomainObject.Predmet.ProtustrankaFormatedWithAdress>
    <izvorni_sadrzaj> OBSIDERI d.o.o., Szabova 6, 10000 Zagreb</izvorni_sadrzaj>
    <derivirana_varijabla naziv="DomainObject.Predmet.ProtustrankaFormatedWithAdress_1"> OBSIDERI d.o.o., Szabova 6, 10000 Zagreb</derivirana_varijabla>
  </DomainObject.Predmet.ProtustrankaFormatedWithAdress>
  <DomainObject.Predmet.ProtustrankaFormatedWithAdressOIB>
    <izvorni_sadrzaj> OBSIDERI d.o.o., OIB 34790418663, Szabova 6, 10000 Zagreb</izvorni_sadrzaj>
    <derivirana_varijabla naziv="DomainObject.Predmet.ProtustrankaFormatedWithAdressOIB_1"> OBSIDERI d.o.o., OIB 34790418663, Szabova 6, 10000 Zagreb</derivirana_varijabla>
  </DomainObject.Predmet.ProtustrankaFormatedWithAdressOIB>
  <DomainObject.Predmet.ProtustrankaWithAdress>
    <izvorni_sadrzaj>OBSIDERI d.o.o. Szabova 6, 10000 Zagreb</izvorni_sadrzaj>
    <derivirana_varijabla naziv="DomainObject.Predmet.ProtustrankaWithAdress_1">OBSIDERI d.o.o. Szabova 6, 10000 Zagreb</derivirana_varijabla>
  </DomainObject.Predmet.ProtustrankaWithAdress>
  <DomainObject.Predmet.ProtustrankaWithAdressOIB>
    <izvorni_sadrzaj>OBSIDERI d.o.o., OIB 34790418663, Szabova 6, 10000 Zagreb</izvorni_sadrzaj>
    <derivirana_varijabla naziv="DomainObject.Predmet.ProtustrankaWithAdressOIB_1">OBSIDERI d.o.o., OIB 34790418663, Szabova 6, 10000 Zagreb</derivirana_varijabla>
  </DomainObject.Predmet.ProtustrankaWithAdressOIB>
  <DomainObject.Predmet.ProtustrankaNazivFormated>
    <izvorni_sadrzaj>OBSIDERI d.o.o.</izvorni_sadrzaj>
    <derivirana_varijabla naziv="DomainObject.Predmet.ProtustrankaNazivFormated_1">OBSIDERI d.o.o.</derivirana_varijabla>
  </DomainObject.Predmet.ProtustrankaNazivFormated>
  <DomainObject.Predmet.ProtustrankaNazivFormatedOIB>
    <izvorni_sadrzaj>OBSIDERI d.o.o., OIB 34790418663</izvorni_sadrzaj>
    <derivirana_varijabla naziv="DomainObject.Predmet.ProtustrankaNazivFormatedOIB_1">OBSIDERI d.o.o., OIB 34790418663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OBSIDERI d.o.o.</item>
    </izvorni_sadrzaj>
    <derivirana_varijabla naziv="DomainObject.Predmet.ProtuStrankaListFormated_1">
      <item>OBSIDERI d.o.o.</item>
    </derivirana_varijabla>
  </DomainObject.Predmet.ProtuStrankaListFormated>
  <DomainObject.Predmet.ProtuStrankaListFormatedOIB>
    <izvorni_sadrzaj>
      <item>OBSIDERI d.o.o., OIB 34790418663</item>
    </izvorni_sadrzaj>
    <derivirana_varijabla naziv="DomainObject.Predmet.ProtuStrankaListFormatedOIB_1">
      <item>OBSIDERI d.o.o., OIB 34790418663</item>
    </derivirana_varijabla>
  </DomainObject.Predmet.ProtuStrankaListFormatedOIB>
  <DomainObject.Predmet.ProtuStrankaListFormatedWithAdress>
    <izvorni_sadrzaj>
      <item>OBSIDERI d.o.o., Szabova 6, 10000 Zagreb</item>
    </izvorni_sadrzaj>
    <derivirana_varijabla naziv="DomainObject.Predmet.ProtuStrankaListFormatedWithAdress_1">
      <item>OBSIDERI d.o.o., Szabova 6, 10000 Zagreb</item>
    </derivirana_varijabla>
  </DomainObject.Predmet.ProtuStrankaListFormatedWithAdress>
  <DomainObject.Predmet.ProtuStrankaListFormatedWithAdressOIB>
    <izvorni_sadrzaj>
      <item>OBSIDERI d.o.o., OIB 34790418663, Szabova 6, 10000 Zagreb</item>
    </izvorni_sadrzaj>
    <derivirana_varijabla naziv="DomainObject.Predmet.ProtuStrankaListFormatedWithAdressOIB_1">
      <item>OBSIDERI d.o.o., OIB 34790418663, Szabova 6, 10000 Zagreb</item>
    </derivirana_varijabla>
  </DomainObject.Predmet.ProtuStrankaListFormatedWithAdressOIB>
  <DomainObject.Predmet.ProtuStrankaListNazivFormated>
    <izvorni_sadrzaj>
      <item>OBSIDERI d.o.o.</item>
    </izvorni_sadrzaj>
    <derivirana_varijabla naziv="DomainObject.Predmet.ProtuStrankaListNazivFormated_1">
      <item>OBSIDERI d.o.o.</item>
    </derivirana_varijabla>
  </DomainObject.Predmet.ProtuStrankaListNazivFormated>
  <DomainObject.Predmet.ProtuStrankaListNazivFormatedOIB>
    <izvorni_sadrzaj>
      <item>OBSIDERI d.o.o., OIB 34790418663</item>
    </izvorni_sadrzaj>
    <derivirana_varijabla naziv="DomainObject.Predmet.ProtuStrankaListNazivFormatedOIB_1">
      <item>OBSIDERI d.o.o., OIB 34790418663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OBSIDERI d.o.o.</izvorni_sadrzaj>
    <derivirana_varijabla naziv="DomainObject.Predmet.ProtustrankaIDrugi_1">OBSIDERI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OBSIDERI d.o.o., OIB 34790418663, Szabova 6, 10000 Zagreb</izvorni_sadrzaj>
    <derivirana_varijabla naziv="DomainObject.Predmet.ProtustrankaIDrugiAdressOIB_1">OBSIDERI d.o.o., OIB 34790418663, Szabova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OBSIDERI d.o.o.</item>
    </izvorni_sadrzaj>
    <derivirana_varijabla naziv="DomainObject.Predmet.SudioniciListNaziv_1">
      <item>FINA Regionalni centar Zagreb</item>
      <item>OBSIDERI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OBSIDERI d.o.o., OIB 34790418663, Szabova 6,10000 Zagreb</item>
    </izvorni_sadrzaj>
    <derivirana_varijabla naziv="DomainObject.Predmet.SudioniciListAdressOIB_1">
      <item>FINA Regionalni centar Zagreb, OIB 85821130368, Trg svibanjskih žrtava 1995. br. 1,10000 Zagreb</item>
      <item>OBSIDERI d.o.o., OIB 34790418663, Szabova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34790418663</item>
    </izvorni_sadrzaj>
    <derivirana_varijabla naziv="DomainObject.Predmet.SudioniciListNazivOIB_1">
      <item>, OIB 85821130368</item>
      <item>, OIB 34790418663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2129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2018-09-07T11:04:00Z</dcterms:created>
  <dc:creator>Marija Lukić</dc:creator>
  <dc:description/>
  <cp:keywords/>
  <cp:lastModifiedBy>Marija Lukić</cp:lastModifiedBy>
  <cp:lastPrinted>2018-09-07T11:05:00Z</cp:lastPrinted>
  <dcterms:modified xmlns:xsi="http://www.w3.org/2001/XMLSchema-instance" xsi:type="dcterms:W3CDTF">2018-09-07T11:14:00Z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(st-1028-18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