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f3e" w14:paraId="5f1cf3e" w:rsidRDefault="007E5FB5" w:rsidP="007E5FB5" w:rsidR="007E5FB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B5" w:rsidP="007E5FB5" w:rsidR="007E5FB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5FB5" w:rsidP="007E5FB5" w:rsidR="007E5F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5FB5" w:rsidP="007E5FB5" w:rsidR="007E5F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5FB5" w:rsidP="007E5FB5" w:rsidR="007E5FB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5FB5" w:rsidP="007E5FB5" w:rsidR="007E5FB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5FB5" w:rsidP="007E5FB5" w:rsidR="007E5FB5" w:rsidRPr="005D578C">
      <w:pPr>
        <w:jc w:val="center"/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PALERMO j. d. o. o. Pula, Istarska 7, OIB </w:t>
      </w:r>
      <w:r w:rsidRPr="007E5FB5">
        <w:rPr>
          <w:rFonts w:cs="Times New Roman" w:eastAsia="Times New Roman"/>
          <w:szCs w:val="24"/>
        </w:rPr>
        <w:t>58375886239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5FB5">
        <w:rPr>
          <w:rFonts w:cs="Times New Roman" w:eastAsia="Times New Roman"/>
          <w:szCs w:val="24"/>
        </w:rPr>
        <w:t>040296736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PALERMO j. d. o. o. Pula, Istarska 7, OIB </w:t>
      </w:r>
      <w:r w:rsidRPr="007E5FB5">
        <w:rPr>
          <w:rFonts w:cs="Times New Roman" w:eastAsia="Times New Roman"/>
          <w:szCs w:val="24"/>
        </w:rPr>
        <w:t>58375886239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5FB5">
        <w:rPr>
          <w:rFonts w:cs="Times New Roman" w:eastAsia="Times New Roman"/>
          <w:szCs w:val="24"/>
        </w:rPr>
        <w:t>040296736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E5FB5" w:rsidP="007E5FB5" w:rsidR="007E5FB5">
      <w:pPr>
        <w:rPr>
          <w:rFonts w:cs="Times New Roman" w:eastAsia="Times New Roman"/>
          <w:szCs w:val="20"/>
        </w:rPr>
      </w:pPr>
    </w:p>
    <w:p w:rsidRDefault="007E5FB5" w:rsidP="007E5FB5" w:rsidR="007E5F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PALERMO j. d. o. o. Pula, Istarska 7, OIB </w:t>
      </w:r>
      <w:r w:rsidRPr="007E5FB5">
        <w:rPr>
          <w:rFonts w:cs="Times New Roman" w:eastAsia="Times New Roman"/>
          <w:szCs w:val="24"/>
        </w:rPr>
        <w:t>58375886239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5FB5">
        <w:rPr>
          <w:rFonts w:cs="Times New Roman" w:eastAsia="Times New Roman"/>
          <w:szCs w:val="24"/>
        </w:rPr>
        <w:t>040296736</w:t>
      </w:r>
      <w:r>
        <w:rPr>
          <w:rFonts w:cs="Times New Roman" w:eastAsia="Times New Roman"/>
          <w:szCs w:val="24"/>
        </w:rPr>
        <w:t>.</w:t>
      </w:r>
    </w:p>
    <w:p w:rsidRDefault="007E5FB5" w:rsidP="007E5FB5" w:rsidR="007E5FB5">
      <w:pPr>
        <w:ind w:firstLine="709"/>
        <w:rPr>
          <w:rFonts w:cs="Times New Roman" w:eastAsia="Times New Roman"/>
          <w:szCs w:val="24"/>
        </w:rPr>
      </w:pPr>
    </w:p>
    <w:p w:rsidRDefault="007E5FB5" w:rsidP="007E5FB5" w:rsidR="007E5F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PALERMO j. d. o. o. Pula, Istarska 7, OIB </w:t>
      </w:r>
      <w:r w:rsidRPr="007E5FB5">
        <w:rPr>
          <w:rFonts w:cs="Times New Roman" w:eastAsia="Times New Roman"/>
          <w:szCs w:val="24"/>
        </w:rPr>
        <w:t>58375886239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5FB5">
        <w:rPr>
          <w:rFonts w:cs="Times New Roman" w:eastAsia="Times New Roman"/>
          <w:szCs w:val="24"/>
        </w:rPr>
        <w:t>040296736</w:t>
      </w:r>
      <w:r>
        <w:rPr>
          <w:rFonts w:cs="Times New Roman" w:eastAsia="Times New Roman"/>
          <w:szCs w:val="24"/>
        </w:rPr>
        <w:t>.</w:t>
      </w:r>
    </w:p>
    <w:p w:rsidRDefault="007E5FB5" w:rsidP="007E5FB5" w:rsidR="007E5FB5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5FB5" w:rsidP="007E5FB5" w:rsidR="007E5FB5">
      <w:pPr>
        <w:ind w:firstLine="708"/>
        <w:rPr>
          <w:rFonts w:cs="Times New Roman" w:eastAsia="Times New Roman"/>
          <w:szCs w:val="24"/>
        </w:rPr>
      </w:pPr>
    </w:p>
    <w:p w:rsidRDefault="007E5FB5" w:rsidP="007E5FB5" w:rsidR="007E5F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PALERMO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5FB5" w:rsidP="007E5FB5" w:rsidR="007E5FB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5FB5" w:rsidP="007E5FB5" w:rsidR="007E5FB5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E5FB5" w:rsidP="007E5FB5" w:rsidR="007E5F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D87BC1">
        <w:rPr>
          <w:rFonts w:cs="Times New Roman" w:eastAsia="Times New Roman"/>
          <w:szCs w:val="24"/>
        </w:rPr>
        <w:t>, v.r.</w:t>
      </w:r>
    </w:p>
    <w:p w:rsidRDefault="007E5FB5" w:rsidP="007E5FB5" w:rsidR="007E5FB5">
      <w:pPr>
        <w:jc w:val="left"/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left"/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5FB5" w:rsidP="007E5FB5" w:rsidR="007E5FB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5FB5" w:rsidP="007E5FB5" w:rsidR="007E5FB5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rPr>
          <w:rFonts w:cs="Times New Roman" w:eastAsia="Times New Roman"/>
          <w:szCs w:val="24"/>
        </w:rPr>
      </w:pPr>
    </w:p>
    <w:p w:rsidRDefault="007E5FB5" w:rsidP="007E5FB5" w:rsidR="007E5FB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PALERMO j. d. o. o. Pula, Istarska 7,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Nedjeljka Borovčak, Zagreb, Dragutina Golika 38, </w:t>
      </w:r>
    </w:p>
    <w:p w:rsidRDefault="007E5FB5" w:rsidP="007E5FB5" w:rsidR="007E5FB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5FB5" w:rsidP="007E5FB5" w:rsidR="007E5F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E5FB5" w:rsidP="007E5FB5" w:rsidR="007E5FB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5FB5" w:rsidP="007E5FB5" w:rsidR="007E5F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E5FB5" w:rsidP="007E5FB5" w:rsidR="007E5FB5"/>
    <w:p w:rsidRDefault="007E5FB5" w:rsidP="007E5FB5" w:rsidR="007E5FB5"/>
    <w:p w:rsidRDefault="007E5FB5" w:rsidP="007E5FB5" w:rsidR="007E5FB5"/>
    <w:p w:rsidRDefault="00D87BC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FB5" w:rsidP="007E5FB5" w:rsidR="007E5FB5">
      <w:r>
        <w:separator/>
      </w:r>
    </w:p>
  </w:endnote>
  <w:endnote w:id="0" w:type="continuationSeparator">
    <w:p w:rsidRDefault="007E5FB5" w:rsidP="007E5FB5" w:rsidR="007E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FB5" w:rsidP="007E5FB5" w:rsidR="007E5FB5">
      <w:r>
        <w:separator/>
      </w:r>
    </w:p>
  </w:footnote>
  <w:footnote w:id="0" w:type="continuationSeparator">
    <w:p w:rsidRDefault="007E5FB5" w:rsidP="007E5FB5" w:rsidR="007E5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FB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7B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FB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St-1089/2015-5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906"/>
    <w:rsid w:val="0075528E"/>
    <w:rsid w:val="0079403F"/>
    <w:rsid w:val="007E5FB5"/>
    <w:rsid w:val="00D87BC1"/>
    <w:rsid w:val="00FA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F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F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5F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F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F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B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7B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7B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7B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F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F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5F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F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F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B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7B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7B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7B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PALERMO j.d.o.o. PULA</izvorni_sadrzaj>
    <derivirana_varijabla naziv="DomainObject.Predmet.ProtustrankaFormated_1">  PALERMO j.d.o.o. PULA</derivirana_varijabla>
  </DomainObject.Predmet.ProtustrankaFormated>
  <DomainObject.Predmet.ProtustrankaFormatedOIB>
    <izvorni_sadrzaj>  PALERMO j.d.o.o. PULA, OIB 58375886239</izvorni_sadrzaj>
    <derivirana_varijabla naziv="DomainObject.Predmet.ProtustrankaFormatedOIB_1">  PALERMO j.d.o.o. PULA, OIB 58375886239</derivirana_varijabla>
  </DomainObject.Predmet.ProtustrankaFormatedOIB>
  <DomainObject.Predmet.ProtustrankaFormatedWithAdress>
    <izvorni_sadrzaj> PALERMO j.d.o.o. PULA, Istarska 7, 52100 Pula</izvorni_sadrzaj>
    <derivirana_varijabla naziv="DomainObject.Predmet.ProtustrankaFormatedWithAdress_1"> PALERMO j.d.o.o. PULA, Istarska 7, 52100 Pula</derivirana_varijabla>
  </DomainObject.Predmet.ProtustrankaFormatedWithAdress>
  <DomainObject.Predmet.ProtustrankaFormatedWithAdressOIB>
    <izvorni_sadrzaj> PALERMO j.d.o.o. PULA, OIB 58375886239, Istarska 7, 52100 Pula</izvorni_sadrzaj>
    <derivirana_varijabla naziv="DomainObject.Predmet.ProtustrankaFormatedWithAdressOIB_1"> PALERMO j.d.o.o. PULA, OIB 58375886239, Istarska 7, 52100 Pula</derivirana_varijabla>
  </DomainObject.Predmet.ProtustrankaFormatedWithAdressOIB>
  <DomainObject.Predmet.ProtustrankaWithAdress>
    <izvorni_sadrzaj>PALERMO j.d.o.o. PULA Istarska 7, 52100 Pula</izvorni_sadrzaj>
    <derivirana_varijabla naziv="DomainObject.Predmet.ProtustrankaWithAdress_1">PALERMO j.d.o.o. PULA Istarska 7, 52100 Pula</derivirana_varijabla>
  </DomainObject.Predmet.ProtustrankaWithAdress>
  <DomainObject.Predmet.ProtustrankaWithAdressOIB>
    <izvorni_sadrzaj>PALERMO j.d.o.o. PULA, OIB 58375886239, Istarska 7, 52100 Pula</izvorni_sadrzaj>
    <derivirana_varijabla naziv="DomainObject.Predmet.ProtustrankaWithAdressOIB_1">PALERMO j.d.o.o. PULA, OIB 58375886239, Istarska 7, 52100 Pula</derivirana_varijabla>
  </DomainObject.Predmet.ProtustrankaWithAdressOIB>
  <DomainObject.Predmet.ProtustrankaNazivFormated>
    <izvorni_sadrzaj>PALERMO j.d.o.o. PULA</izvorni_sadrzaj>
    <derivirana_varijabla naziv="DomainObject.Predmet.ProtustrankaNazivFormated_1">PALERMO j.d.o.o. PULA</derivirana_varijabla>
  </DomainObject.Predmet.ProtustrankaNazivFormated>
  <DomainObject.Predmet.ProtustrankaNazivFormatedOIB>
    <izvorni_sadrzaj>PALERMO j.d.o.o. PULA, OIB 58375886239</izvorni_sadrzaj>
    <derivirana_varijabla naziv="DomainObject.Predmet.ProtustrankaNazivFormatedOIB_1">PALERMO j.d.o.o. PULA, OIB 58375886239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9063.46</izvorni_sadrzaj>
    <derivirana_varijabla naziv="DomainObject.Predmet.TrenutnaVrijednost_1">9063.46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PALERMO j.d.o.o. PULA</item>
    </izvorni_sadrzaj>
    <derivirana_varijabla naziv="DomainObject.Predmet.ProtuStrankaListFormated_1">
      <item>PALERMO j.d.o.o. PULA</item>
    </derivirana_varijabla>
  </DomainObject.Predmet.ProtuStrankaListFormated>
  <DomainObject.Predmet.ProtuStrankaListFormatedOIB>
    <izvorni_sadrzaj>
      <item>PALERMO j.d.o.o. PULA, OIB 58375886239</item>
    </izvorni_sadrzaj>
    <derivirana_varijabla naziv="DomainObject.Predmet.ProtuStrankaListFormatedOIB_1">
      <item>PALERMO j.d.o.o. PULA, OIB 58375886239</item>
    </derivirana_varijabla>
  </DomainObject.Predmet.ProtuStrankaListFormatedOIB>
  <DomainObject.Predmet.ProtuStrankaListFormatedWithAdress>
    <izvorni_sadrzaj>
      <item>PALERMO j.d.o.o. PULA, Istarska 7, 52100 Pula</item>
    </izvorni_sadrzaj>
    <derivirana_varijabla naziv="DomainObject.Predmet.ProtuStrankaListFormatedWithAdress_1">
      <item>PALERMO j.d.o.o. PULA, Istarska 7, 52100 Pula</item>
    </derivirana_varijabla>
  </DomainObject.Predmet.ProtuStrankaListFormatedWithAdress>
  <DomainObject.Predmet.ProtuStrankaListFormatedWithAdressOIB>
    <izvorni_sadrzaj>
      <item>PALERMO j.d.o.o. PULA, OIB 58375886239, Istarska 7, 52100 Pula</item>
    </izvorni_sadrzaj>
    <derivirana_varijabla naziv="DomainObject.Predmet.ProtuStrankaListFormatedWithAdressOIB_1">
      <item>PALERMO j.d.o.o. PULA, OIB 58375886239, Istarska 7, 52100 Pula</item>
    </derivirana_varijabla>
  </DomainObject.Predmet.ProtuStrankaListFormatedWithAdressOIB>
  <DomainObject.Predmet.ProtuStrankaListNazivFormated>
    <izvorni_sadrzaj>
      <item>PALERMO j.d.o.o. PULA</item>
    </izvorni_sadrzaj>
    <derivirana_varijabla naziv="DomainObject.Predmet.ProtuStrankaListNazivFormated_1">
      <item>PALERMO j.d.o.o. PULA</item>
    </derivirana_varijabla>
  </DomainObject.Predmet.ProtuStrankaListNazivFormated>
  <DomainObject.Predmet.ProtuStrankaListNazivFormatedOIB>
    <izvorni_sadrzaj>
      <item>PALERMO j.d.o.o. PULA, OIB 58375886239</item>
    </izvorni_sadrzaj>
    <derivirana_varijabla naziv="DomainObject.Predmet.ProtuStrankaListNazivFormatedOIB_1">
      <item>PALERMO j.d.o.o. PULA, OIB 58375886239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PALERMO j.d.o.o. PULA</izvorni_sadrzaj>
    <derivirana_varijabla naziv="DomainObject.Predmet.ProtustrankaIDrugi_1">PALERMO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PALERMO j.d.o.o. PULA, OIB 58375886239, Istarska 7, 52100 Pula</izvorni_sadrzaj>
    <derivirana_varijabla naziv="DomainObject.Predmet.ProtustrankaIDrugiAdressOIB_1">PALERMO j.d.o.o. PULA, OIB 58375886239, Istarska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PALERMO j.d.o.o. PULA</item>
    </izvorni_sadrzaj>
    <derivirana_varijabla naziv="DomainObject.Predmet.SudioniciListNaziv_1">
      <item>FINANCIJSKA AGENCIJA, RC RIJEKA, PODRUŽNICA PULA, PULA</item>
      <item>PALERMO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PALERMO j.d.o.o. PULA, OIB 58375886239, Istarska 7,52100 Pula</item>
    </izvorni_sadrzaj>
    <derivirana_varijabla naziv="DomainObject.Predmet.SudioniciListAdressOIB_1">
      <item>FINANCIJSKA AGENCIJA, RC RIJEKA, PODRUŽNICA PULA, PULA, OIB 85821130368, Giardini 5,52100 Pula</item>
      <item>PALERMO j.d.o.o. PULA, OIB 58375886239, Istarska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58375886239</item>
    </izvorni_sadrzaj>
    <derivirana_varijabla naziv="DomainObject.Predmet.SudioniciListNazivOIB_1">
      <item>, OIB 85821130368</item>
      <item>, OIB 58375886239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3025</properties:Characters>
  <properties:Lines>78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2016-03-23T08:48:00Z</dcterms:created>
  <dc:creator>Mihaela Kaligari</dc:creator>
  <dc:description/>
  <cp:keywords/>
  <cp:lastModifiedBy>Sanja Prodan</cp:lastModifiedBy>
  <cp:lastPrinted>2016-03-29T06:16:00Z</cp:lastPrinted>
  <dcterms:modified xmlns:xsi="http://www.w3.org/2001/XMLSchema-instance" xsi:type="dcterms:W3CDTF">2016-03-29T06:16:00Z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