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284d" w14:paraId="1c2284d" w:rsidRDefault="00774B6C" w:rsidR="00DD7199" w:rsidRPr="00407256">
      <w:pPr>
        <w15:collapsed w:val="false"/>
        <w:rPr>
          <w:bCs/>
        </w:rPr>
      </w:pPr>
      <w:bookmarkStart w:name="_GoBack" w:id="0"/>
      <w:bookmarkEnd w:id="0"/>
      <w:r w:rsidRPr="0040725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407256">
        <w:rPr>
          <w:bCs/>
        </w:rPr>
        <w:t xml:space="preserve"> </w:t>
      </w:r>
    </w:p>
    <w:p w:rsidRDefault="00095A3D" w:rsidR="00095A3D" w:rsidRPr="00407256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407256">
      <w:pPr>
        <w:pStyle w:val="Naslov1"/>
        <w:rPr>
          <w:rFonts w:cs="Times New Roman" w:hAnsi="Times New Roman" w:ascii="Times New Roman"/>
          <w:b w:val="false"/>
        </w:rPr>
      </w:pPr>
      <w:r w:rsidRPr="00407256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407256">
      <w:pPr>
        <w:rPr>
          <w:bCs/>
        </w:rPr>
      </w:pPr>
      <w:r w:rsidRPr="00407256">
        <w:rPr>
          <w:bCs/>
        </w:rPr>
        <w:t xml:space="preserve">TRGOVAČKI </w:t>
      </w:r>
      <w:r w:rsidR="00467371" w:rsidRPr="00407256">
        <w:rPr>
          <w:bCs/>
        </w:rPr>
        <w:t>SUD U ZAGREBU</w:t>
      </w:r>
    </w:p>
    <w:p w:rsidRDefault="00467371" w:rsidR="00A232E1" w:rsidRPr="00407256">
      <w:pPr>
        <w:rPr>
          <w:bCs/>
        </w:rPr>
      </w:pPr>
      <w:r w:rsidRPr="00407256">
        <w:rPr>
          <w:bCs/>
        </w:rPr>
        <w:t xml:space="preserve">Zagreb, </w:t>
      </w:r>
      <w:proofErr w:type="spellStart"/>
      <w:r w:rsidRPr="00407256">
        <w:rPr>
          <w:bCs/>
        </w:rPr>
        <w:t>Amruševa</w:t>
      </w:r>
      <w:proofErr w:type="spellEnd"/>
      <w:r w:rsidRPr="00407256">
        <w:rPr>
          <w:bCs/>
        </w:rPr>
        <w:t xml:space="preserve"> 2/II</w:t>
      </w:r>
      <w:r w:rsidR="006F7E66" w:rsidRPr="00407256">
        <w:rPr>
          <w:bCs/>
        </w:rPr>
        <w:tab/>
      </w:r>
      <w:r w:rsidR="006F7E66" w:rsidRPr="00407256">
        <w:rPr>
          <w:bCs/>
        </w:rPr>
        <w:tab/>
      </w:r>
      <w:r w:rsidR="006F7E66" w:rsidRPr="00407256">
        <w:rPr>
          <w:bCs/>
        </w:rPr>
        <w:tab/>
      </w:r>
      <w:r w:rsidR="006F7E66" w:rsidRPr="00407256">
        <w:rPr>
          <w:bCs/>
        </w:rPr>
        <w:tab/>
      </w:r>
      <w:r w:rsidR="006F7E66" w:rsidRPr="00407256">
        <w:rPr>
          <w:bCs/>
        </w:rPr>
        <w:tab/>
      </w:r>
      <w:r w:rsidR="0085029E" w:rsidRPr="00407256">
        <w:rPr>
          <w:bCs/>
        </w:rPr>
        <w:tab/>
      </w:r>
      <w:r w:rsidR="00074FC2" w:rsidRPr="00407256">
        <w:rPr>
          <w:bCs/>
        </w:rPr>
        <w:t xml:space="preserve">               </w:t>
      </w:r>
    </w:p>
    <w:p w:rsidRDefault="00A232E1" w:rsidP="00D96F52" w:rsidR="007356D2" w:rsidRPr="00407256">
      <w:pPr>
        <w:jc w:val="center"/>
        <w:rPr>
          <w:bCs/>
        </w:rPr>
      </w:pPr>
      <w:r w:rsidRPr="00407256">
        <w:rPr>
          <w:bCs/>
        </w:rPr>
        <w:t xml:space="preserve">R E P U B L I K A   H R V A T S K A </w:t>
      </w:r>
    </w:p>
    <w:p w:rsidRDefault="00AC528D" w:rsidP="00D96F52" w:rsidR="00AC528D" w:rsidRPr="00407256">
      <w:pPr>
        <w:jc w:val="center"/>
        <w:rPr>
          <w:bCs/>
        </w:rPr>
      </w:pPr>
    </w:p>
    <w:p w:rsidRDefault="00D96F52" w:rsidP="00D96F52" w:rsidR="00D96F52" w:rsidRPr="00407256">
      <w:pPr>
        <w:jc w:val="center"/>
        <w:rPr>
          <w:bCs/>
        </w:rPr>
      </w:pPr>
      <w:r w:rsidRPr="00407256">
        <w:rPr>
          <w:bCs/>
        </w:rPr>
        <w:t>R J E Š E NJ E</w:t>
      </w:r>
    </w:p>
    <w:p w:rsidRDefault="00AC528D" w:rsidP="00D96F52" w:rsidR="00AC528D" w:rsidRPr="00407256">
      <w:pPr>
        <w:jc w:val="center"/>
        <w:rPr>
          <w:bCs/>
        </w:rPr>
      </w:pPr>
    </w:p>
    <w:p w:rsidRDefault="00043CE2" w:rsidP="00043CE2" w:rsidR="00043CE2" w:rsidRPr="00407256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07256">
        <w:rPr>
          <w:rFonts w:hAnsi="Times New Roman" w:ascii="Times New Roman"/>
          <w:sz w:val="24"/>
          <w:szCs w:val="24"/>
        </w:rPr>
        <w:t xml:space="preserve">Trgovački sud u Zagrebu po sucu pojedincu Vesni Sremac Šoštar kao stečajnom sucu </w:t>
      </w:r>
      <w:r w:rsidR="00407256" w:rsidRPr="00407256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proofErr w:type="spellStart"/>
      <w:r w:rsidR="00407256" w:rsidRPr="00407256">
        <w:rPr>
          <w:rFonts w:eastAsia="Times New Roman" w:hAnsi="Times New Roman" w:ascii="Times New Roman"/>
          <w:sz w:val="24"/>
          <w:szCs w:val="24"/>
          <w:lang w:eastAsia="hr-HR"/>
        </w:rPr>
        <w:t>predstečajnom</w:t>
      </w:r>
      <w:proofErr w:type="spellEnd"/>
      <w:r w:rsidR="00407256" w:rsidRPr="00407256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postupku nad TRAST LOGISTIKA d.o.o. Sveta Nedjelja, </w:t>
      </w:r>
      <w:proofErr w:type="spellStart"/>
      <w:r w:rsidR="00407256" w:rsidRPr="00407256">
        <w:rPr>
          <w:rFonts w:eastAsia="Times New Roman" w:hAnsi="Times New Roman" w:ascii="Times New Roman"/>
          <w:sz w:val="24"/>
          <w:szCs w:val="24"/>
          <w:lang w:eastAsia="hr-HR"/>
        </w:rPr>
        <w:t>Vojvodići</w:t>
      </w:r>
      <w:proofErr w:type="spellEnd"/>
      <w:r w:rsidR="00407256" w:rsidRPr="00407256">
        <w:rPr>
          <w:rFonts w:eastAsia="Times New Roman" w:hAnsi="Times New Roman" w:ascii="Times New Roman"/>
          <w:sz w:val="24"/>
          <w:szCs w:val="24"/>
          <w:lang w:eastAsia="hr-HR"/>
        </w:rPr>
        <w:t xml:space="preserve"> 11, OIB:69633813684, dana 13. studenog 2018. godine</w:t>
      </w:r>
    </w:p>
    <w:p w:rsidRDefault="00C30947" w:rsidR="00C30947" w:rsidRPr="00407256">
      <w:pPr>
        <w:jc w:val="center"/>
        <w:rPr>
          <w:bCs/>
        </w:rPr>
      </w:pPr>
    </w:p>
    <w:p w:rsidRDefault="00D96F52" w:rsidR="00E70CFA" w:rsidRPr="00407256">
      <w:pPr>
        <w:jc w:val="center"/>
        <w:rPr>
          <w:bCs/>
        </w:rPr>
      </w:pPr>
      <w:r w:rsidRPr="00407256">
        <w:rPr>
          <w:bCs/>
        </w:rPr>
        <w:t>r i j e š i o</w:t>
      </w:r>
      <w:r w:rsidR="00E70CFA" w:rsidRPr="00407256">
        <w:rPr>
          <w:bCs/>
        </w:rPr>
        <w:t xml:space="preserve">   j e </w:t>
      </w:r>
    </w:p>
    <w:p w:rsidRDefault="00E70CFA" w:rsidR="00E70CFA" w:rsidRPr="00407256">
      <w:pPr>
        <w:jc w:val="center"/>
        <w:rPr>
          <w:bCs/>
        </w:rPr>
      </w:pPr>
    </w:p>
    <w:p w:rsidRDefault="00324EEA" w:rsidP="001B7547" w:rsidR="00E014FF" w:rsidRPr="00407256">
      <w:pPr>
        <w:jc w:val="both"/>
      </w:pPr>
      <w:r w:rsidRPr="00407256">
        <w:rPr>
          <w:bCs/>
        </w:rPr>
        <w:tab/>
      </w:r>
      <w:r w:rsidR="00D96F52" w:rsidRPr="00407256">
        <w:rPr>
          <w:bCs/>
        </w:rPr>
        <w:t xml:space="preserve">Ispravlja se rješenje </w:t>
      </w:r>
      <w:r w:rsidR="00407256">
        <w:rPr>
          <w:bCs/>
        </w:rPr>
        <w:t>Trgovačkog suda u Zagrebu, Stalna služba u Karlovcu</w:t>
      </w:r>
      <w:r w:rsidR="00D96F52" w:rsidRPr="00407256">
        <w:rPr>
          <w:bCs/>
        </w:rPr>
        <w:t xml:space="preserve">, poslovni broj </w:t>
      </w:r>
      <w:r w:rsidR="00AC528D" w:rsidRPr="00407256">
        <w:rPr>
          <w:bCs/>
        </w:rPr>
        <w:t>gornji,</w:t>
      </w:r>
      <w:r w:rsidR="00D96F52" w:rsidRPr="00407256">
        <w:rPr>
          <w:bCs/>
        </w:rPr>
        <w:t xml:space="preserve"> </w:t>
      </w:r>
      <w:r w:rsidR="00F77F57" w:rsidRPr="00407256">
        <w:rPr>
          <w:bCs/>
        </w:rPr>
        <w:t xml:space="preserve">od </w:t>
      </w:r>
      <w:r w:rsidR="00407256">
        <w:rPr>
          <w:bCs/>
        </w:rPr>
        <w:t>11. travnja 2014</w:t>
      </w:r>
      <w:r w:rsidR="00D96F52" w:rsidRPr="00407256">
        <w:rPr>
          <w:bCs/>
        </w:rPr>
        <w:t>.</w:t>
      </w:r>
      <w:r w:rsidR="00AC528D" w:rsidRPr="00407256">
        <w:rPr>
          <w:bCs/>
        </w:rPr>
        <w:t>,</w:t>
      </w:r>
      <w:r w:rsidR="00D96F52" w:rsidRPr="00407256">
        <w:rPr>
          <w:bCs/>
        </w:rPr>
        <w:t xml:space="preserve"> </w:t>
      </w:r>
      <w:r w:rsidR="00173BFD">
        <w:rPr>
          <w:bCs/>
        </w:rPr>
        <w:t xml:space="preserve">u izreci pod </w:t>
      </w:r>
      <w:proofErr w:type="spellStart"/>
      <w:r w:rsidR="00173BFD">
        <w:rPr>
          <w:bCs/>
        </w:rPr>
        <w:t>toč</w:t>
      </w:r>
      <w:proofErr w:type="spellEnd"/>
      <w:r w:rsidR="00173BFD">
        <w:rPr>
          <w:bCs/>
        </w:rPr>
        <w:t xml:space="preserve">. I., Grupa 3 – Ostali vjerovnici, pod redim brojem 86 </w:t>
      </w:r>
      <w:r w:rsidR="00F95CD3" w:rsidRPr="00407256">
        <w:rPr>
          <w:bCs/>
        </w:rPr>
        <w:t>tako da umjesto "</w:t>
      </w:r>
      <w:r w:rsidR="00173BFD">
        <w:rPr>
          <w:color w:val="000000"/>
        </w:rPr>
        <w:t>MAMIĆ TRADE ZADAR d.o.o.</w:t>
      </w:r>
      <w:r w:rsidR="00F95CD3" w:rsidRPr="00407256">
        <w:rPr>
          <w:bCs/>
        </w:rPr>
        <w:t>", ispravno treba stajati</w:t>
      </w:r>
      <w:r w:rsidR="00C731A7" w:rsidRPr="00407256">
        <w:rPr>
          <w:bCs/>
        </w:rPr>
        <w:t xml:space="preserve"> </w:t>
      </w:r>
      <w:r w:rsidR="001B7547" w:rsidRPr="00407256">
        <w:rPr>
          <w:bCs/>
        </w:rPr>
        <w:t>"</w:t>
      </w:r>
      <w:r w:rsidR="001B7547" w:rsidRPr="00407256">
        <w:t xml:space="preserve"> </w:t>
      </w:r>
      <w:r w:rsidR="00173BFD">
        <w:rPr>
          <w:bCs/>
        </w:rPr>
        <w:t>MAMIĆ-TRADE-ZADAR d.o.o.</w:t>
      </w:r>
      <w:r w:rsidR="001B7547" w:rsidRPr="00407256">
        <w:t>"</w:t>
      </w:r>
      <w:r w:rsidR="00C731A7" w:rsidRPr="00407256">
        <w:t>.</w:t>
      </w:r>
    </w:p>
    <w:p w:rsidRDefault="00670503" w:rsidP="001B7547" w:rsidR="00670503" w:rsidRPr="00407256">
      <w:pPr>
        <w:jc w:val="both"/>
      </w:pPr>
    </w:p>
    <w:p w:rsidRDefault="00D96F52" w:rsidP="00D96F52" w:rsidR="00D96F52" w:rsidRPr="00407256">
      <w:pPr>
        <w:rPr>
          <w:bCs/>
        </w:rPr>
      </w:pPr>
      <w:r w:rsidRPr="00407256">
        <w:rPr>
          <w:bCs/>
        </w:rPr>
        <w:t xml:space="preserve">                                                              </w:t>
      </w:r>
      <w:r w:rsidR="000151CA" w:rsidRPr="00407256">
        <w:rPr>
          <w:bCs/>
        </w:rPr>
        <w:t xml:space="preserve">   </w:t>
      </w:r>
      <w:r w:rsidRPr="00407256">
        <w:rPr>
          <w:bCs/>
        </w:rPr>
        <w:t>Obrazloženje</w:t>
      </w:r>
    </w:p>
    <w:p w:rsidRDefault="00797665" w:rsidP="00D96F52" w:rsidR="00797665" w:rsidRPr="00407256">
      <w:pPr>
        <w:rPr>
          <w:bCs/>
        </w:rPr>
      </w:pPr>
    </w:p>
    <w:p w:rsidRDefault="00D96F52" w:rsidP="00797665" w:rsidR="00095A3D" w:rsidRPr="00407256">
      <w:pPr>
        <w:jc w:val="both"/>
      </w:pPr>
      <w:r w:rsidRPr="00407256">
        <w:rPr>
          <w:bCs/>
        </w:rPr>
        <w:tab/>
        <w:t xml:space="preserve">U pisanju rješenja </w:t>
      </w:r>
      <w:r w:rsidR="00173BFD">
        <w:rPr>
          <w:bCs/>
        </w:rPr>
        <w:t>Trgovačkog suda u Zagrebu, Stalna služba u Karlovcu</w:t>
      </w:r>
      <w:r w:rsidRPr="00407256">
        <w:rPr>
          <w:bCs/>
        </w:rPr>
        <w:t xml:space="preserve">, poslovni broj </w:t>
      </w:r>
      <w:r w:rsidR="00AC528D" w:rsidRPr="00407256">
        <w:rPr>
          <w:bCs/>
        </w:rPr>
        <w:t xml:space="preserve">gornji, od </w:t>
      </w:r>
      <w:r w:rsidR="00173BFD">
        <w:rPr>
          <w:bCs/>
        </w:rPr>
        <w:t>11. travnja 2014</w:t>
      </w:r>
      <w:r w:rsidR="00F81FE4" w:rsidRPr="00407256">
        <w:rPr>
          <w:bCs/>
        </w:rPr>
        <w:t xml:space="preserve">., </w:t>
      </w:r>
      <w:r w:rsidR="00173BFD">
        <w:rPr>
          <w:bCs/>
        </w:rPr>
        <w:t xml:space="preserve">u izreci pod </w:t>
      </w:r>
      <w:proofErr w:type="spellStart"/>
      <w:r w:rsidR="00173BFD">
        <w:rPr>
          <w:bCs/>
        </w:rPr>
        <w:t>toč</w:t>
      </w:r>
      <w:proofErr w:type="spellEnd"/>
      <w:r w:rsidR="00173BFD">
        <w:rPr>
          <w:bCs/>
        </w:rPr>
        <w:t xml:space="preserve">. I., Grupa 3 – Ostali vjerovnici, pod redim brojem 86 </w:t>
      </w:r>
      <w:r w:rsidR="00173BFD" w:rsidRPr="00407256">
        <w:rPr>
          <w:bCs/>
        </w:rPr>
        <w:t>tako da umjesto "</w:t>
      </w:r>
      <w:r w:rsidR="00173BFD">
        <w:rPr>
          <w:color w:val="000000"/>
        </w:rPr>
        <w:t>MAMIĆ TRADE ZADAR d.o.o.</w:t>
      </w:r>
      <w:r w:rsidR="00173BFD" w:rsidRPr="00407256">
        <w:rPr>
          <w:bCs/>
        </w:rPr>
        <w:t>", ispravno treba stajati "</w:t>
      </w:r>
      <w:r w:rsidR="00173BFD" w:rsidRPr="00407256">
        <w:t xml:space="preserve"> </w:t>
      </w:r>
      <w:r w:rsidR="00173BFD">
        <w:rPr>
          <w:bCs/>
        </w:rPr>
        <w:t>MAMIĆ-TRADE-ZADAR d.o.o.</w:t>
      </w:r>
      <w:r w:rsidR="00173BFD" w:rsidRPr="00407256">
        <w:t>"</w:t>
      </w:r>
      <w:r w:rsidR="00173BFD">
        <w:t xml:space="preserve"> </w:t>
      </w:r>
      <w:r w:rsidRPr="00407256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 w:rsidRPr="00407256">
        <w:rPr>
          <w:bCs/>
        </w:rPr>
        <w:t>, a u svezi s člankom 10 SZ-a (NN 71/15</w:t>
      </w:r>
      <w:r w:rsidR="00FE676D" w:rsidRPr="00407256">
        <w:rPr>
          <w:bCs/>
        </w:rPr>
        <w:t>, 104/17</w:t>
      </w:r>
      <w:r w:rsidR="00E014FF" w:rsidRPr="00407256">
        <w:rPr>
          <w:bCs/>
        </w:rPr>
        <w:t>),</w:t>
      </w:r>
      <w:r w:rsidRPr="00407256">
        <w:rPr>
          <w:bCs/>
        </w:rPr>
        <w:t xml:space="preserve"> navedena pogreška u pisanju ispravljena i odlučeno je kao u izreci ovog rješenja.</w:t>
      </w:r>
    </w:p>
    <w:p w:rsidRDefault="008F0311" w:rsidP="00AC528D" w:rsidR="00CE649B" w:rsidRPr="00407256">
      <w:r w:rsidRPr="00407256">
        <w:t xml:space="preserve"> </w:t>
      </w:r>
    </w:p>
    <w:p w:rsidRDefault="008E55ED" w:rsidP="007014D3" w:rsidR="00901671" w:rsidRPr="00407256">
      <w:pPr>
        <w:jc w:val="center"/>
      </w:pPr>
      <w:r w:rsidRPr="00407256">
        <w:t xml:space="preserve">U Zagrebu, </w:t>
      </w:r>
      <w:r w:rsidR="00173BFD">
        <w:t>13. studenog</w:t>
      </w:r>
      <w:r w:rsidR="00797665" w:rsidRPr="00407256">
        <w:t xml:space="preserve"> 2018</w:t>
      </w:r>
      <w:r w:rsidR="007B1F7D" w:rsidRPr="00407256">
        <w:t>.</w:t>
      </w:r>
      <w:r w:rsidR="00797665" w:rsidRPr="00407256">
        <w:t xml:space="preserve"> godine</w:t>
      </w:r>
      <w:r w:rsidR="007B1F7D" w:rsidRPr="00407256">
        <w:t xml:space="preserve"> </w:t>
      </w:r>
      <w:r w:rsidR="000F172F" w:rsidRPr="00407256">
        <w:t xml:space="preserve"> </w:t>
      </w:r>
      <w:r w:rsidR="0042103F" w:rsidRPr="00407256">
        <w:t xml:space="preserve"> </w:t>
      </w:r>
      <w:r w:rsidR="00824C2D" w:rsidRPr="00407256">
        <w:t xml:space="preserve"> </w:t>
      </w:r>
    </w:p>
    <w:p w:rsidRDefault="00AD5649" w:rsidP="007014D3" w:rsidR="00AD5649" w:rsidRPr="00407256">
      <w:pPr>
        <w:jc w:val="center"/>
      </w:pPr>
    </w:p>
    <w:p w:rsidRDefault="00E70CFA" w:rsidR="00E70CFA" w:rsidRPr="00407256">
      <w:r w:rsidRPr="00407256">
        <w:tab/>
      </w:r>
      <w:r w:rsidRPr="00407256">
        <w:tab/>
      </w:r>
      <w:r w:rsidRPr="00407256">
        <w:tab/>
      </w:r>
      <w:r w:rsidRPr="00407256">
        <w:tab/>
      </w:r>
      <w:r w:rsidRPr="00407256">
        <w:tab/>
      </w:r>
      <w:r w:rsidRPr="00407256">
        <w:tab/>
      </w:r>
      <w:r w:rsidRPr="00407256">
        <w:tab/>
      </w:r>
      <w:r w:rsidRPr="00407256">
        <w:tab/>
      </w:r>
      <w:r w:rsidR="00773C20" w:rsidRPr="00407256">
        <w:t xml:space="preserve">         </w:t>
      </w:r>
      <w:r w:rsidR="00797665" w:rsidRPr="00407256">
        <w:tab/>
      </w:r>
      <w:r w:rsidR="00797665" w:rsidRPr="00407256">
        <w:tab/>
      </w:r>
      <w:r w:rsidR="00797665" w:rsidRPr="00407256">
        <w:tab/>
      </w:r>
      <w:r w:rsidR="00773C20" w:rsidRPr="00407256">
        <w:t xml:space="preserve"> </w:t>
      </w:r>
      <w:r w:rsidRPr="00407256">
        <w:t>SUDAC</w:t>
      </w:r>
      <w:r w:rsidR="00773C20" w:rsidRPr="00407256">
        <w:t>:</w:t>
      </w:r>
    </w:p>
    <w:p w:rsidRDefault="008E70E5" w:rsidP="00E53D3D" w:rsidR="00717203">
      <w:pPr>
        <w:pStyle w:val="Uvuenotijeloteksta"/>
        <w:ind w:firstLine="141" w:left="1983"/>
        <w:jc w:val="right"/>
      </w:pPr>
      <w:r w:rsidRPr="00407256">
        <w:tab/>
      </w:r>
      <w:r w:rsidR="00013AA6" w:rsidRPr="00407256">
        <w:tab/>
      </w:r>
      <w:r w:rsidR="00013AA6" w:rsidRPr="00407256">
        <w:tab/>
      </w:r>
      <w:r w:rsidR="00013AA6" w:rsidRPr="00407256">
        <w:tab/>
      </w:r>
      <w:r w:rsidR="00013AA6" w:rsidRPr="00407256">
        <w:tab/>
      </w:r>
      <w:r w:rsidR="00074FC2" w:rsidRPr="00407256">
        <w:t>Vesna Sremac Šoštar</w:t>
      </w:r>
      <w:r w:rsidR="00717203">
        <w:t>,v.r.</w:t>
      </w:r>
    </w:p>
    <w:p w:rsidRDefault="00717203" w:rsidP="00D338FD" w:rsidR="0071720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717203" w:rsidP="0010024E" w:rsidR="00DA015A" w:rsidRPr="00407256">
      <w:pPr>
        <w:pStyle w:val="Uvuenotijeloteksta"/>
        <w:ind w:firstLine="141" w:left="1983"/>
        <w:jc w:val="right"/>
      </w:pPr>
      <w:r>
        <w:t>Matea Bizjak</w:t>
      </w:r>
    </w:p>
    <w:p w:rsidRDefault="00AE3593" w:rsidP="0062477B" w:rsidR="00AE3593" w:rsidRPr="00407256">
      <w:pPr>
        <w:pStyle w:val="Naslov1"/>
        <w:rPr>
          <w:rFonts w:cs="Times New Roman" w:hAnsi="Times New Roman" w:ascii="Times New Roman"/>
          <w:b w:val="false"/>
        </w:rPr>
      </w:pPr>
    </w:p>
    <w:p w:rsidRDefault="00A85EE7" w:rsidP="0062477B" w:rsidR="00A85EE7" w:rsidRPr="00407256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407256">
      <w:pPr>
        <w:pStyle w:val="Naslov1"/>
        <w:rPr>
          <w:rFonts w:cs="Times New Roman" w:hAnsi="Times New Roman" w:ascii="Times New Roman"/>
          <w:b w:val="false"/>
        </w:rPr>
      </w:pPr>
      <w:r w:rsidRPr="00407256">
        <w:rPr>
          <w:rFonts w:cs="Times New Roman" w:hAnsi="Times New Roman" w:ascii="Times New Roman"/>
          <w:b w:val="false"/>
        </w:rPr>
        <w:t>POUKA O PRAVNOM LIJEKU</w:t>
      </w:r>
      <w:r w:rsidR="00D96F52" w:rsidRPr="00407256">
        <w:rPr>
          <w:rFonts w:cs="Times New Roman" w:hAnsi="Times New Roman" w:ascii="Times New Roman"/>
          <w:b w:val="false"/>
        </w:rPr>
        <w:t>:</w:t>
      </w:r>
    </w:p>
    <w:p w:rsidRDefault="00D96F52" w:rsidP="00717203" w:rsidR="006C0BE1" w:rsidRPr="00407256">
      <w:r w:rsidRPr="00407256">
        <w:t xml:space="preserve">Protiv ovog rješenja dopuštena je  žalba Visokom trgovačkom sudu RH, a koja se podnosi u roku od 8 dana ovome sudu u 3 primjerka.  </w:t>
      </w:r>
    </w:p>
    <w:sectPr w:rsidSect="006C0BE1" w:rsidR="006C0BE1" w:rsidRPr="0040725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2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660D3D">
      <w:t>2541/16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C30947" w:rsidR="00797665">
        <w:pPr>
          <w:pStyle w:val="Zaglavlje"/>
          <w:jc w:val="right"/>
        </w:pPr>
        <w:r>
          <w:t>48.St</w:t>
        </w:r>
        <w:r w:rsidR="00407256">
          <w:t>pn-304/13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FBF1158"/>
    <w:multiLevelType w:val="hybridMultilevel"/>
    <w:tmpl w:val="2DFA1CCE"/>
    <w:lvl w:tplc="CCB4B85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2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  <w:num w:numId="13">
    <w:abstractNumId w:val="4"/>
  </w:num>
  <w:num w:numId="14">
    <w:abstractNumId w:val="2"/>
  </w:num>
  <w:num w:numId="15">
    <w:abstractNumId w:val="15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CE2"/>
    <w:rsid w:val="00043E7E"/>
    <w:rsid w:val="00044A51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024E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3BFD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B7547"/>
    <w:rsid w:val="001C031B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13ED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A2020"/>
    <w:rsid w:val="003D49C7"/>
    <w:rsid w:val="003D4DF4"/>
    <w:rsid w:val="003D711A"/>
    <w:rsid w:val="003E07F0"/>
    <w:rsid w:val="003E4DB0"/>
    <w:rsid w:val="003E6894"/>
    <w:rsid w:val="003F3770"/>
    <w:rsid w:val="00407256"/>
    <w:rsid w:val="00410E77"/>
    <w:rsid w:val="0042103F"/>
    <w:rsid w:val="004322DD"/>
    <w:rsid w:val="0043539F"/>
    <w:rsid w:val="00436C31"/>
    <w:rsid w:val="00444175"/>
    <w:rsid w:val="0044535F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4D328E"/>
    <w:rsid w:val="004E4AAD"/>
    <w:rsid w:val="00510938"/>
    <w:rsid w:val="005118F8"/>
    <w:rsid w:val="00511F40"/>
    <w:rsid w:val="00513AA4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0D3D"/>
    <w:rsid w:val="00662163"/>
    <w:rsid w:val="006629B3"/>
    <w:rsid w:val="006667B7"/>
    <w:rsid w:val="00666AE5"/>
    <w:rsid w:val="00667A48"/>
    <w:rsid w:val="00670503"/>
    <w:rsid w:val="006738B3"/>
    <w:rsid w:val="00673B4B"/>
    <w:rsid w:val="006771AE"/>
    <w:rsid w:val="006A2BF7"/>
    <w:rsid w:val="006B004B"/>
    <w:rsid w:val="006B6D4F"/>
    <w:rsid w:val="006C0BE1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17203"/>
    <w:rsid w:val="007250FC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3208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61CCE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10B1D"/>
    <w:rsid w:val="00934762"/>
    <w:rsid w:val="009454E3"/>
    <w:rsid w:val="00957929"/>
    <w:rsid w:val="00964FEA"/>
    <w:rsid w:val="00970C98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9F3AD7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5EE7"/>
    <w:rsid w:val="00A865C8"/>
    <w:rsid w:val="00A92522"/>
    <w:rsid w:val="00A95656"/>
    <w:rsid w:val="00AA29CA"/>
    <w:rsid w:val="00AC528D"/>
    <w:rsid w:val="00AD1D38"/>
    <w:rsid w:val="00AD5649"/>
    <w:rsid w:val="00AE3593"/>
    <w:rsid w:val="00AE528E"/>
    <w:rsid w:val="00AE5C27"/>
    <w:rsid w:val="00AF32C1"/>
    <w:rsid w:val="00AF3699"/>
    <w:rsid w:val="00AF3A72"/>
    <w:rsid w:val="00AF5832"/>
    <w:rsid w:val="00AF6C17"/>
    <w:rsid w:val="00B07E69"/>
    <w:rsid w:val="00B10266"/>
    <w:rsid w:val="00B2158F"/>
    <w:rsid w:val="00B215AA"/>
    <w:rsid w:val="00B34A18"/>
    <w:rsid w:val="00B430D0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4EEA"/>
    <w:rsid w:val="00BA65AF"/>
    <w:rsid w:val="00BC5335"/>
    <w:rsid w:val="00BD0C54"/>
    <w:rsid w:val="00BD72EA"/>
    <w:rsid w:val="00BE0375"/>
    <w:rsid w:val="00BF0582"/>
    <w:rsid w:val="00BF4894"/>
    <w:rsid w:val="00C278F7"/>
    <w:rsid w:val="00C3094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49C6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1948"/>
    <w:rsid w:val="00D129B4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26A6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5CD3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2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20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20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20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20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C0BE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72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20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20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20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20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2013.</izvorni_sadrzaj>
    <derivirana_varijabla naziv="DomainObject.Predmet.DatumOsnivanja_1">21.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2014.</izvorni_sadrzaj>
    <derivirana_varijabla naziv="DomainObject.Predmet.DatumRjesavanja_1">11. travnja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Stpn-304/2013</izvorni_sadrzaj>
    <derivirana_varijabla naziv="DomainObject.Predmet.OznakaBroj_1">Stpn-304/2013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>čeka dostavnicu</izvorni_sadrzaj>
    <derivirana_varijabla naziv="DomainObject.Predmet.PrimjedbaSuca_1">čeka dostavnicu</derivirana_varijabla>
  </DomainObject.Predmet.PrimjedbaSuca>
  <DomainObject.Predmet.ProtustrankaFormated>
    <izvorni_sadrzaj>  TRAST LOGISTIKA društvo s ograničenom odgovornošću za trgovinu i usluge zastupanog po punomoćniku Martina Tončić-Bota</izvorni_sadrzaj>
    <derivirana_varijabla naziv="DomainObject.Predmet.ProtustrankaFormated_1">  TRAST LOGISTIKA društvo s ograničenom odgovornošću za trgovinu i usluge zastupanog po punomoćniku Martina Tončić-Bota</derivirana_varijabla>
  </DomainObject.Predmet.ProtustrankaFormated>
  <DomainObject.Predmet.ProtustrankaFormatedOIB>
    <izvorni_sadrzaj>  TRAST LOGISTIKA društvo s ograničenom odgovornošću za trgovinu i usluge, OIB 69633813684 zastupanog po punomoćniku Martina Tončić-Bota</izvorni_sadrzaj>
    <derivirana_varijabla naziv="DomainObject.Predmet.ProtustrankaFormatedOIB_1">  TRAST LOGISTIKA društvo s ograničenom odgovornošću za trgovinu i usluge, OIB 69633813684 zastupanog po punomoćniku Martina Tončić-Bota</derivirana_varijabla>
  </DomainObject.Predmet.ProtustrankaFormatedOIB>
  <DomainObject.Predmet.ProtustrankaFormatedWithAdress>
    <izvorni_sadrzaj> TRAST LOGISTIKA društvo s ograničenom odgovornošću za trgovinu i usluge, Vojvodići 11, 10431 Sveta Nedelja zastupanog po punomoćniku Martina Tončić-Bota</izvorni_sadrzaj>
    <derivirana_varijabla naziv="DomainObject.Predmet.ProtustrankaFormatedWithAdress_1"> TRAST LOGISTIKA društvo s ograničenom odgovornošću za trgovinu i usluge, Vojvodići 11, 10431 Sveta Nedelja zastupanog po punomoćniku Martina Tončić-Bota</derivirana_varijabla>
  </DomainObject.Predmet.ProtustrankaFormatedWithAdress>
  <DomainObject.Predmet.ProtustrankaFormatedWithAdressOIB>
    <izvorni_sadrzaj> TRAST LOGISTIKA društvo s ograničenom odgovornošću za trgovinu i usluge, OIB 69633813684, Vojvodići 11, 10431 Sveta Nedelja zastupanog po punomoćniku Martina Tončić-Bota</izvorni_sadrzaj>
    <derivirana_varijabla naziv="DomainObject.Predmet.ProtustrankaFormatedWithAdressOIB_1"> TRAST LOGISTIKA društvo s ograničenom odgovornošću za trgovinu i usluge, OIB 69633813684, Vojvodići 11, 10431 Sveta Nedelja zastupanog po punomoćniku Martina Tončić-Bota</derivirana_varijabla>
  </DomainObject.Predmet.ProtustrankaFormatedWithAdressOIB>
  <DomainObject.Predmet.ProtustrankaWithAdress>
    <izvorni_sadrzaj>TRAST LOGISTIKA društvo s ograničenom odgovornošću za trgovinu i usluge Vojvodići 11, 10431 Sveta Nedelja</izvorni_sadrzaj>
    <derivirana_varijabla naziv="DomainObject.Predmet.ProtustrankaWithAdress_1">TRAST LOGISTIKA društvo s ograničenom odgovornošću za trgovinu i usluge Vojvodići 11, 10431 Sveta Nedelja</derivirana_varijabla>
  </DomainObject.Predmet.ProtustrankaWithAdress>
  <DomainObject.Predmet.ProtustrankaWithAdressOIB>
    <izvorni_sadrzaj>TRAST LOGISTIKA društvo s ograničenom odgovornošću za trgovinu i usluge, OIB 69633813684, Vojvodići 11, 10431 Sveta Nedelja</izvorni_sadrzaj>
    <derivirana_varijabla naziv="DomainObject.Predmet.ProtustrankaWithAdressOIB_1">TRAST LOGISTIKA društvo s ograničenom odgovornošću za trgovinu i usluge, OIB 69633813684, Vojvodići 11, 10431 Sveta Nedelja</derivirana_varijabla>
  </DomainObject.Predmet.ProtustrankaWithAdressOIB>
  <DomainObject.Predmet.ProtustrankaNazivFormated>
    <izvorni_sadrzaj>TRAST LOGISTIKA društvo s ograničenom odgovornošću za trgovinu i usluge</izvorni_sadrzaj>
    <derivirana_varijabla naziv="DomainObject.Predmet.ProtustrankaNazivFormated_1">TRAST LOGISTIKA društvo s ograničenom odgovornošću za trgovinu i usluge</derivirana_varijabla>
  </DomainObject.Predmet.ProtustrankaNazivFormated>
  <DomainObject.Predmet.ProtustrankaNazivFormatedOIB>
    <izvorni_sadrzaj>TRAST LOGISTIKA društvo s ograničenom odgovornošću za trgovinu i usluge, OIB 69633813684</izvorni_sadrzaj>
    <derivirana_varijabla naziv="DomainObject.Predmet.ProtustrankaNazivFormatedOIB_1">TRAST LOGISTIKA društvo s ograničenom odgovornošću za trgovinu i usluge, OIB 69633813684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TRAST LOGISTIKA  društvo s ograničenom odgovornošću za trgovinu i usluge</izvorni_sadrzaj>
    <derivirana_varijabla naziv="DomainObject.Predmet.StrankaFormated_1">  TRAST LOGISTIKA  društvo s ograničenom odgovornošću za trgovinu i usluge</derivirana_varijabla>
  </DomainObject.Predmet.StrankaFormated>
  <DomainObject.Predmet.StrankaFormatedOIB>
    <izvorni_sadrzaj>  TRAST LOGISTIKA  društvo s ograničenom odgovornošću za trgovinu i usluge, OIB 69633813684</izvorni_sadrzaj>
    <derivirana_varijabla naziv="DomainObject.Predmet.StrankaFormatedOIB_1">  TRAST LOGISTIKA  društvo s ograničenom odgovornošću za trgovinu i usluge, OIB 69633813684</derivirana_varijabla>
  </DomainObject.Predmet.StrankaFormatedOIB>
  <DomainObject.Predmet.StrankaFormatedWithAdress>
    <izvorni_sadrzaj> TRAST LOGISTIKA  društvo s ograničenom odgovornošću za trgovinu i usluge, Vojvodići 11, 10431 Sveta Nedelja</izvorni_sadrzaj>
    <derivirana_varijabla naziv="DomainObject.Predmet.StrankaFormatedWithAdress_1"> TRAST LOGISTIKA  društvo s ograničenom odgovornošću za trgovinu i usluge, Vojvodići 11, 10431 Sveta Nedelja</derivirana_varijabla>
  </DomainObject.Predmet.StrankaFormatedWithAdress>
  <DomainObject.Predmet.StrankaFormatedWithAdressOIB>
    <izvorni_sadrzaj> TRAST LOGISTIKA  društvo s ograničenom odgovornošću za trgovinu i usluge, OIB 69633813684, Vojvodići 11, 10431 Sveta Nedelja</izvorni_sadrzaj>
    <derivirana_varijabla naziv="DomainObject.Predmet.StrankaFormatedWithAdressOIB_1"> TRAST LOGISTIKA  društvo s ograničenom odgovornošću za trgovinu i usluge, OIB 69633813684, Vojvodići 11, 10431 Sveta Nedelja</derivirana_varijabla>
  </DomainObject.Predmet.StrankaFormatedWithAdressOIB>
  <DomainObject.Predmet.StrankaWithAdress>
    <izvorni_sadrzaj>TRAST LOGISTIKA  društvo s ograničenom odgovornošću za trgovinu i usluge Vojvodići 11,10431 Sveta Nedelja</izvorni_sadrzaj>
    <derivirana_varijabla naziv="DomainObject.Predmet.StrankaWithAdress_1">TRAST LOGISTIKA  društvo s ograničenom odgovornošću za trgovinu i usluge Vojvodići 11,10431 Sveta Nedelja</derivirana_varijabla>
  </DomainObject.Predmet.StrankaWithAdress>
  <DomainObject.Predmet.StrankaWithAdressOIB>
    <izvorni_sadrzaj>TRAST LOGISTIKA  društvo s ograničenom odgovornošću za trgovinu i usluge, OIB 69633813684, Vojvodići 11,10431 Sveta Nedelja</izvorni_sadrzaj>
    <derivirana_varijabla naziv="DomainObject.Predmet.StrankaWithAdressOIB_1">TRAST LOGISTIKA  društvo s ograničenom odgovornošću za trgovinu i usluge, OIB 69633813684, Vojvodići 11,10431 Sveta Nedelja</derivirana_varijabla>
  </DomainObject.Predmet.StrankaWithAdressOIB>
  <DomainObject.Predmet.StrankaNazivFormated>
    <izvorni_sadrzaj>TRAST LOGISTIKA  društvo s ograničenom odgovornošću za trgovinu i usluge</izvorni_sadrzaj>
    <derivirana_varijabla naziv="DomainObject.Predmet.StrankaNazivFormated_1">TRAST LOGISTIKA  društvo s ograničenom odgovornošću za trgovinu i usluge</derivirana_varijabla>
  </DomainObject.Predmet.StrankaNazivFormated>
  <DomainObject.Predmet.StrankaNazivFormatedOIB>
    <izvorni_sadrzaj>TRAST LOGISTIKA  društvo s ograničenom odgovornošću za trgovinu i usluge, OIB 69633813684</izvorni_sadrzaj>
    <derivirana_varijabla naziv="DomainObject.Predmet.StrankaNazivFormatedOIB_1">TRAST LOGISTIKA  društvo s ograničenom odgovornošću za trgovinu i usluge, OIB 69633813684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TRAST LOGISTIKA  društvo s ograničenom odgovornošću za trgovinu i usluge</item>
    </izvorni_sadrzaj>
    <derivirana_varijabla naziv="DomainObject.Predmet.StrankaListFormated_1">
      <item>TRAST LOGISTIKA  društvo s ograničenom odgovornošću za trgovinu i usluge</item>
    </derivirana_varijabla>
  </DomainObject.Predmet.StrankaListFormated>
  <DomainObject.Predmet.StrankaListFormatedOIB>
    <izvorni_sadrzaj>
      <item>TRAST LOGISTIKA  društvo s ograničenom odgovornošću za trgovinu i usluge, OIB 69633813684</item>
    </izvorni_sadrzaj>
    <derivirana_varijabla naziv="DomainObject.Predmet.StrankaListFormatedOIB_1">
      <item>TRAST LOGISTIKA  društvo s ograničenom odgovornošću za trgovinu i usluge, OIB 69633813684</item>
    </derivirana_varijabla>
  </DomainObject.Predmet.StrankaListFormatedOIB>
  <DomainObject.Predmet.StrankaListFormatedWithAdress>
    <izvorni_sadrzaj>
      <item>TRAST LOGISTIKA  društvo s ograničenom odgovornošću za trgovinu i usluge, Vojvodići 11, 10431 Sveta Nedelja</item>
    </izvorni_sadrzaj>
    <derivirana_varijabla naziv="DomainObject.Predmet.StrankaListFormatedWithAdress_1">
      <item>TRAST LOGISTIKA  društvo s ograničenom odgovornošću za trgovinu i usluge, Vojvodići 11, 10431 Sveta Nedelja</item>
    </derivirana_varijabla>
  </DomainObject.Predmet.StrankaListFormatedWithAdress>
  <DomainObject.Predmet.StrankaListFormatedWithAdressOIB>
    <izvorni_sadrzaj>
      <item>TRAST LOGISTIKA  društvo s ograničenom odgovornošću za trgovinu i usluge, OIB 69633813684, Vojvodići 11, 10431 Sveta Nedelja</item>
    </izvorni_sadrzaj>
    <derivirana_varijabla naziv="DomainObject.Predmet.StrankaListFormatedWithAdressOIB_1">
      <item>TRAST LOGISTIKA  društvo s ograničenom odgovornošću za trgovinu i usluge, OIB 69633813684, Vojvodići 11, 10431 Sveta Nedelja</item>
    </derivirana_varijabla>
  </DomainObject.Predmet.StrankaListFormatedWithAdressOIB>
  <DomainObject.Predmet.StrankaListNazivFormated>
    <izvorni_sadrzaj>
      <item>TRAST LOGISTIKA  društvo s ograničenom odgovornošću za trgovinu i usluge</item>
    </izvorni_sadrzaj>
    <derivirana_varijabla naziv="DomainObject.Predmet.StrankaListNazivFormated_1">
      <item>TRAST LOGISTIKA  društvo s ograničenom odgovornošću za trgovinu i usluge</item>
    </derivirana_varijabla>
  </DomainObject.Predmet.StrankaListNazivFormated>
  <DomainObject.Predmet.StrankaListNazivFormatedOIB>
    <izvorni_sadrzaj>
      <item>TRAST LOGISTIKA  društvo s ograničenom odgovornošću za trgovinu i usluge, OIB 69633813684</item>
    </izvorni_sadrzaj>
    <derivirana_varijabla naziv="DomainObject.Predmet.StrankaListNazivFormatedOIB_1">
      <item>TRAST LOGISTIKA  društvo s ograničenom odgovornošću za trgovinu i usluge, OIB 69633813684</item>
    </derivirana_varijabla>
  </DomainObject.Predmet.StrankaListNazivFormatedOIB>
  <DomainObject.Predmet.ProtuStrankaListFormated>
    <izvorni_sadrzaj>
      <item>TRAST LOGISTIKA društvo s ograničenom odgovornošću za trgovinu i usluge zastupanog po punomoćniku Martina Tončić-Bota</item>
    </izvorni_sadrzaj>
    <derivirana_varijabla naziv="DomainObject.Predmet.ProtuStrankaListFormated_1">
      <item>TRAST LOGISTIKA društvo s ograničenom odgovornošću za trgovinu i usluge zastupanog po punomoćniku Martina Tončić-Bota</item>
    </derivirana_varijabla>
  </DomainObject.Predmet.ProtuStrankaListFormated>
  <DomainObject.Predmet.ProtuStrankaListFormatedOIB>
    <izvorni_sadrzaj>
      <item>TRAST LOGISTIKA društvo s ograničenom odgovornošću za trgovinu i usluge, OIB 69633813684 zastupanog po punomoćniku Martina Tončić-Bota</item>
    </izvorni_sadrzaj>
    <derivirana_varijabla naziv="DomainObject.Predmet.ProtuStrankaListFormatedOIB_1">
      <item>TRAST LOGISTIKA društvo s ograničenom odgovornošću za trgovinu i usluge, OIB 69633813684 zastupanog po punomoćniku Martina Tončić-Bota</item>
    </derivirana_varijabla>
  </DomainObject.Predmet.ProtuStrankaListFormatedOIB>
  <DomainObject.Predmet.ProtuStrankaListFormatedWithAdress>
    <izvorni_sadrzaj>
      <item>TRAST LOGISTIKA društvo s ograničenom odgovornošću za trgovinu i usluge, Vojvodići 11, 10431 Sveta Nedelja zastupanog po punomoćniku Martina Tončić-Bota</item>
    </izvorni_sadrzaj>
    <derivirana_varijabla naziv="DomainObject.Predmet.ProtuStrankaListFormatedWithAdress_1">
      <item>TRAST LOGISTIKA društvo s ograničenom odgovornošću za trgovinu i usluge, Vojvodići 11, 10431 Sveta Nedelja zastupanog po punomoćniku Martina Tončić-Bota</item>
    </derivirana_varijabla>
  </DomainObject.Predmet.ProtuStrankaListFormatedWithAdress>
  <DomainObject.Predmet.ProtuStrankaListFormatedWithAdressOIB>
    <izvorni_sadrzaj>
      <item>TRAST LOGISTIKA društvo s ograničenom odgovornošću za trgovinu i usluge, OIB 69633813684, Vojvodići 11, 10431 Sveta Nedelja zastupanog po punomoćniku Martina Tončić-Bota</item>
    </izvorni_sadrzaj>
    <derivirana_varijabla naziv="DomainObject.Predmet.ProtuStrankaListFormatedWithAdressOIB_1">
      <item>TRAST LOGISTIKA društvo s ograničenom odgovornošću za trgovinu i usluge, OIB 69633813684, Vojvodići 11, 10431 Sveta Nedelja zastupanog po punomoćniku Martina Tončić-Bota</item>
    </derivirana_varijabla>
  </DomainObject.Predmet.ProtuStrankaListFormatedWithAdressOIB>
  <DomainObject.Predmet.ProtuStrankaListNazivFormated>
    <izvorni_sadrzaj>
      <item>TRAST LOGISTIKA društvo s ograničenom odgovornošću za trgovinu i usluge</item>
    </izvorni_sadrzaj>
    <derivirana_varijabla naziv="DomainObject.Predmet.ProtuStrankaListNazivFormated_1">
      <item>TRAST LOGISTIKA društvo s ograničenom odgovornošću za trgovinu i usluge</item>
    </derivirana_varijabla>
  </DomainObject.Predmet.ProtuStrankaListNazivFormated>
  <DomainObject.Predmet.ProtuStrankaListNazivFormatedOIB>
    <izvorni_sadrzaj>
      <item>TRAST LOGISTIKA društvo s ograničenom odgovornošću za trgovinu i usluge, OIB 69633813684</item>
    </izvorni_sadrzaj>
    <derivirana_varijabla naziv="DomainObject.Predmet.ProtuStrankaListNazivFormatedOIB_1">
      <item>TRAST LOGISTIKA društvo s ograničenom odgovornošću za trgovinu i usluge, OIB 69633813684</item>
    </derivirana_varijabla>
  </DomainObject.Predmet.ProtuStrankaListNazivFormatedOIB>
  <DomainObject.Predmet.OstaliListFormated>
    <izvorni_sadrzaj>
      <item>Martina Tončić-Bota punomoćnik sudionika u postupku TRAST LOGISTIKA društvo s ograničenom odgovornošću za trgovinu i usluge</item>
      <item>Romeo Herceg</item>
    </izvorni_sadrzaj>
    <derivirana_varijabla naziv="DomainObject.Predmet.OstaliListFormated_1">
      <item>Martina Tončić-Bota punomoćnik sudionika u postupku TRAST LOGISTIKA društvo s ograničenom odgovornošću za trgovinu i usluge</item>
      <item>Romeo Herceg</item>
    </derivirana_varijabla>
  </DomainObject.Predmet.OstaliListFormated>
  <DomainObject.Predmet.OstaliListFormatedOIB>
    <izvorni_sadrzaj>
      <item>Martina Tončić-Bota punomoćnik sudionika u postupku TRAST LOGISTIKA društvo s ograničenom odgovornošću za trgovinu i usluge</item>
      <item>Romeo Herceg</item>
    </izvorni_sadrzaj>
    <derivirana_varijabla naziv="DomainObject.Predmet.OstaliListFormatedOIB_1">
      <item>Martina Tončić-Bota punomoćnik sudionika u postupku TRAST LOGISTIKA društvo s ograničenom odgovornošću za trgovinu i usluge</item>
      <item>Romeo Herceg</item>
    </derivirana_varijabla>
  </DomainObject.Predmet.OstaliListFormatedOIB>
  <DomainObject.Predmet.OstaliListFormatedWithAdress>
    <izvorni_sadrzaj>
      <item>Martina Tončić-Bota, Nikole Tesle 3/II, 10000 Zagreb punomoćnik sudionika u postupku TRAST LOGISTIKA društvo s ograničenom odgovornošću za trgovinu i usluge</item>
      <item>Romeo Herceg, M. J. Zagorke 5b, 49210 Zabok</item>
    </izvorni_sadrzaj>
    <derivirana_varijabla naziv="DomainObject.Predmet.OstaliListFormatedWithAdress_1">
      <item>Martina Tončić-Bota, Nikole Tesle 3/II, 10000 Zagreb punomoćnik sudionika u postupku TRAST LOGISTIKA društvo s ograničenom odgovornošću za trgovinu i usluge</item>
      <item>Romeo Herceg, M. J. Zagorke 5b, 49210 Zabok</item>
    </derivirana_varijabla>
  </DomainObject.Predmet.OstaliListFormatedWithAdress>
  <DomainObject.Predmet.OstaliListFormatedWithAdressOIB>
    <izvorni_sadrzaj>
      <item>Martina Tončić-Bota, Nikole Tesle 3/II, 10000 Zagreb punomoćnik sudionika u postupku TRAST LOGISTIKA društvo s ograničenom odgovornošću za trgovinu i usluge</item>
      <item>Romeo Herceg, M. J. Zagorke 5b, 49210 Zabok</item>
    </izvorni_sadrzaj>
    <derivirana_varijabla naziv="DomainObject.Predmet.OstaliListFormatedWithAdressOIB_1">
      <item>Martina Tončić-Bota, Nikole Tesle 3/II, 10000 Zagreb punomoćnik sudionika u postupku TRAST LOGISTIKA društvo s ograničenom odgovornošću za trgovinu i usluge</item>
      <item>Romeo Herceg, M. J. Zagorke 5b, 49210 Zabok</item>
    </derivirana_varijabla>
  </DomainObject.Predmet.OstaliListFormatedWithAdressOIB>
  <DomainObject.Predmet.OstaliListNazivFormated>
    <izvorni_sadrzaj>
      <item>Martina Tončić-Bota</item>
      <item>Romeo Herceg</item>
    </izvorni_sadrzaj>
    <derivirana_varijabla naziv="DomainObject.Predmet.OstaliListNazivFormated_1">
      <item>Martina Tončić-Bota</item>
      <item>Romeo Herceg</item>
    </derivirana_varijabla>
  </DomainObject.Predmet.OstaliListNazivFormated>
  <DomainObject.Predmet.OstaliListNazivFormatedOIB>
    <izvorni_sadrzaj>
      <item>Martina Tončić-Bota</item>
      <item>Romeo Herceg</item>
    </izvorni_sadrzaj>
    <derivirana_varijabla naziv="DomainObject.Predmet.OstaliListNazivFormatedOIB_1">
      <item>Martina Tončić-Bota</item>
      <item>Romeo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TRAST LOGISTIKA  društvo s ograničenom odgovornošću za trgovinu i usluge</izvorni_sadrzaj>
    <derivirana_varijabla naziv="DomainObject.Predmet.StrankaIDrugi_1">TRAST LOGISTIKA  društvo s ograničenom odgovornošću za trgovinu i usluge</derivirana_varijabla>
  </DomainObject.Predmet.StrankaIDrugi>
  <DomainObject.Predmet.ProtustrankaIDrugi>
    <izvorni_sadrzaj>TRAST LOGISTIKA društvo s ograničenom odgovornošću za trgovinu i usluge</izvorni_sadrzaj>
    <derivirana_varijabla naziv="DomainObject.Predmet.ProtustrankaIDrugi_1">TRAST LOGISTIKA društvo s ograničenom odgovornošću za trgovinu i usluge</derivirana_varijabla>
  </DomainObject.Predmet.ProtustrankaIDrugi>
  <DomainObject.Predmet.StrankaIDrugiAdressOIB>
    <izvorni_sadrzaj>TRAST LOGISTIKA  društvo s ograničenom odgovornošću za trgovinu i usluge, OIB 69633813684, Vojvodići 11, 10431 Sveta Nedelja</izvorni_sadrzaj>
    <derivirana_varijabla naziv="DomainObject.Predmet.StrankaIDrugiAdressOIB_1">TRAST LOGISTIKA  društvo s ograničenom odgovornošću za trgovinu i usluge, OIB 69633813684, Vojvodići 11, 10431 Sveta Nedelja</derivirana_varijabla>
  </DomainObject.Predmet.StrankaIDrugiAdressOIB>
  <DomainObject.Predmet.ProtustrankaIDrugiAdressOIB>
    <izvorni_sadrzaj>TRAST LOGISTIKA društvo s ograničenom odgovornošću za trgovinu i usluge, OIB 69633813684, Vojvodići 11, 10431 Sveta Nedelja</izvorni_sadrzaj>
    <derivirana_varijabla naziv="DomainObject.Predmet.ProtustrankaIDrugiAdressOIB_1">TRAST LOGISTIKA društvo s ograničenom odgovornošću za trgovinu i usluge, OIB 69633813684,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2014.</izvorni_sadrzaj>
    <derivirana_varijabla naziv="DomainObject.Predmet.OdlukaRjesenje.DatumDonosenjaOdluke_1">11. travnja 2014.</derivirana_varijabla>
  </DomainObject.Predmet.OdlukaRjesenje.DatumDonosenjaOdluke>
  <DomainObject.Predmet.OdlukaRjesenje.DatumPravomocnosti>
    <izvorni_sadrzaj>6. svibnja 2014.</izvorni_sadrzaj>
    <derivirana_varijabla naziv="DomainObject.Predmet.OdlukaRjesenje.DatumPravomocnosti_1">6. svibnja 2014.</derivirana_varijabla>
  </DomainObject.Predmet.OdlukaRjesenje.DatumPravomocnosti>
  <DomainObject.Predmet.OdlukaRjesenje.Oznaka>
    <izvorni_sadrzaj>Stpn-304/2013-14</izvorni_sadrzaj>
    <derivirana_varijabla naziv="DomainObject.Predmet.OdlukaRjesenje.Oznaka_1">Stpn-304/2013-14</derivirana_varijabla>
  </DomainObject.Predmet.OdlukaRjesenje.Oznaka>
  <DomainObject.Predmet.SudioniciListNaziv>
    <izvorni_sadrzaj>
      <item>TRAST LOGISTIKA društvo s ograničenom odgovornošću za trgovinu i usluge</item>
      <item>TRAST LOGISTIKA  društvo s ograničenom odgovornošću za trgovinu i usluge</item>
      <item>Martina Tončić-Bota</item>
      <item>Romeo Herceg</item>
    </izvorni_sadrzaj>
    <derivirana_varijabla naziv="DomainObject.Predmet.SudioniciListNaziv_1">
      <item>TRAST LOGISTIKA društvo s ograničenom odgovornošću za trgovinu i usluge</item>
      <item>TRAST LOGISTIKA  društvo s ograničenom odgovornošću za trgovinu i usluge</item>
      <item>Martina Tončić-Bota</item>
      <item>Romeo Herceg</item>
    </derivirana_varijabla>
  </DomainObject.Predmet.SudioniciListNaziv>
  <DomainObject.Predmet.SudioniciListAdressOIB>
    <izvorni_sadrzaj>
      <item>TRAST LOGISTIKA društvo s ograničenom odgovornošću za trgovinu i usluge, OIB 69633813684, Vojvodići 11,10431 Sveta Nedelja</item>
      <item>TRAST LOGISTIKA  društvo s ograničenom odgovornošću za trgovinu i usluge, OIB 69633813684, Vojvodići 11,10431 Sveta Nedelja</item>
      <item>Martina Tončić-Bota, Nikole Tesle 3/II,10000 Zagreb</item>
      <item>Romeo Herceg, M. J. Zagorke 5b,49210 Zabok</item>
    </izvorni_sadrzaj>
    <derivirana_varijabla naziv="DomainObject.Predmet.SudioniciListAdressOIB_1">
      <item>TRAST LOGISTIKA društvo s ograničenom odgovornošću za trgovinu i usluge, OIB 69633813684, Vojvodići 11,10431 Sveta Nedelja</item>
      <item>TRAST LOGISTIKA  društvo s ograničenom odgovornošću za trgovinu i usluge, OIB 69633813684, Vojvodići 11,10431 Sveta Nedelja</item>
      <item>Martina Tončić-Bota, Nikole Tesle 3/II,10000 Zagreb</item>
      <item>Romeo Herceg, M. J. Zagorke 5b,49210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69633813684</item>
      <item>, OIB 69633813684</item>
      <item>, OIB null</item>
      <item>, OIB null</item>
    </izvorni_sadrzaj>
    <derivirana_varijabla naziv="DomainObject.Predmet.SudioniciListNazivOIB_1">
      <item>, OIB 69633813684</item>
      <item>, OIB 69633813684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2014.</izvorni_sadrzaj>
    <derivirana_varijabla naziv="DomainObject.Predmet.DatumZadnjeOdrzaneSudskeRadnje_1">11. travnja 2014.</derivirana_varijabla>
  </DomainObject.Predmet.DatumZadnjeOdrzaneSudskeRadnje>
  <DomainObject.PredzadnjaOdlukaIzPredmeta.DatumDonosenjaOdluke>
    <izvorni_sadrzaj>20. veljače 2017.</izvorni_sadrzaj>
    <derivirana_varijabla naziv="DomainObject.PredzadnjaOdlukaIzPredmeta.DatumDonosenjaOdluke_1">20. veljače 2017.</derivirana_varijabla>
  </DomainObject.PredzadnjaOdlukaIzPredmeta.DatumDonosenjaOdluke>
  <DomainObject.PredzadnjaOdlukaIzPredmeta.Oznaka>
    <izvorni_sadrzaj>Stpn-304/2013-60</izvorni_sadrzaj>
    <derivirana_varijabla naziv="DomainObject.PredzadnjaOdlukaIzPredmeta.Oznaka_1">Stpn-304/2013-60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260</properties:Words>
  <properties:Characters>1255</properties:Characters>
  <properties:Lines>42</properties:Lines>
  <properties:Paragraphs>17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2018-11-13T06:41:00Z</dcterms:created>
  <dc:creator>Nada Kraljić</dc:creator>
  <cp:lastModifiedBy>Matea Bizjak</cp:lastModifiedBy>
  <cp:lastPrinted>2018-11-13T09:38:00Z</cp:lastPrinted>
  <dcterms:modified xmlns:xsi="http://www.w3.org/2001/XMLSchema-instance" xsi:type="dcterms:W3CDTF">2018-11-13T09:38:00Z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(Stpn-304-13-ispravak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