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886cd" w14:paraId="6e886cd" w:rsidRDefault="007462D1" w:rsidP="007462D1" w:rsidR="007462D1" w:rsidRPr="007462D1">
      <w:pPr>
        <w:pStyle w:val="Bezproreda"/>
        <w:jc w:val="right"/>
        <w15:collapsed w:val="false"/>
      </w:pPr>
      <w:bookmarkStart w:name="_GoBack" w:id="0"/>
      <w:bookmarkEnd w:id="0"/>
      <w:r>
        <w:t xml:space="preserve">Posl.br. </w:t>
      </w:r>
      <w:proofErr w:type="spellStart"/>
      <w:r>
        <w:t>Stpn</w:t>
      </w:r>
      <w:proofErr w:type="spellEnd"/>
      <w:r>
        <w:t>-</w:t>
      </w:r>
      <w:r w:rsidR="009D24F6">
        <w:t>41/2015</w:t>
      </w:r>
      <w:r>
        <w:t>-8</w:t>
      </w:r>
    </w:p>
    <w:p w:rsidRDefault="007462D1" w:rsidP="007462D1" w:rsidR="007462D1" w:rsidRPr="007462D1">
      <w:pPr>
        <w:pStyle w:val="Bezproreda"/>
      </w:pPr>
    </w:p>
    <w:p w:rsidRDefault="007462D1" w:rsidP="007462D1" w:rsidR="007462D1" w:rsidRPr="007462D1">
      <w:pPr>
        <w:pStyle w:val="Bezproreda"/>
      </w:pPr>
      <w:r w:rsidRPr="007462D1">
        <w:t>Trgovački sud u Rijeci objavljuje:</w:t>
      </w:r>
    </w:p>
    <w:p w:rsidRDefault="007462D1" w:rsidP="007462D1" w:rsidR="007462D1" w:rsidRPr="007462D1">
      <w:pPr>
        <w:pStyle w:val="Bezproreda"/>
      </w:pPr>
    </w:p>
    <w:p w:rsidRDefault="007462D1" w:rsidP="007462D1" w:rsidR="007462D1" w:rsidRPr="007462D1">
      <w:pPr>
        <w:pStyle w:val="Bezproreda"/>
        <w:rPr>
          <w:b/>
        </w:rPr>
      </w:pPr>
    </w:p>
    <w:p w:rsidRDefault="007462D1" w:rsidP="009D24F6" w:rsidR="007462D1" w:rsidRPr="007462D1">
      <w:pPr>
        <w:pStyle w:val="Bezproreda"/>
        <w:jc w:val="both"/>
      </w:pPr>
      <w:r w:rsidRPr="007462D1">
        <w:t xml:space="preserve">Ročište radi sklapanja </w:t>
      </w:r>
      <w:proofErr w:type="spellStart"/>
      <w:r w:rsidRPr="007462D1">
        <w:t>predstečajne</w:t>
      </w:r>
      <w:proofErr w:type="spellEnd"/>
      <w:r w:rsidRPr="007462D1">
        <w:t xml:space="preserve"> nagodbe nad dužnikom </w:t>
      </w:r>
      <w:r w:rsidR="009D24F6" w:rsidRPr="009D24F6">
        <w:rPr>
          <w:b/>
        </w:rPr>
        <w:t>METING d.o.o. Gospić</w:t>
      </w:r>
      <w:r w:rsidR="009D24F6">
        <w:rPr>
          <w:b/>
        </w:rPr>
        <w:t xml:space="preserve">, </w:t>
      </w:r>
      <w:r w:rsidR="009D24F6" w:rsidRPr="009D24F6">
        <w:rPr>
          <w:b/>
        </w:rPr>
        <w:t>Crikvenička 5</w:t>
      </w:r>
      <w:r w:rsidR="00073F31">
        <w:rPr>
          <w:b/>
        </w:rPr>
        <w:t>,</w:t>
      </w:r>
      <w:r w:rsidRPr="007462D1">
        <w:rPr>
          <w:b/>
        </w:rPr>
        <w:t xml:space="preserve"> </w:t>
      </w:r>
      <w:r w:rsidR="009D24F6">
        <w:rPr>
          <w:b/>
        </w:rPr>
        <w:t xml:space="preserve">OIB </w:t>
      </w:r>
      <w:r w:rsidR="009D24F6" w:rsidRPr="009D24F6">
        <w:rPr>
          <w:b/>
        </w:rPr>
        <w:t>63598506531</w:t>
      </w:r>
      <w:r w:rsidR="009D24F6">
        <w:rPr>
          <w:b/>
        </w:rPr>
        <w:t xml:space="preserve"> </w:t>
      </w:r>
      <w:r>
        <w:t>zakazano</w:t>
      </w:r>
      <w:r w:rsidRPr="007462D1">
        <w:t xml:space="preserve"> za dan</w:t>
      </w:r>
      <w:r>
        <w:t xml:space="preserve"> </w:t>
      </w:r>
      <w:r w:rsidR="009D24F6">
        <w:rPr>
          <w:b/>
        </w:rPr>
        <w:t>07. prosinca</w:t>
      </w:r>
      <w:r w:rsidRPr="007462D1">
        <w:rPr>
          <w:b/>
        </w:rPr>
        <w:t xml:space="preserve"> 2015. godine</w:t>
      </w:r>
      <w:r>
        <w:t xml:space="preserve"> odgađa se zbog </w:t>
      </w:r>
      <w:r w:rsidR="009D24F6">
        <w:t>bolesti zastupnika po zakonu</w:t>
      </w:r>
      <w:r>
        <w:t xml:space="preserve">, a slijedeće zakazuje za dan </w:t>
      </w:r>
    </w:p>
    <w:p w:rsidRDefault="007462D1" w:rsidP="007462D1" w:rsidR="007462D1" w:rsidRPr="007462D1">
      <w:pPr>
        <w:pStyle w:val="Bezproreda"/>
      </w:pPr>
    </w:p>
    <w:p w:rsidRDefault="007462D1" w:rsidP="007462D1" w:rsidR="007462D1" w:rsidRPr="007462D1">
      <w:pPr>
        <w:pStyle w:val="Bezproreda"/>
        <w:rPr>
          <w:b/>
        </w:rPr>
      </w:pPr>
      <w:r>
        <w:t xml:space="preserve"> </w:t>
      </w:r>
    </w:p>
    <w:p w:rsidRDefault="009D24F6" w:rsidP="009D24F6" w:rsidR="009D24F6" w:rsidRPr="009D24F6">
      <w:pPr>
        <w:pStyle w:val="Bezproreda"/>
        <w:jc w:val="center"/>
        <w:rPr>
          <w:b/>
        </w:rPr>
      </w:pPr>
      <w:r w:rsidRPr="009D24F6">
        <w:rPr>
          <w:b/>
        </w:rPr>
        <w:t>12. veljače 2016. godine u 10.00 sati</w:t>
      </w:r>
    </w:p>
    <w:p w:rsidRDefault="009D24F6" w:rsidP="009D24F6" w:rsidR="009D24F6" w:rsidRPr="009D24F6">
      <w:pPr>
        <w:pStyle w:val="Bezproreda"/>
        <w:jc w:val="center"/>
        <w:rPr>
          <w:b/>
        </w:rPr>
      </w:pPr>
      <w:r w:rsidRPr="009D24F6">
        <w:rPr>
          <w:b/>
        </w:rPr>
        <w:t>kod Trgovačkog suda u Rijeci,</w:t>
      </w:r>
    </w:p>
    <w:p w:rsidRDefault="009D24F6" w:rsidP="009D24F6" w:rsidR="009D24F6" w:rsidRPr="009D24F6">
      <w:pPr>
        <w:pStyle w:val="Bezproreda"/>
        <w:jc w:val="center"/>
        <w:rPr>
          <w:b/>
        </w:rPr>
      </w:pPr>
      <w:r w:rsidRPr="009D24F6">
        <w:rPr>
          <w:b/>
        </w:rPr>
        <w:t>Zadarska 1 i 3,</w:t>
      </w:r>
    </w:p>
    <w:p w:rsidRDefault="009D24F6" w:rsidP="009D24F6" w:rsidR="009D24F6" w:rsidRPr="009D24F6">
      <w:pPr>
        <w:pStyle w:val="Bezproreda"/>
        <w:jc w:val="center"/>
        <w:rPr>
          <w:b/>
        </w:rPr>
      </w:pPr>
      <w:r w:rsidRPr="009D24F6">
        <w:rPr>
          <w:b/>
        </w:rPr>
        <w:t>sudnica 2, I. kat</w:t>
      </w:r>
    </w:p>
    <w:p w:rsidRDefault="007462D1" w:rsidP="007462D1" w:rsidR="007462D1" w:rsidRPr="007462D1">
      <w:pPr>
        <w:pStyle w:val="Bezproreda"/>
        <w:rPr>
          <w:b/>
        </w:rPr>
      </w:pPr>
    </w:p>
    <w:p w:rsidRDefault="007462D1" w:rsidP="007462D1" w:rsidR="007462D1" w:rsidRPr="007462D1">
      <w:pPr>
        <w:pStyle w:val="Bezproreda"/>
        <w:rPr>
          <w:b/>
        </w:rPr>
      </w:pPr>
    </w:p>
    <w:p w:rsidRDefault="007462D1" w:rsidP="007462D1" w:rsidR="007462D1" w:rsidRPr="007462D1">
      <w:pPr>
        <w:pStyle w:val="Bezproreda"/>
        <w:jc w:val="both"/>
      </w:pPr>
      <w:r>
        <w:tab/>
      </w:r>
      <w:r w:rsidRPr="007462D1">
        <w:t xml:space="preserve">O ročištu radi sklapanja </w:t>
      </w:r>
      <w:proofErr w:type="spellStart"/>
      <w:r w:rsidRPr="007462D1">
        <w:t>predstečajne</w:t>
      </w:r>
      <w:proofErr w:type="spellEnd"/>
      <w:r w:rsidRPr="007462D1">
        <w:t xml:space="preserve"> nagodbe dužnik i vjerovnici </w:t>
      </w:r>
      <w:r w:rsidR="009D24F6">
        <w:t xml:space="preserve">se </w:t>
      </w:r>
      <w:r w:rsidRPr="007462D1">
        <w:t>obavješćuju oglasom.</w:t>
      </w:r>
    </w:p>
    <w:p w:rsidRDefault="007462D1" w:rsidP="007462D1" w:rsidR="007462D1" w:rsidRPr="007462D1">
      <w:pPr>
        <w:pStyle w:val="Bezproreda"/>
        <w:jc w:val="both"/>
      </w:pPr>
      <w:r>
        <w:tab/>
      </w:r>
      <w:r w:rsidRPr="007462D1">
        <w:t xml:space="preserve">Oglas se objavljuje isticanjem na </w:t>
      </w:r>
      <w:r w:rsidR="009D24F6">
        <w:t>e-</w:t>
      </w:r>
      <w:r w:rsidRPr="007462D1">
        <w:t>oglasnoj ploči suda i objavom na web-stranici Financijske agencije, najkasnije osam dana prije dana održavanja ročišta.</w:t>
      </w:r>
    </w:p>
    <w:p w:rsidRDefault="007462D1" w:rsidP="007462D1" w:rsidR="007462D1" w:rsidRPr="007462D1">
      <w:pPr>
        <w:pStyle w:val="Bezproreda"/>
      </w:pPr>
    </w:p>
    <w:p w:rsidRDefault="007462D1" w:rsidP="007462D1" w:rsidR="007462D1" w:rsidRPr="007462D1">
      <w:pPr>
        <w:pStyle w:val="Bezproreda"/>
      </w:pPr>
    </w:p>
    <w:p w:rsidRDefault="007462D1" w:rsidP="007462D1" w:rsidR="007462D1" w:rsidRPr="007462D1">
      <w:pPr>
        <w:pStyle w:val="Bezproreda"/>
      </w:pPr>
      <w:r w:rsidRPr="007462D1">
        <w:t>(</w:t>
      </w:r>
      <w:proofErr w:type="spellStart"/>
      <w:r w:rsidRPr="007462D1">
        <w:t>Posl</w:t>
      </w:r>
      <w:proofErr w:type="spellEnd"/>
      <w:r w:rsidRPr="007462D1">
        <w:t xml:space="preserve">. br. 15 </w:t>
      </w:r>
      <w:proofErr w:type="spellStart"/>
      <w:r w:rsidRPr="007462D1">
        <w:t>Stpn</w:t>
      </w:r>
      <w:proofErr w:type="spellEnd"/>
      <w:r w:rsidRPr="007462D1">
        <w:t>-</w:t>
      </w:r>
      <w:r w:rsidR="009D24F6">
        <w:t>41/15-7</w:t>
      </w:r>
      <w:r w:rsidRPr="007462D1">
        <w:t xml:space="preserve"> od </w:t>
      </w:r>
      <w:r w:rsidR="009D24F6">
        <w:t>07.12</w:t>
      </w:r>
      <w:r>
        <w:t>.2015</w:t>
      </w:r>
      <w:r w:rsidRPr="007462D1">
        <w:t>.g.)</w:t>
      </w:r>
    </w:p>
    <w:p w:rsidRDefault="00396328" w:rsidP="007462D1" w:rsidR="00396328">
      <w:pPr>
        <w:pStyle w:val="Bezproreda"/>
      </w:pPr>
    </w:p>
    <w:sectPr w:rsidR="0039632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2D1"/>
    <w:rsid w:val="00026279"/>
    <w:rsid w:val="00073F31"/>
    <w:rsid w:val="0007444B"/>
    <w:rsid w:val="000D0B65"/>
    <w:rsid w:val="000D71E8"/>
    <w:rsid w:val="000E29A1"/>
    <w:rsid w:val="000F1491"/>
    <w:rsid w:val="001470FC"/>
    <w:rsid w:val="00177D1E"/>
    <w:rsid w:val="001B684F"/>
    <w:rsid w:val="00213C8A"/>
    <w:rsid w:val="0022273C"/>
    <w:rsid w:val="002A3BED"/>
    <w:rsid w:val="002F5ED1"/>
    <w:rsid w:val="00326FE5"/>
    <w:rsid w:val="00396328"/>
    <w:rsid w:val="003F509E"/>
    <w:rsid w:val="00546D21"/>
    <w:rsid w:val="005B0652"/>
    <w:rsid w:val="005E35A4"/>
    <w:rsid w:val="006321FD"/>
    <w:rsid w:val="00720E07"/>
    <w:rsid w:val="007462D1"/>
    <w:rsid w:val="0076565A"/>
    <w:rsid w:val="007B48FE"/>
    <w:rsid w:val="008B688D"/>
    <w:rsid w:val="0090337A"/>
    <w:rsid w:val="00911D49"/>
    <w:rsid w:val="00916EE9"/>
    <w:rsid w:val="009D24F6"/>
    <w:rsid w:val="00A02412"/>
    <w:rsid w:val="00A374AC"/>
    <w:rsid w:val="00A926EE"/>
    <w:rsid w:val="00AC47B1"/>
    <w:rsid w:val="00B14D4A"/>
    <w:rsid w:val="00B47358"/>
    <w:rsid w:val="00B86648"/>
    <w:rsid w:val="00C7643C"/>
    <w:rsid w:val="00C8418A"/>
    <w:rsid w:val="00C97D62"/>
    <w:rsid w:val="00CC5F29"/>
    <w:rsid w:val="00D31250"/>
    <w:rsid w:val="00D60759"/>
    <w:rsid w:val="00DB0746"/>
    <w:rsid w:val="00DD1945"/>
    <w:rsid w:val="00E46B5B"/>
    <w:rsid w:val="00E83EDC"/>
    <w:rsid w:val="00EB7CC3"/>
    <w:rsid w:val="00EF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462D1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2A3B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3B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3B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3B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3B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462D1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2A3B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3B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3B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3B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3B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2612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Stpn-41/2015</izvorni_sadrzaj>
    <derivirana_varijabla naziv="DomainObject.Predmet.OznakaBroj_1">Stpn-41/2015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METING d.o.o.  Gospić</izvorni_sadrzaj>
    <derivirana_varijabla naziv="DomainObject.Predmet.StrankaFormated_1">  METING d.o.o.  Gospić</derivirana_varijabla>
  </DomainObject.Predmet.StrankaFormated>
  <DomainObject.Predmet.StrankaFormatedOIB>
    <izvorni_sadrzaj>  METING d.o.o.  Gospić, OIB 63598506531</izvorni_sadrzaj>
    <derivirana_varijabla naziv="DomainObject.Predmet.StrankaFormatedOIB_1">  METING d.o.o.  Gospić, OIB 63598506531</derivirana_varijabla>
  </DomainObject.Predmet.StrankaFormatedOIB>
  <DomainObject.Predmet.StrankaFormatedWithAdress>
    <izvorni_sadrzaj> METING d.o.o.  Gospić, Crikvenička 5, 53000 Gospić</izvorni_sadrzaj>
    <derivirana_varijabla naziv="DomainObject.Predmet.StrankaFormatedWithAdress_1"> METING d.o.o.  Gospić, Crikvenička 5, 53000 Gospić</derivirana_varijabla>
  </DomainObject.Predmet.StrankaFormatedWithAdress>
  <DomainObject.Predmet.StrankaFormatedWithAdressOIB>
    <izvorni_sadrzaj> METING d.o.o.  Gospić, OIB 63598506531, Crikvenička 5, 53000 Gospić</izvorni_sadrzaj>
    <derivirana_varijabla naziv="DomainObject.Predmet.StrankaFormatedWithAdressOIB_1"> METING d.o.o.  Gospić, OIB 63598506531, Crikvenička 5, 53000 Gospić</derivirana_varijabla>
  </DomainObject.Predmet.StrankaFormatedWithAdressOIB>
  <DomainObject.Predmet.StrankaWithAdress>
    <izvorni_sadrzaj>METING d.o.o.  Gospić Crikvenička 5,53000 Gospić</izvorni_sadrzaj>
    <derivirana_varijabla naziv="DomainObject.Predmet.StrankaWithAdress_1">METING d.o.o.  Gospić Crikvenička 5,53000 Gospić</derivirana_varijabla>
  </DomainObject.Predmet.StrankaWithAdress>
  <DomainObject.Predmet.StrankaWithAdressOIB>
    <izvorni_sadrzaj>METING d.o.o.  Gospić, OIB 63598506531, Crikvenička 5,53000 Gospić</izvorni_sadrzaj>
    <derivirana_varijabla naziv="DomainObject.Predmet.StrankaWithAdressOIB_1">METING d.o.o.  Gospić, OIB 63598506531, Crikvenička 5,53000 Gospić</derivirana_varijabla>
  </DomainObject.Predmet.StrankaWithAdressOIB>
  <DomainObject.Predmet.StrankaNazivFormated>
    <izvorni_sadrzaj>METING d.o.o.  Gospić</izvorni_sadrzaj>
    <derivirana_varijabla naziv="DomainObject.Predmet.StrankaNazivFormated_1">METING d.o.o.  Gospić</derivirana_varijabla>
  </DomainObject.Predmet.StrankaNazivFormated>
  <DomainObject.Predmet.StrankaNazivFormatedOIB>
    <izvorni_sadrzaj>METING d.o.o.  Gospić, OIB 63598506531</izvorni_sadrzaj>
    <derivirana_varijabla naziv="DomainObject.Predmet.StrankaNazivFormatedOIB_1">METING d.o.o.  Gospić, OIB 63598506531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METING d.o.o.  Gospić</item>
    </izvorni_sadrzaj>
    <derivirana_varijabla naziv="DomainObject.Predmet.StrankaListFormated_1">
      <item>METING d.o.o.  Gospić</item>
    </derivirana_varijabla>
  </DomainObject.Predmet.StrankaListFormated>
  <DomainObject.Predmet.StrankaListFormatedOIB>
    <izvorni_sadrzaj>
      <item>METING d.o.o.  Gospić, OIB 63598506531</item>
    </izvorni_sadrzaj>
    <derivirana_varijabla naziv="DomainObject.Predmet.StrankaListFormatedOIB_1">
      <item>METING d.o.o.  Gospić, OIB 63598506531</item>
    </derivirana_varijabla>
  </DomainObject.Predmet.StrankaListFormatedOIB>
  <DomainObject.Predmet.StrankaListFormatedWithAdress>
    <izvorni_sadrzaj>
      <item>METING d.o.o.  Gospić, Crikvenička 5, 53000 Gospić</item>
    </izvorni_sadrzaj>
    <derivirana_varijabla naziv="DomainObject.Predmet.StrankaListFormatedWithAdress_1">
      <item>METING d.o.o.  Gospić, Crikvenička 5, 53000 Gospić</item>
    </derivirana_varijabla>
  </DomainObject.Predmet.StrankaListFormatedWithAdress>
  <DomainObject.Predmet.StrankaListFormatedWithAdressOIB>
    <izvorni_sadrzaj>
      <item>METING d.o.o.  Gospić, OIB 63598506531, Crikvenička 5, 53000 Gospić</item>
    </izvorni_sadrzaj>
    <derivirana_varijabla naziv="DomainObject.Predmet.StrankaListFormatedWithAdressOIB_1">
      <item>METING d.o.o.  Gospić, OIB 63598506531, Crikvenička 5, 53000 Gospić</item>
    </derivirana_varijabla>
  </DomainObject.Predmet.StrankaListFormatedWithAdressOIB>
  <DomainObject.Predmet.StrankaListNazivFormated>
    <izvorni_sadrzaj>
      <item>METING d.o.o.  Gospić</item>
    </izvorni_sadrzaj>
    <derivirana_varijabla naziv="DomainObject.Predmet.StrankaListNazivFormated_1">
      <item>METING d.o.o.  Gospić</item>
    </derivirana_varijabla>
  </DomainObject.Predmet.StrankaListNazivFormated>
  <DomainObject.Predmet.StrankaListNazivFormatedOIB>
    <izvorni_sadrzaj>
      <item>METING d.o.o.  Gospić, OIB 63598506531</item>
    </izvorni_sadrzaj>
    <derivirana_varijabla naziv="DomainObject.Predmet.StrankaListNazivFormatedOIB_1">
      <item>METING d.o.o.  Gospić, OIB 63598506531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Odvjetničko društvo Ilić, Orehovec &amp; partneri d.o.o.</item>
    </izvorni_sadrzaj>
    <derivirana_varijabla naziv="DomainObject.Predmet.OstaliListFormated_1">
      <item>Odvjetničko društvo Ilić, Orehovec &amp; partneri d.o.o.</item>
    </derivirana_varijabla>
  </DomainObject.Predmet.OstaliListFormated>
  <DomainObject.Predmet.OstaliListFormatedOIB>
    <izvorni_sadrzaj>
      <item>Odvjetničko društvo Ilić, Orehovec &amp; partneri d.o.o., OIB 95898073413</item>
    </izvorni_sadrzaj>
    <derivirana_varijabla naziv="DomainObject.Predmet.OstaliListFormatedOIB_1">
      <item>Odvjetničko društvo Ilić, Orehovec &amp; partneri d.o.o., OIB 95898073413</item>
    </derivirana_varijabla>
  </DomainObject.Predmet.OstaliListFormatedOIB>
  <DomainObject.Predmet.OstaliListFormatedWithAdress>
    <izvorni_sadrzaj>
      <item>Odvjetničko društvo Ilić, Orehovec &amp; partneri d.o.o., Smičiklasova 18, 10000 Zagreb</item>
    </izvorni_sadrzaj>
    <derivirana_varijabla naziv="DomainObject.Predmet.OstaliListFormatedWithAdress_1">
      <item>Odvjetničko društvo Ilić, Orehovec &amp; partneri d.o.o., Smičiklasova 18, 10000 Zagreb</item>
    </derivirana_varijabla>
  </DomainObject.Predmet.OstaliListFormatedWithAdress>
  <DomainObject.Predmet.OstaliListFormatedWithAdressOIB>
    <izvorni_sadrzaj>
      <item>Odvjetničko društvo Ilić, Orehovec &amp; partneri d.o.o., OIB 95898073413, Smičiklasova 18, 10000 Zagreb</item>
    </izvorni_sadrzaj>
    <derivirana_varijabla naziv="DomainObject.Predmet.OstaliListFormatedWithAdressOIB_1">
      <item>Odvjetničko društvo Ilić, Orehovec &amp; partneri d.o.o., OIB 95898073413, Smičiklasova 18, 10000 Zagreb</item>
    </derivirana_varijabla>
  </DomainObject.Predmet.OstaliListFormatedWithAdressOIB>
  <DomainObject.Predmet.OstaliListNazivFormated>
    <izvorni_sadrzaj>
      <item>Odvjetničko društvo Ilić, Orehovec &amp; partneri d.o.o.</item>
    </izvorni_sadrzaj>
    <derivirana_varijabla naziv="DomainObject.Predmet.OstaliListNazivFormated_1">
      <item>Odvjetničko društvo Ilić, Orehovec &amp; partneri d.o.o.</item>
    </derivirana_varijabla>
  </DomainObject.Predmet.OstaliListNazivFormated>
  <DomainObject.Predmet.OstaliListNazivFormatedOIB>
    <izvorni_sadrzaj>
      <item>Odvjetničko društvo Ilić, Orehovec &amp; partneri d.o.o., OIB 95898073413</item>
    </izvorni_sadrzaj>
    <derivirana_varijabla naziv="DomainObject.Predmet.OstaliListNazivFormatedOIB_1">
      <item>Odvjetničko društvo Ilić, Orehovec &amp; partneri d.o.o., OIB 95898073413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METING d.o.o.  Gospić</izvorni_sadrzaj>
    <derivirana_varijabla naziv="DomainObject.Predmet.StrankaIDrugi_1">METING d.o.o.  Gospić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METING d.o.o.  Gospić, OIB 63598506531, Crikvenička 5, 53000 Gospić</izvorni_sadrzaj>
    <derivirana_varijabla naziv="DomainObject.Predmet.StrankaIDrugiAdressOIB_1">METING d.o.o.  Gospić, OIB 63598506531, Crikvenička 5, 53000 Gospić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METING d.o.o.  Gospić</item>
      <item>Odvjetničko društvo Ilić, Orehovec &amp; partneri d.o.o.</item>
    </izvorni_sadrzaj>
    <derivirana_varijabla naziv="DomainObject.Predmet.SudioniciListNaziv_1">
      <item>METING d.o.o.  Gospić</item>
      <item>Odvjetničko društvo Ilić, Orehovec &amp; partneri d.o.o.</item>
    </derivirana_varijabla>
  </DomainObject.Predmet.SudioniciListNaziv>
  <DomainObject.Predmet.SudioniciListAdressOIB>
    <izvorni_sadrzaj>
      <item>METING d.o.o.  Gospić, OIB 63598506531, Crikvenička 5,53000 Gospić</item>
      <item>Odvjetničko društvo Ilić, Orehovec &amp; partneri d.o.o., OIB 95898073413, Smičiklasova 18,10000 Zagreb</item>
    </izvorni_sadrzaj>
    <derivirana_varijabla naziv="DomainObject.Predmet.SudioniciListAdressOIB_1">
      <item>METING d.o.o.  Gospić, OIB 63598506531, Crikvenička 5,53000 Gospić</item>
      <item>Odvjetničko društvo Ilić, Orehovec &amp; partneri d.o.o., OIB 95898073413,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63598506531</item>
      <item>, OIB 95898073413</item>
    </izvorni_sadrzaj>
    <derivirana_varijabla naziv="DomainObject.Predmet.SudioniciListNazivOIB_1">
      <item>, OIB 63598506531</item>
      <item>, OIB 95898073413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99</properties:Words>
  <properties:Characters>578</properties:Characters>
  <properties:Lines>22</properties:Lines>
  <properties:Paragraphs>10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2015-03-05T08:16:00Z</dcterms:created>
  <dc:creator>Jasna Radulović</dc:creator>
  <cp:lastModifiedBy>Jasna Radulović</cp:lastModifiedBy>
  <cp:lastPrinted>2015-12-07T08:59:00Z</cp:lastPrinted>
  <dcterms:modified xmlns:xsi="http://www.w3.org/2001/XMLSchema-instance" xsi:type="dcterms:W3CDTF">2015-12-07T09:02:00Z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