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fe8c" w14:paraId="b54fe8c" w:rsidRDefault="00FE5317" w:rsidP="00FE5317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FE5317" w:rsidR="00AE649C" w:rsidRPr="00B76F3C">
      <w:pPr>
        <w:pStyle w:val="NormaleSPIS"/>
        <w:spacing w:after="0"/>
      </w:pPr>
    </w:p>
    <w:p w:rsidRDefault="00FE5317" w:rsidP="00FE5317" w:rsidR="00FE5317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FE5317" w:rsidP="00FE5317" w:rsidR="00FE5317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FE5317" w:rsidP="00FE5317" w:rsidR="00FE5317" w:rsidRPr="00FE5317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FE5317" w:rsidP="00FE5317" w:rsidR="00FE5317">
      <w:pPr>
        <w:spacing w:after="0"/>
        <w:jc w:val="right"/>
      </w:pPr>
      <w:r>
        <w:t>Poslovni broj: 2 St-387/2018-4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center"/>
      </w:pPr>
      <w:r>
        <w:t>U  I M E   R E P U B L I K E   H R V A T S K E</w:t>
      </w:r>
    </w:p>
    <w:p w:rsidRDefault="00FE5317" w:rsidP="00FE5317" w:rsidR="00FE5317">
      <w:pPr>
        <w:spacing w:after="0"/>
        <w:jc w:val="center"/>
      </w:pPr>
    </w:p>
    <w:p w:rsidRDefault="00FE5317" w:rsidP="00FE5317" w:rsidR="00FE5317">
      <w:pPr>
        <w:spacing w:after="0"/>
        <w:jc w:val="center"/>
      </w:pPr>
      <w:r>
        <w:t xml:space="preserve"> R J E Š E N J E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>Trgovački sud u Bjelovaru, po sudskom savjetniku Miroslavu Lovrekoviću, u skraćenom stečajnom postupku nad dužnikom LOVAČKO DRUŠTVO "VEPAR" KRNJAK, Hrvatsko Žarište, Hrvatsko Žarište 5, Registarski broj: 04000218, OIB: 16118821178, 7. rujna 2018.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center"/>
      </w:pPr>
      <w:r>
        <w:t>r i j e š i o   j e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  <w:rPr>
          <w:szCs w:val="20"/>
        </w:rPr>
      </w:pPr>
      <w:r>
        <w:tab/>
        <w:t>1. Otvara se skraćeni stečajni postupak nad dužnikom LOVAČKO DRUŠTVO "VEPAR" KRNJAK, Hrvatsko Žarište, Hrvatsko Žarište 5, Registarski broj: 04000218, OIB: 16118821178.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  <w:rPr>
          <w:szCs w:val="20"/>
        </w:rPr>
      </w:pPr>
      <w:r>
        <w:tab/>
        <w:t>3. Zaključuje se skraćeni stečajni postupak nad dužnikom LOVAČKO DRUŠTVO "VEPAR" KRNJAK, Hrvatsko Žarište, Hrvatsko Žarište 5, Registarski broj: 04000218, OIB: 16118821178.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ab/>
        <w:t>4. Stečajni postupak je otvoren i zaključen s danom 7. rujna 2018. godine u 8,30 sati, kada je ovo rješenje objavljeno na e-oglasnoj ploči ovoga suda.</w:t>
      </w:r>
    </w:p>
    <w:p w:rsidRDefault="00FE5317" w:rsidP="00FE5317" w:rsidR="00FE5317">
      <w:pPr>
        <w:pStyle w:val="Bezproreda"/>
        <w:spacing w:after="0"/>
        <w:jc w:val="both"/>
      </w:pPr>
    </w:p>
    <w:p w:rsidRDefault="00FE5317" w:rsidP="00FE5317" w:rsidR="00FE5317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5317" w:rsidP="00FE5317" w:rsidR="00FE5317">
      <w:pPr>
        <w:spacing w:after="0"/>
        <w:jc w:val="both"/>
        <w:rPr>
          <w:rFonts w:cs="Times New Roman"/>
        </w:rPr>
      </w:pPr>
    </w:p>
    <w:p w:rsidRDefault="00FE5317" w:rsidP="00FE5317" w:rsidR="00FE5317">
      <w:pPr>
        <w:spacing w:after="0"/>
        <w:jc w:val="both"/>
      </w:pPr>
      <w:r>
        <w:tab/>
        <w:t>6. Nakon pravomoćnosti ovoga rješenja stečajni dužnik će se brisati iz registra udruga.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center"/>
      </w:pPr>
      <w:r>
        <w:t>Obrazloženje</w:t>
      </w:r>
    </w:p>
    <w:p w:rsidRDefault="00FE5317" w:rsidP="00FE5317" w:rsidR="00FE5317">
      <w:pPr>
        <w:spacing w:after="0"/>
        <w:jc w:val="center"/>
      </w:pPr>
    </w:p>
    <w:p w:rsidRDefault="00FE5317" w:rsidP="00FE5317" w:rsidR="00FE5317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br. 71/15, 104/17 – dalje SZ) oglasom poslovni broj St-387/2018-2, koji je objavljen na mrežnoj stranici e-oglasna ploča Trgovačkog suda u Bjelovaru 4. srpnja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 smatra da je dužnik nesposoban za plaćanje. 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 riješio kao u toč. 1., 2., 3. i 4. izreke.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5317" w:rsidP="00FE5317" w:rsidR="00FE5317">
      <w:pPr>
        <w:pStyle w:val="Bezproreda"/>
        <w:spacing w:after="0"/>
        <w:jc w:val="both"/>
      </w:pPr>
    </w:p>
    <w:p w:rsidRDefault="00FE5317" w:rsidP="00FE5317" w:rsidR="00FE5317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FE5317" w:rsidP="00FE5317" w:rsidR="00FE5317">
      <w:pPr>
        <w:spacing w:after="0"/>
        <w:ind w:firstLine="851"/>
        <w:jc w:val="both"/>
      </w:pPr>
    </w:p>
    <w:p w:rsidRDefault="00FE5317" w:rsidP="00FE5317" w:rsidR="00FE5317">
      <w:pPr>
        <w:spacing w:after="0"/>
        <w:jc w:val="center"/>
      </w:pPr>
      <w:r>
        <w:t>U Bjelovaru 7. rujna 2018.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ind w:firstLine="720" w:left="4320"/>
      </w:pPr>
      <w:r>
        <w:t>SUDSKI SAVJETNIK</w:t>
      </w:r>
    </w:p>
    <w:p w:rsidRDefault="00FE5317" w:rsidP="00FE5317" w:rsidR="00FE5317">
      <w:pPr>
        <w:spacing w:after="0"/>
        <w:ind w:firstLine="4111"/>
      </w:pPr>
      <w:r>
        <w:tab/>
        <w:t xml:space="preserve">     MIROSLAV LOVREKOVIĆ, v.r.</w:t>
      </w:r>
    </w:p>
    <w:p w:rsidRDefault="00FE5317" w:rsidP="00FE5317" w:rsidR="00FE53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FE5317" w:rsidP="00FE5317" w:rsidR="00FE53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FE5317" w:rsidP="00FE5317" w:rsidR="00FE5317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FE5317">
      <w:pPr>
        <w:spacing w:after="0"/>
        <w:jc w:val="both"/>
      </w:pPr>
    </w:p>
    <w:p w:rsidRDefault="00FE5317" w:rsidP="00FE5317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FE531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60552"/>
      <w:docPartObj>
        <w:docPartGallery w:val="Page Numbers (Top of Page)"/>
        <w:docPartUnique/>
      </w:docPartObj>
    </w:sdtPr>
    <w:sdtContent>
      <w:p w:rsidRDefault="00FE5317" w:rsidP="00FE5317" w:rsidR="00FE531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4744">
          <w:t>2</w:t>
        </w:r>
        <w:r>
          <w:fldChar w:fldCharType="end"/>
        </w:r>
      </w:p>
    </w:sdtContent>
  </w:sdt>
  <w:p w:rsidRDefault="00FE5317" w:rsidP="00FE5317" w:rsidR="008333A9">
    <w:pPr>
      <w:spacing w:after="0"/>
      <w:jc w:val="right"/>
    </w:pPr>
    <w:r>
      <w:t>Poslovni broj: 2 St-387/2018-4</w:t>
    </w:r>
  </w:p>
  <w:p w:rsidRDefault="00FE5317" w:rsidP="00FE5317" w:rsidR="00FE5317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74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317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336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11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St-387/2018-4</izvorni_sadrzaj>
    <derivirana_varijabla naziv="DomainObject.Oznaka_1">St-387/2018-4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St-387/2018</izvorni_sadrzaj>
    <derivirana_varijabla naziv="DomainObject.Predmet.OznakaBroj_1">St-387/2018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"VEPAR" KRNJAK zastupanog po punomoćniku Joso Tadić</izvorni_sadrzaj>
    <derivirana_varijabla naziv="DomainObject.Predmet.ProtustrankaFormated_1">  LOVAČKO DRUŠTVO "VEPAR" KRNJAK zastupanog po punomoćniku Joso Tadić</derivirana_varijabla>
  </DomainObject.Predmet.ProtustrankaFormated>
  <DomainObject.Predmet.ProtustrankaFormatedOIB>
    <izvorni_sadrzaj>  LOVAČKO DRUŠTVO "VEPAR" KRNJAK, OIB 16118821178 zastupanog po punomoćniku Joso Tadić</izvorni_sadrzaj>
    <derivirana_varijabla naziv="DomainObject.Predmet.ProtustrankaFormatedOIB_1">  LOVAČKO DRUŠTVO "VEPAR" KRNJAK, OIB 16118821178 zastupanog po punomoćniku Joso Tadić</derivirana_varijabla>
  </DomainObject.Predmet.ProtustrankaFormatedOIB>
  <DomainObject.Predmet.ProtustrankaFormatedWithAdress>
    <izvorni_sadrzaj> LOVAČKO DRUŠTVO "VEPAR" KRNJAK, Hrvatsko žarište 5, 47242 Hrvatsko Žarište zastupanog po punomoćniku Joso Tadić</izvorni_sadrzaj>
    <derivirana_varijabla naziv="DomainObject.Predmet.ProtustrankaFormatedWithAdress_1"> LOVAČKO DRUŠTVO "VEPAR" KRNJAK, Hrvatsko žarište 5, 47242 Hrvatsko Žarište zastupanog po punomoćniku Joso Tadić</derivirana_varijabla>
  </DomainObject.Predmet.ProtustrankaFormatedWithAdress>
  <DomainObject.Predmet.ProtustrankaFormatedWithAdressOIB>
    <izvorni_sadrzaj> LOVAČKO DRUŠTVO "VEPAR" KRNJAK, OIB 16118821178, Hrvatsko žarište 5, 47242 Hrvatsko Žarište zastupanog po punomoćniku Joso Tadić</izvorni_sadrzaj>
    <derivirana_varijabla naziv="DomainObject.Predmet.ProtustrankaFormatedWithAdressOIB_1"> LOVAČKO DRUŠTVO "VEPAR" KRNJAK, OIB 16118821178, Hrvatsko žarište 5, 47242 Hrvatsko Žarište zastupanog po punomoćniku Joso Tadić</derivirana_varijabla>
  </DomainObject.Predmet.ProtustrankaFormatedWithAdressOIB>
  <DomainObject.Predmet.ProtustrankaWithAdress>
    <izvorni_sadrzaj>LOVAČKO DRUŠTVO "VEPAR" KRNJAK Hrvatsko žarište 5, 47242 Hrvatsko Žarište</izvorni_sadrzaj>
    <derivirana_varijabla naziv="DomainObject.Predmet.ProtustrankaWithAdress_1">LOVAČKO DRUŠTVO "VEPAR" KRNJAK Hrvatsko žarište 5, 47242 Hrvatsko Žarište</derivirana_varijabla>
  </DomainObject.Predmet.ProtustrankaWithAdress>
  <DomainObject.Predmet.ProtustrankaWithAdressOIB>
    <izvorni_sadrzaj>LOVAČKO DRUŠTVO "VEPAR" KRNJAK, OIB 16118821178, Hrvatsko žarište 5, 47242 Hrvatsko Žarište</izvorni_sadrzaj>
    <derivirana_varijabla naziv="DomainObject.Predmet.ProtustrankaWithAdressOIB_1">LOVAČKO DRUŠTVO "VEPAR" KRNJAK, OIB 16118821178, Hrvatsko žarište 5, 47242 Hrvatsko Žarište</derivirana_varijabla>
  </DomainObject.Predmet.ProtustrankaWithAdressOIB>
  <DomainObject.Predmet.ProtustrankaNazivFormated>
    <izvorni_sadrzaj>LOVAČKO DRUŠTVO "VEPAR" KRNJAK</izvorni_sadrzaj>
    <derivirana_varijabla naziv="DomainObject.Predmet.ProtustrankaNazivFormated_1">LOVAČKO DRUŠTVO "VEPAR" KRNJAK</derivirana_varijabla>
  </DomainObject.Predmet.ProtustrankaNazivFormated>
  <DomainObject.Predmet.ProtustrankaNazivFormatedOIB>
    <izvorni_sadrzaj>LOVAČKO DRUŠTVO "VEPAR" KRNJAK, OIB 16118821178</izvorni_sadrzaj>
    <derivirana_varijabla naziv="DomainObject.Predmet.ProtustrankaNazivFormatedOIB_1">LOVAČKO DRUŠTVO "VEPAR" KRNJAK, OIB 16118821178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LOVAČKO DRUŠTVO "VEPAR" KRNJAK zastupanog po punomoćniku Joso Tadić</item>
    </izvorni_sadrzaj>
    <derivirana_varijabla naziv="DomainObject.Predmet.ProtuStrankaListFormated_1">
      <item>LOVAČKO DRUŠTVO "VEPAR" KRNJAK zastupanog po punomoćniku Joso Tadić</item>
    </derivirana_varijabla>
  </DomainObject.Predmet.ProtuStrankaListFormated>
  <DomainObject.Predmet.ProtuStrankaListFormatedOIB>
    <izvorni_sadrzaj>
      <item>LOVAČKO DRUŠTVO "VEPAR" KRNJAK, OIB 16118821178 zastupanog po punomoćniku Joso Tadić</item>
    </izvorni_sadrzaj>
    <derivirana_varijabla naziv="DomainObject.Predmet.ProtuStrankaListFormatedOIB_1">
      <item>LOVAČKO DRUŠTVO "VEPAR" KRNJAK, OIB 16118821178 zastupanog po punomoćniku Joso Tadić</item>
    </derivirana_varijabla>
  </DomainObject.Predmet.ProtuStrankaListFormatedOIB>
  <DomainObject.Predmet.ProtuStrankaListFormatedWithAdress>
    <izvorni_sadrzaj>
      <item>LOVAČKO DRUŠTVO "VEPAR" KRNJAK, Hrvatsko žarište 5, 47242 Hrvatsko Žarište zastupanog po punomoćniku Joso Tadić</item>
    </izvorni_sadrzaj>
    <derivirana_varijabla naziv="DomainObject.Predmet.ProtuStrankaListFormatedWithAdress_1">
      <item>LOVAČKO DRUŠTVO "VEPAR" KRNJAK, Hrvatsko žarište 5, 47242 Hrvatsko Žarište zastupanog po punomoćniku Joso Tadić</item>
    </derivirana_varijabla>
  </DomainObject.Predmet.ProtuStrankaListFormatedWithAdress>
  <DomainObject.Predmet.ProtuStrankaListFormatedWithAdressOIB>
    <izvorni_sadrzaj>
      <item>LOVAČKO DRUŠTVO "VEPAR" KRNJAK, OIB 16118821178, Hrvatsko žarište 5, 47242 Hrvatsko Žarište zastupanog po punomoćniku Joso Tadić</item>
    </izvorni_sadrzaj>
    <derivirana_varijabla naziv="DomainObject.Predmet.ProtuStrankaListFormatedWithAdressOIB_1">
      <item>LOVAČKO DRUŠTVO "VEPAR" KRNJAK, OIB 16118821178, Hrvatsko žarište 5, 47242 Hrvatsko Žarište zastupanog po punomoćniku Joso Tadić</item>
    </derivirana_varijabla>
  </DomainObject.Predmet.ProtuStrankaListFormatedWithAdressOIB>
  <DomainObject.Predmet.ProtuStrankaListNazivFormated>
    <izvorni_sadrzaj>
      <item>LOVAČKO DRUŠTVO "VEPAR" KRNJAK</item>
    </izvorni_sadrzaj>
    <derivirana_varijabla naziv="DomainObject.Predmet.ProtuStrankaListNazivFormated_1">
      <item>LOVAČKO DRUŠTVO "VEPAR" KRNJAK</item>
    </derivirana_varijabla>
  </DomainObject.Predmet.ProtuStrankaListNazivFormated>
  <DomainObject.Predmet.ProtuStrankaListNazivFormatedOIB>
    <izvorni_sadrzaj>
      <item>LOVAČKO DRUŠTVO "VEPAR" KRNJAK, OIB 16118821178</item>
    </izvorni_sadrzaj>
    <derivirana_varijabla naziv="DomainObject.Predmet.ProtuStrankaListNazivFormatedOIB_1">
      <item>LOVAČKO DRUŠTVO "VEPAR" KRNJAK, OIB 16118821178</item>
    </derivirana_varijabla>
  </DomainObject.Predmet.ProtuStrankaListNazivFormatedOIB>
  <DomainObject.Predmet.OstaliListFormated>
    <izvorni_sadrzaj>
      <item>Joso Tadić punomoćnik sudionika u postupku LOVAČKO DRUŠTVO "VEPAR" KRNJAK</item>
    </izvorni_sadrzaj>
    <derivirana_varijabla naziv="DomainObject.Predmet.OstaliListFormated_1">
      <item>Joso Tadić punomoćnik sudionika u postupku LOVAČKO DRUŠTVO "VEPAR" KRNJAK</item>
    </derivirana_varijabla>
  </DomainObject.Predmet.OstaliListFormated>
  <DomainObject.Predmet.OstaliListFormatedOIB>
    <izvorni_sadrzaj>
      <item>Joso Tadić, OIB 73526576809 punomoćnik sudionika u postupku LOVAČKO DRUŠTVO "VEPAR" KRNJAK</item>
    </izvorni_sadrzaj>
    <derivirana_varijabla naziv="DomainObject.Predmet.OstaliListFormatedOIB_1">
      <item>Joso Tadić, OIB 73526576809 punomoćnik sudionika u postupku LOVAČKO DRUŠTVO "VEPAR" KRNJAK</item>
    </derivirana_varijabla>
  </DomainObject.Predmet.OstaliListFormatedOIB>
  <DomainObject.Predmet.OstaliListFormatedWithAdress>
    <izvorni_sadrzaj>
      <item>Joso Tadić punomoćnik sudionika u postupku LOVAČKO DRUŠTVO "VEPAR" KRNJAK</item>
    </izvorni_sadrzaj>
    <derivirana_varijabla naziv="DomainObject.Predmet.OstaliListFormatedWithAdress_1">
      <item>Joso Tadić punomoćnik sudionika u postupku LOVAČKO DRUŠTVO "VEPAR" KRNJAK</item>
    </derivirana_varijabla>
  </DomainObject.Predmet.OstaliListFormatedWithAdress>
  <DomainObject.Predmet.OstaliListFormatedWithAdressOIB>
    <izvorni_sadrzaj>
      <item>Joso Tadić, OIB 73526576809 punomoćnik sudionika u postupku LOVAČKO DRUŠTVO "VEPAR" KRNJAK</item>
    </izvorni_sadrzaj>
    <derivirana_varijabla naziv="DomainObject.Predmet.OstaliListFormatedWithAdressOIB_1">
      <item>Joso Tadić, OIB 73526576809 punomoćnik sudionika u postupku LOVAČKO DRUŠTVO "VEPAR" KRNJAK</item>
    </derivirana_varijabla>
  </DomainObject.Predmet.OstaliListFormatedWithAdressOIB>
  <DomainObject.Predmet.OstaliListNazivFormated>
    <izvorni_sadrzaj>
      <item>Joso Tadić</item>
    </izvorni_sadrzaj>
    <derivirana_varijabla naziv="DomainObject.Predmet.OstaliListNazivFormated_1">
      <item>Joso Tadić</item>
    </derivirana_varijabla>
  </DomainObject.Predmet.OstaliListNazivFormated>
  <DomainObject.Predmet.OstaliListNazivFormatedOIB>
    <izvorni_sadrzaj>
      <item>Joso Tadić, OIB 73526576809</item>
    </izvorni_sadrzaj>
    <derivirana_varijabla naziv="DomainObject.Predmet.OstaliListNazivFormatedOIB_1">
      <item>Joso Tadić, OIB 73526576809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St-387/2018-4</izvorni_sadrzaj>
    <derivirana_varijabla naziv="DomainObject.PoslovniBrojDokumenta_1">St-387/2018-4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LOVAČKO DRUŠTVO "VEPAR" KRNJAK</izvorni_sadrzaj>
    <derivirana_varijabla naziv="DomainObject.Predmet.ProtustrankaIDrugi_1">LOVAČKO DRUŠTVO "VEPAR" KRNJAK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LOVAČKO DRUŠTVO "VEPAR" KRNJAK, OIB 16118821178, Hrvatsko žarište 5, 47242 Hrvatsko Žarište</izvorni_sadrzaj>
    <derivirana_varijabla naziv="DomainObject.Predmet.ProtustrankaIDrugiAdressOIB_1">LOVAČKO DRUŠTVO "VEPAR" KRNJAK, OIB 16118821178, Hrvatsko žarište 5, 47242 Hrvatsko Žarište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"VEPAR" KRNJAK</item>
      <item>FINA regionalni centar Zagreb, podružnica Karlovac</item>
      <item>Joso Tadić</item>
    </izvorni_sadrzaj>
    <derivirana_varijabla naziv="DomainObject.Predmet.SudioniciListNaziv_1">
      <item>LOVAČKO DRUŠTVO "VEPAR" KRNJAK</item>
      <item>FINA regionalni centar Zagreb, podružnica Karlovac</item>
      <item>Joso Tadić</item>
    </derivirana_varijabla>
  </DomainObject.Predmet.SudioniciListNaziv>
  <DomainObject.Predmet.SudioniciListAdressOIB>
    <izvorni_sadrzaj>
      <item>LOVAČKO DRUŠTVO "VEPAR" KRNJAK, OIB 16118821178, Hrvatsko žarište 5,47242 Hrvatsko Žarište</item>
      <item>FINA regionalni centar Zagreb, podružnica Karlovac, OIB 85821130368, Vitezovićeva 1,47000 Karlovac</item>
      <item>Joso Tadić, OIB 73526576809</item>
    </izvorni_sadrzaj>
    <derivirana_varijabla naziv="DomainObject.Predmet.SudioniciListAdressOIB_1">
      <item>LOVAČKO DRUŠTVO "VEPAR" KRNJAK, OIB 16118821178, Hrvatsko žarište 5,47242 Hrvatsko Žarište</item>
      <item>FINA regionalni centar Zagreb, podružnica Karlovac, OIB 85821130368, Vitezovićeva 1,47000 Karlovac</item>
      <item>Joso Tadić, OIB 73526576809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5AE818-D17C-4015-A139-23D27DE63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3541</properties:Characters>
  <properties:Lines>92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2018-09-07T06:27:00Z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