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0edf" w14:paraId="1470edf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DB0AD8">
        <w:t>944/18-8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DB0AD8">
        <w:rPr>
          <w:b/>
        </w:rPr>
        <w:t>DORIS M j.d.o.o. Osijek, istarska 12, OIB: 55174186614, MBS: 030153091</w:t>
      </w:r>
      <w:r w:rsidR="006139EC">
        <w:t xml:space="preserve">, </w:t>
      </w:r>
      <w:r w:rsidR="003B4C28">
        <w:t xml:space="preserve">dana </w:t>
      </w:r>
      <w:r w:rsidR="00DB0AD8">
        <w:t>10. rujna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DB0AD8">
        <w:rPr>
          <w:b/>
        </w:rPr>
        <w:t xml:space="preserve">DORIS M j.d.o.o. Osijek, istarska 12, OIB: 55174186614, MBS: 030153091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DB0AD8">
        <w:rPr>
          <w:b/>
        </w:rPr>
        <w:t>944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B0AD8">
        <w:t>18. lipnja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DB0AD8">
        <w:rPr>
          <w:b/>
        </w:rPr>
        <w:t xml:space="preserve">DORIS M j.d.o.o. Osijek, istarska 12, OIB: 55174186614, MBS: 030153091 </w:t>
      </w:r>
      <w:r w:rsidR="005C0847">
        <w:t xml:space="preserve">navodeći da dužnik na dan </w:t>
      </w:r>
      <w:r w:rsidR="001A45D0">
        <w:t>1</w:t>
      </w:r>
      <w:r w:rsidR="00DB0AD8">
        <w:t>3</w:t>
      </w:r>
      <w:r w:rsidR="00E464CE">
        <w:t>.6.</w:t>
      </w:r>
      <w:r w:rsidR="00A8088D">
        <w:t>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DB0AD8">
        <w:t>32.802,37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DB0AD8">
        <w:t>jednog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DB0AD8" w:rsidP="00DB0AD8" w:rsidR="00DB0AD8">
      <w:pPr>
        <w:jc w:val="right"/>
      </w:pPr>
      <w:r>
        <w:lastRenderedPageBreak/>
        <w:t>Broj: 6 St-944/18-8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DB0AD8">
        <w:t xml:space="preserve">944/18-3 od 2. </w:t>
      </w:r>
      <w:r w:rsidR="00E464CE">
        <w:t>srpnja</w:t>
      </w:r>
      <w:r w:rsidR="00833F89">
        <w:t xml:space="preserve"> 2018. g.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DB0AD8">
        <w:t>5. rujna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 w:rsidR="00DB0AD8">
        <w:t xml:space="preserve">Izvješće o financijsko gospodarskom stanju dužnika ovjerovljenog kod javnog bilježnika Biserka Arambašić iz Osijeka, broj OV-8165/18 od 5. rujna 2018. g, </w:t>
      </w:r>
      <w:proofErr w:type="spellStart"/>
      <w:r w:rsidR="00E464CE">
        <w:t>prokazni</w:t>
      </w:r>
      <w:proofErr w:type="spellEnd"/>
      <w:r w:rsidR="00E464CE">
        <w:t xml:space="preserve"> popis imovini za dužnika ovjerovljen kod javnog bilježnika </w:t>
      </w:r>
      <w:r w:rsidR="00DB0AD8">
        <w:t>Biserka Arambašić iz Osijeka, broj OV-8166/18 od 5. rujna 2018. g.</w:t>
      </w:r>
      <w:r w:rsidR="00E21415">
        <w:t xml:space="preserve">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DB0AD8">
        <w:t>13</w:t>
      </w:r>
      <w:r w:rsidR="00E464CE">
        <w:t>.6.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DB0AD8">
        <w:t>32.802,37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B0AD8">
        <w:t>10. rujna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A45D0">
        <w:t>1</w:t>
      </w:r>
      <w:r w:rsidR="00DB0AD8">
        <w:t>3</w:t>
      </w:r>
      <w:r w:rsidR="001A45D0">
        <w:t>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D5" w:rsidR="00DE05D5">
      <w:r>
        <w:separator/>
      </w:r>
    </w:p>
  </w:endnote>
  <w:endnote w:id="0" w:type="continuationSeparator">
    <w:p w:rsidRDefault="00DE05D5" w:rsidR="00DE0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D5" w:rsidR="00DE05D5">
      <w:r>
        <w:separator/>
      </w:r>
    </w:p>
  </w:footnote>
  <w:footnote w:id="0" w:type="continuationSeparator">
    <w:p w:rsidRDefault="00DE05D5" w:rsidR="00DE0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139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1398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0AD8"/>
    <w:rsid w:val="00DB37C5"/>
    <w:rsid w:val="00DC3A63"/>
    <w:rsid w:val="00DC7BF5"/>
    <w:rsid w:val="00DD2365"/>
    <w:rsid w:val="00DD6D10"/>
    <w:rsid w:val="00DE05D5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13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13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St-944/2018</izvorni_sadrzaj>
    <derivirana_varijabla naziv="DomainObject.Predmet.OznakaBroj_1">St-944/2018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DORIS M j.d.o.o. za ugostiteljstvo i usluge</izvorni_sadrzaj>
    <derivirana_varijabla naziv="DomainObject.Predmet.ProtustrankaFormated_1">  DORIS M j.d.o.o. za ugostiteljstvo i usluge</derivirana_varijabla>
  </DomainObject.Predmet.ProtustrankaFormated>
  <DomainObject.Predmet.ProtustrankaFormatedOIB>
    <izvorni_sadrzaj>  DORIS M j.d.o.o. za ugostiteljstvo i usluge, OIB 55174186614</izvorni_sadrzaj>
    <derivirana_varijabla naziv="DomainObject.Predmet.ProtustrankaFormatedOIB_1">  DORIS M j.d.o.o. za ugostiteljstvo i usluge, OIB 55174186614</derivirana_varijabla>
  </DomainObject.Predmet.ProtustrankaFormatedOIB>
  <DomainObject.Predmet.ProtustrankaFormatedWithAdress>
    <izvorni_sadrzaj> DORIS M j.d.o.o. za ugostiteljstvo i usluge, Istarska 12, 31000 Osijek</izvorni_sadrzaj>
    <derivirana_varijabla naziv="DomainObject.Predmet.ProtustrankaFormatedWithAdress_1"> DORIS M j.d.o.o. za ugostiteljstvo i usluge, Istarska 12, 31000 Osijek</derivirana_varijabla>
  </DomainObject.Predmet.ProtustrankaFormatedWithAdress>
  <DomainObject.Predmet.ProtustrankaFormatedWithAdressOIB>
    <izvorni_sadrzaj> DORIS M j.d.o.o. za ugostiteljstvo i usluge, OIB 55174186614, Istarska 12, 31000 Osijek</izvorni_sadrzaj>
    <derivirana_varijabla naziv="DomainObject.Predmet.ProtustrankaFormatedWithAdressOIB_1"> DORIS M j.d.o.o. za ugostiteljstvo i usluge, OIB 55174186614, Istarska 12, 31000 Osijek</derivirana_varijabla>
  </DomainObject.Predmet.ProtustrankaFormatedWithAdressOIB>
  <DomainObject.Predmet.ProtustrankaWithAdress>
    <izvorni_sadrzaj>DORIS M j.d.o.o. za ugostiteljstvo i usluge Istarska 12, 31000 Osijek</izvorni_sadrzaj>
    <derivirana_varijabla naziv="DomainObject.Predmet.ProtustrankaWithAdress_1">DORIS M j.d.o.o. za ugostiteljstvo i usluge Istarska 12, 31000 Osijek</derivirana_varijabla>
  </DomainObject.Predmet.ProtustrankaWithAdress>
  <DomainObject.Predmet.ProtustrankaWithAdressOIB>
    <izvorni_sadrzaj>DORIS M j.d.o.o. za ugostiteljstvo i usluge, OIB 55174186614, Istarska 12, 31000 Osijek</izvorni_sadrzaj>
    <derivirana_varijabla naziv="DomainObject.Predmet.ProtustrankaWithAdressOIB_1">DORIS M j.d.o.o. za ugostiteljstvo i usluge, OIB 55174186614, Istarska 12, 31000 Osijek</derivirana_varijabla>
  </DomainObject.Predmet.ProtustrankaWithAdressOIB>
  <DomainObject.Predmet.ProtustrankaNazivFormated>
    <izvorni_sadrzaj>DORIS M j.d.o.o. za ugostiteljstvo i usluge</izvorni_sadrzaj>
    <derivirana_varijabla naziv="DomainObject.Predmet.ProtustrankaNazivFormated_1">DORIS M j.d.o.o. za ugostiteljstvo i usluge</derivirana_varijabla>
  </DomainObject.Predmet.ProtustrankaNazivFormated>
  <DomainObject.Predmet.ProtustrankaNazivFormatedOIB>
    <izvorni_sadrzaj>DORIS M j.d.o.o. za ugostiteljstvo i usluge, OIB 55174186614</izvorni_sadrzaj>
    <derivirana_varijabla naziv="DomainObject.Predmet.ProtustrankaNazivFormatedOIB_1">DORIS M j.d.o.o. za ugostiteljstvo i usluge, OIB 55174186614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DORIS M j.d.o.o. za ugostiteljstvo i usluge</item>
    </izvorni_sadrzaj>
    <derivirana_varijabla naziv="DomainObject.Predmet.ProtuStrankaListFormated_1">
      <item>DORIS M j.d.o.o. za ugostiteljstvo i usluge</item>
    </derivirana_varijabla>
  </DomainObject.Predmet.ProtuStrankaListFormated>
  <DomainObject.Predmet.ProtuStrankaListFormatedOIB>
    <izvorni_sadrzaj>
      <item>DORIS M j.d.o.o. za ugostiteljstvo i usluge, OIB 55174186614</item>
    </izvorni_sadrzaj>
    <derivirana_varijabla naziv="DomainObject.Predmet.ProtuStrankaListFormatedOIB_1">
      <item>DORIS M j.d.o.o. za ugostiteljstvo i usluge, OIB 55174186614</item>
    </derivirana_varijabla>
  </DomainObject.Predmet.ProtuStrankaListFormatedOIB>
  <DomainObject.Predmet.ProtuStrankaListFormatedWithAdress>
    <izvorni_sadrzaj>
      <item>DORIS M j.d.o.o. za ugostiteljstvo i usluge, Istarska 12, 31000 Osijek</item>
    </izvorni_sadrzaj>
    <derivirana_varijabla naziv="DomainObject.Predmet.ProtuStrankaListFormatedWithAdress_1">
      <item>DORIS M j.d.o.o. za ugostiteljstvo i usluge, Istarska 12, 31000 Osijek</item>
    </derivirana_varijabla>
  </DomainObject.Predmet.ProtuStrankaListFormatedWithAdress>
  <DomainObject.Predmet.ProtuStrankaListFormatedWithAdressOIB>
    <izvorni_sadrzaj>
      <item>DORIS M j.d.o.o. za ugostiteljstvo i usluge, OIB 55174186614, Istarska 12, 31000 Osijek</item>
    </izvorni_sadrzaj>
    <derivirana_varijabla naziv="DomainObject.Predmet.ProtuStrankaListFormatedWithAdressOIB_1">
      <item>DORIS M j.d.o.o. za ugostiteljstvo i usluge, OIB 55174186614, Istarska 12, 31000 Osijek</item>
    </derivirana_varijabla>
  </DomainObject.Predmet.ProtuStrankaListFormatedWithAdressOIB>
  <DomainObject.Predmet.ProtuStrankaListNazivFormated>
    <izvorni_sadrzaj>
      <item>DORIS M j.d.o.o. za ugostiteljstvo i usluge</item>
    </izvorni_sadrzaj>
    <derivirana_varijabla naziv="DomainObject.Predmet.ProtuStrankaListNazivFormated_1">
      <item>DORIS M j.d.o.o. za ugostiteljstvo i usluge</item>
    </derivirana_varijabla>
  </DomainObject.Predmet.ProtuStrankaListNazivFormated>
  <DomainObject.Predmet.ProtuStrankaListNazivFormatedOIB>
    <izvorni_sadrzaj>
      <item>DORIS M j.d.o.o. za ugostiteljstvo i usluge, OIB 55174186614</item>
    </izvorni_sadrzaj>
    <derivirana_varijabla naziv="DomainObject.Predmet.ProtuStrankaListNazivFormatedOIB_1">
      <item>DORIS M j.d.o.o. za ugostiteljstvo i usluge, OIB 55174186614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DORIS M j.d.o.o. za ugostiteljstvo i usluge</izvorni_sadrzaj>
    <derivirana_varijabla naziv="DomainObject.Predmet.ProtustrankaIDrugi_1">DORIS M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DORIS M j.d.o.o. za ugostiteljstvo i usluge, OIB 55174186614, Istarska 12, 31000 Osijek</izvorni_sadrzaj>
    <derivirana_varijabla naziv="DomainObject.Predmet.ProtustrankaIDrugiAdressOIB_1">DORIS M j.d.o.o. za ugostiteljstvo i usluge, OIB 55174186614, Istarska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DORIS M j.d.o.o. za ugostiteljstvo i usluge</item>
    </izvorni_sadrzaj>
    <derivirana_varijabla naziv="DomainObject.Predmet.SudioniciListNaziv_1">
      <item>FINA RC OSIJEK</item>
      <item>DORIS M j.d.o.o. za ugostiteljstvo i usluge</item>
    </derivirana_varijabla>
  </DomainObject.Predmet.SudioniciListNaziv>
  <DomainObject.Predmet.SudioniciListAdressOIB>
    <izvorni_sadrzaj>
      <item>FINA RC OSIJEK, OIB 85821130368</item>
      <item>DORIS M j.d.o.o. za ugostiteljstvo i usluge, OIB 55174186614, Istarska 12,31000 Osijek</item>
    </izvorni_sadrzaj>
    <derivirana_varijabla naziv="DomainObject.Predmet.SudioniciListAdressOIB_1">
      <item>FINA RC OSIJEK, OIB 85821130368</item>
      <item>DORIS M j.d.o.o. za ugostiteljstvo i usluge, OIB 55174186614, Istarska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55174186614</item>
    </izvorni_sadrzaj>
    <derivirana_varijabla naziv="DomainObject.Predmet.SudioniciListNazivOIB_1">
      <item>, OIB 85821130368</item>
      <item>, OIB 55174186614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D9E1D-3D46-4A8C-B03F-44A4E592F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583</properties:Words>
  <properties:Characters>2993</properties:Characters>
  <properties:Lines>106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2018-09-10T09:05:00Z</cp:lastPrinted>
  <dcterms:modified xmlns:xsi="http://www.w3.org/2001/XMLSchema-instance" xsi:type="dcterms:W3CDTF">2018-09-10T09:06:00Z</dcterms:modified>
  <cp:revision>22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