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a773" w14:paraId="56ba773" w:rsidRDefault="00596E5E" w:rsidP="00596E5E" w:rsidR="00596E5E">
      <w:pPr>
        <w:jc w:val="right"/>
        <w15:collapsed w:val="false"/>
      </w:pPr>
      <w:r>
        <w:t>Broj: 6 St-</w:t>
      </w:r>
      <w:r w:rsidR="00C27911">
        <w:t>2877/16-32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672375" w:rsidR="00596E5E">
      <w:pPr>
        <w:ind w:firstLine="360"/>
      </w:pPr>
      <w:r>
        <w:t xml:space="preserve">Trgovački sud u Osijeku, po stečajnoj sutkinji Nadi Roso, u stečajnom predmetu dužnika </w:t>
      </w:r>
      <w:r w:rsidR="00C27911">
        <w:rPr>
          <w:b/>
        </w:rPr>
        <w:t>BREMSE d.o.o. „u stečaju“ Valpovo, Osječka 37, MBS: 030016510, OIB: 30589159443</w:t>
      </w:r>
      <w:r>
        <w:rPr>
          <w:b/>
        </w:rPr>
        <w:t xml:space="preserve">, </w:t>
      </w:r>
      <w:r>
        <w:t xml:space="preserve">dana </w:t>
      </w:r>
      <w:r w:rsidR="00C27911">
        <w:t>7. studenog</w:t>
      </w:r>
      <w:r w:rsidR="00277509">
        <w:t xml:space="preserve"> 2017. g.,</w:t>
      </w:r>
    </w:p>
    <w:p w:rsidRDefault="00277509" w:rsidP="00672375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DD16DF" w:rsidR="00DD16DF" w:rsidRPr="003E526A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C27911">
        <w:rPr>
          <w:b/>
        </w:rPr>
        <w:t>BREMSE d.o.o. „u stečaju“ Valpovo, Osječka 37, MBS: 030016510, OIB: 30589159443</w:t>
      </w:r>
      <w:r w:rsidR="00672375">
        <w:rPr>
          <w:b/>
        </w:rPr>
        <w:t>.</w:t>
      </w:r>
    </w:p>
    <w:p w:rsidRDefault="00D205E0" w:rsidP="00672375" w:rsidR="00D205E0">
      <w:pPr>
        <w:pStyle w:val="Tijeloteksta"/>
      </w:pPr>
    </w:p>
    <w:p w:rsidRDefault="00D205E0" w:rsidP="00D205E0" w:rsidR="00D205E0" w:rsidRPr="00D205E0">
      <w:pPr>
        <w:pStyle w:val="Tijeloteksta"/>
        <w:ind w:firstLine="348" w:left="360"/>
        <w:jc w:val="center"/>
        <w:rPr>
          <w:b/>
        </w:rPr>
      </w:pPr>
      <w:r>
        <w:t xml:space="preserve">za dan </w:t>
      </w:r>
      <w:r w:rsidR="00672375">
        <w:rPr>
          <w:b/>
        </w:rPr>
        <w:t xml:space="preserve">6. </w:t>
      </w:r>
      <w:r w:rsidR="00C27911">
        <w:rPr>
          <w:b/>
        </w:rPr>
        <w:t>prosinac</w:t>
      </w:r>
      <w:r w:rsidRPr="00D205E0">
        <w:rPr>
          <w:b/>
        </w:rPr>
        <w:t xml:space="preserve"> 2017. g. u </w:t>
      </w:r>
      <w:r w:rsidR="00C27911">
        <w:rPr>
          <w:b/>
        </w:rPr>
        <w:t>9</w:t>
      </w:r>
      <w:r w:rsidRPr="00D205E0">
        <w:rPr>
          <w:b/>
        </w:rPr>
        <w:t>,</w:t>
      </w:r>
      <w:r w:rsidR="00DD16DF">
        <w:rPr>
          <w:b/>
        </w:rPr>
        <w:t>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454859" w:rsidR="00454859">
      <w:pPr>
        <w:pStyle w:val="Tijeloteksta"/>
        <w:ind w:left="360"/>
      </w:pPr>
      <w:r>
        <w:t>i to za slijedeće nekretnine</w:t>
      </w:r>
      <w:r w:rsidR="00454859">
        <w:t xml:space="preserve"> </w:t>
      </w:r>
      <w:r>
        <w:t xml:space="preserve">upisane u zemljišnoknjižni odjel </w:t>
      </w:r>
      <w:r w:rsidR="00454859">
        <w:t xml:space="preserve">Valpovo </w:t>
      </w:r>
    </w:p>
    <w:p w:rsidRDefault="00454859" w:rsidP="00454859" w:rsidR="00454859">
      <w:pPr>
        <w:pStyle w:val="Tijeloteksta"/>
        <w:ind w:left="360"/>
      </w:pPr>
    </w:p>
    <w:p w:rsidRDefault="00454859" w:rsidP="00454859" w:rsidR="00454859">
      <w:pPr>
        <w:pStyle w:val="Tijeloteksta"/>
        <w:numPr>
          <w:ilvl w:val="0"/>
          <w:numId w:val="11"/>
        </w:numPr>
      </w:pPr>
      <w:proofErr w:type="spellStart"/>
      <w:r>
        <w:t>zk</w:t>
      </w:r>
      <w:proofErr w:type="spellEnd"/>
      <w:r>
        <w:t xml:space="preserve">. ul. 3310 </w:t>
      </w:r>
      <w:proofErr w:type="spellStart"/>
      <w:r>
        <w:t>kč</w:t>
      </w:r>
      <w:proofErr w:type="spellEnd"/>
      <w:r>
        <w:t>. br. 244, k.o. Valpovo poslovna zgrada, gospodarske zgrade i dvorište u ulici Osječka 37, ukupne površine 982 m2</w:t>
      </w:r>
    </w:p>
    <w:p w:rsidRDefault="00454859" w:rsidP="00454859" w:rsidR="00454859">
      <w:pPr>
        <w:pStyle w:val="Tijeloteksta"/>
        <w:numPr>
          <w:ilvl w:val="0"/>
          <w:numId w:val="11"/>
        </w:numPr>
      </w:pPr>
      <w:proofErr w:type="spellStart"/>
      <w:r>
        <w:t>zk</w:t>
      </w:r>
      <w:proofErr w:type="spellEnd"/>
      <w:r>
        <w:t xml:space="preserve">. ul. 995 </w:t>
      </w:r>
      <w:proofErr w:type="spellStart"/>
      <w:r>
        <w:t>kč</w:t>
      </w:r>
      <w:proofErr w:type="spellEnd"/>
      <w:r>
        <w:t>. br. 2554 k.o. Valpovo, kuća, dvor i oranica ukupne površine 4559 m2,</w:t>
      </w:r>
    </w:p>
    <w:p w:rsidRDefault="00454859" w:rsidP="00454859" w:rsidR="00454859">
      <w:pPr>
        <w:pStyle w:val="Tijeloteksta"/>
        <w:numPr>
          <w:ilvl w:val="0"/>
          <w:numId w:val="11"/>
        </w:numPr>
      </w:pPr>
      <w:proofErr w:type="spellStart"/>
      <w:r>
        <w:t>zk</w:t>
      </w:r>
      <w:proofErr w:type="spellEnd"/>
      <w:r>
        <w:t xml:space="preserve">. ul. 2769 </w:t>
      </w:r>
      <w:proofErr w:type="spellStart"/>
      <w:r>
        <w:t>kč</w:t>
      </w:r>
      <w:proofErr w:type="spellEnd"/>
      <w:r>
        <w:t>. br. 2555 k.o. Valpovo, kuća, dvor i oranica ukupne površine 4523m2</w:t>
      </w:r>
    </w:p>
    <w:p w:rsidRDefault="00454859" w:rsidP="00454859" w:rsidR="00201E03">
      <w:pPr>
        <w:pStyle w:val="Tijeloteksta"/>
        <w:numPr>
          <w:ilvl w:val="0"/>
          <w:numId w:val="11"/>
        </w:numPr>
      </w:pPr>
      <w:proofErr w:type="spellStart"/>
      <w:r>
        <w:t>zk</w:t>
      </w:r>
      <w:proofErr w:type="spellEnd"/>
      <w:r>
        <w:t xml:space="preserve">. ul. 1625 </w:t>
      </w:r>
      <w:proofErr w:type="spellStart"/>
      <w:r>
        <w:t>kč</w:t>
      </w:r>
      <w:proofErr w:type="spellEnd"/>
      <w:r>
        <w:t xml:space="preserve">. br. 485 k.o. Valpovo, oranica </w:t>
      </w:r>
      <w:proofErr w:type="spellStart"/>
      <w:r>
        <w:t>Starovalpovački</w:t>
      </w:r>
      <w:proofErr w:type="spellEnd"/>
      <w:r>
        <w:t xml:space="preserve"> put ukupne površine 2655 m2, </w:t>
      </w:r>
      <w:r w:rsidR="00D205E0">
        <w:t>u vlasništvu dužnika.</w:t>
      </w:r>
    </w:p>
    <w:p w:rsidRDefault="00454859" w:rsidP="00454859" w:rsidR="00454859">
      <w:pPr>
        <w:pStyle w:val="Tijeloteksta"/>
        <w:ind w:left="720"/>
      </w:pPr>
      <w:r>
        <w:t xml:space="preserve">Nekretnine su procijenjene po stalnom sudskom vještaku Miroslav Ivić dipl. ing. </w:t>
      </w:r>
      <w:proofErr w:type="spellStart"/>
      <w:r>
        <w:t>građ</w:t>
      </w:r>
      <w:proofErr w:type="spellEnd"/>
      <w:r>
        <w:t>. iz D. Miholjca.</w:t>
      </w:r>
    </w:p>
    <w:p w:rsidRDefault="00345A41" w:rsidP="00454859" w:rsidR="00345A41">
      <w:pPr>
        <w:pStyle w:val="Tijeloteksta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454859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C27911">
        <w:t xml:space="preserve">7. </w:t>
      </w:r>
      <w:r w:rsidR="00454859">
        <w:t>studenog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454859" w:rsidP="00201E03" w:rsidR="00201E03">
      <w:pPr>
        <w:pStyle w:val="Tijeloteksta"/>
        <w:ind w:left="360"/>
      </w:pPr>
      <w:r>
        <w:t>1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>
        <w:t>uz podnesak st. uprav. od 2.11.2017. g. (str. 207 spisa)</w:t>
      </w:r>
    </w:p>
    <w:p w:rsidRDefault="00454859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DD16DF">
        <w:t>6.</w:t>
      </w:r>
      <w:r w:rsidR="00672375">
        <w:t>1</w:t>
      </w:r>
      <w:r w:rsidR="00C27911">
        <w:t>2</w:t>
      </w:r>
      <w:r w:rsidR="00DD16DF">
        <w:t>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255" w:rsidR="005A2255">
      <w:r>
        <w:separator/>
      </w:r>
    </w:p>
  </w:endnote>
  <w:endnote w:id="0" w:type="continuationSeparator">
    <w:p w:rsidRDefault="005A2255" w:rsidR="005A2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255" w:rsidR="005A2255">
      <w:r>
        <w:separator/>
      </w:r>
    </w:p>
  </w:footnote>
  <w:footnote w:id="0" w:type="continuationSeparator">
    <w:p w:rsidRDefault="005A2255" w:rsidR="005A2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03A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2603A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81158"/>
    <w:rsid w:val="003B0E86"/>
    <w:rsid w:val="003B4C28"/>
    <w:rsid w:val="003E08E5"/>
    <w:rsid w:val="003E147C"/>
    <w:rsid w:val="003F28A4"/>
    <w:rsid w:val="0044197B"/>
    <w:rsid w:val="00451DD6"/>
    <w:rsid w:val="00452FDA"/>
    <w:rsid w:val="00454859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A2255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27911"/>
    <w:rsid w:val="00C3548B"/>
    <w:rsid w:val="00C9197B"/>
    <w:rsid w:val="00CA5EA9"/>
    <w:rsid w:val="00CE19FA"/>
    <w:rsid w:val="00CF4431"/>
    <w:rsid w:val="00D00BF3"/>
    <w:rsid w:val="00D178DC"/>
    <w:rsid w:val="00D205E0"/>
    <w:rsid w:val="00D217E4"/>
    <w:rsid w:val="00D43D85"/>
    <w:rsid w:val="00D64559"/>
    <w:rsid w:val="00D662EC"/>
    <w:rsid w:val="00D85A5F"/>
    <w:rsid w:val="00D86163"/>
    <w:rsid w:val="00D96C01"/>
    <w:rsid w:val="00D96E81"/>
    <w:rsid w:val="00DB7BB0"/>
    <w:rsid w:val="00DC7BF5"/>
    <w:rsid w:val="00DD16DF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0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6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0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0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6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0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80F68-7CB5-486F-B181-9C3804B38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1244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2017-11-07T08:46:00Z</dcterms:created>
  <dc:creator>hermanj</dc:creator>
  <cp:lastModifiedBy>Danijela Sekulić</cp:lastModifiedBy>
  <cp:lastPrinted>2017-11-07T08:56:00Z</cp:lastPrinted>
  <dcterms:modified xmlns:xsi="http://www.w3.org/2001/XMLSchema-instance" xsi:type="dcterms:W3CDTF">2017-11-07T08:57:00Z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