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7e6b" w14:paraId="2417e6b" w:rsidRDefault="00021299" w:rsidP="00187406" w:rsidR="00187406" w:rsidRPr="00187406">
      <w:pPr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536752" w:rsidP="00536752" w:rsidR="00536752">
      <w:pPr>
        <w:ind w:firstLine="708"/>
        <w:jc w:val="both"/>
      </w:pPr>
      <w:r>
        <w:t xml:space="preserve">Trgovački sud u Splitu, po sucu ovog suda Katarini Mikulić, kao stečajnom sucu, u stečajnom postupku nad stečajnim dužnikom ILOVA d.d. – u stečaju, Split, </w:t>
      </w:r>
      <w:proofErr w:type="spellStart"/>
      <w:r>
        <w:t>Dujmovača</w:t>
      </w:r>
      <w:proofErr w:type="spellEnd"/>
      <w:r>
        <w:t xml:space="preserve">  </w:t>
      </w:r>
      <w:proofErr w:type="spellStart"/>
      <w:r>
        <w:t>bb</w:t>
      </w:r>
      <w:proofErr w:type="spellEnd"/>
      <w:r>
        <w:t>, dana  1. rujna 2017.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F90EB9" w:rsidP="006C489E" w:rsidR="001E74C7">
      <w:pPr>
        <w:ind w:firstLine="708"/>
        <w:jc w:val="both"/>
      </w:pPr>
      <w:r>
        <w:t xml:space="preserve">Radi </w:t>
      </w:r>
      <w:r w:rsidR="001E74C7">
        <w:t>odsutnosti</w:t>
      </w:r>
      <w:r>
        <w:t xml:space="preserve"> suca r</w:t>
      </w:r>
      <w:r w:rsidR="004D4E07" w:rsidRPr="004D4E07">
        <w:t>očišt</w:t>
      </w:r>
      <w:r w:rsidR="00201DCD">
        <w:t>e</w:t>
      </w:r>
      <w:r w:rsidR="004D4E07" w:rsidRPr="004D4E07">
        <w:t xml:space="preserve"> </w:t>
      </w:r>
      <w:r w:rsidR="004D4E07">
        <w:t>određen</w:t>
      </w:r>
      <w:r w:rsidR="00201DCD">
        <w:t>o</w:t>
      </w:r>
      <w:r w:rsidR="004D4E07">
        <w:t xml:space="preserve"> </w:t>
      </w:r>
      <w:r w:rsidR="004D4E07" w:rsidRPr="004D4E07">
        <w:t xml:space="preserve">za dan </w:t>
      </w:r>
      <w:r w:rsidR="00536752">
        <w:t>13</w:t>
      </w:r>
      <w:r w:rsidR="001E74C7">
        <w:t>. rujna</w:t>
      </w:r>
      <w:r w:rsidR="00DC387B">
        <w:t xml:space="preserve"> 2017</w:t>
      </w:r>
      <w:r w:rsidR="003203D7">
        <w:t xml:space="preserve">. godine s početkom u </w:t>
      </w:r>
      <w:r w:rsidR="001E74C7">
        <w:t>10:00</w:t>
      </w:r>
      <w:r w:rsidR="003203D7" w:rsidRPr="003203D7">
        <w:t xml:space="preserve"> </w:t>
      </w:r>
      <w:r w:rsidR="00201DCD">
        <w:t>sati</w:t>
      </w:r>
      <w:r w:rsidR="001E74C7">
        <w:t xml:space="preserve"> se odgađa, a slijedeće će biti određeno naknadno pisanim putem. </w:t>
      </w:r>
    </w:p>
    <w:p w:rsidRDefault="004A019C" w:rsidP="001E74C7" w:rsidR="004A019C" w:rsidRPr="00201DCD">
      <w:pPr>
        <w:jc w:val="both"/>
      </w:pP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1E74C7">
        <w:t>1. rujna</w:t>
      </w:r>
      <w:r w:rsidR="00DC387B">
        <w:t xml:space="preserve"> 2017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 w:rsidRPr="001536D6">
      <w:pPr>
        <w:jc w:val="right"/>
      </w:pPr>
      <w:r>
        <w:rPr>
          <w:bCs/>
        </w:rPr>
        <w:t>Katarina Mikulić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201DCD" w:rsidP="00201DCD" w:rsidR="00201DCD" w:rsidRPr="008D1AEA">
      <w:r>
        <w:t>DNA:</w:t>
      </w:r>
    </w:p>
    <w:p w:rsidRDefault="00536752" w:rsidP="00536752" w:rsidR="00201DCD">
      <w:r>
        <w:t>-</w:t>
      </w:r>
      <w:r>
        <w:tab/>
        <w:t xml:space="preserve">stečajnoj upraviteljici </w:t>
      </w:r>
      <w:r w:rsidR="00201DCD">
        <w:t xml:space="preserve"> </w:t>
      </w:r>
    </w:p>
    <w:p w:rsidRDefault="00201DCD" w:rsidP="00201DCD" w:rsidR="00201DCD">
      <w:r>
        <w:t>-</w:t>
      </w:r>
      <w:r>
        <w:tab/>
        <w:t>e - oglasna ploča</w:t>
      </w:r>
    </w:p>
    <w:p w:rsidRDefault="00201DCD" w:rsidP="00201DCD" w:rsidR="00201DCD">
      <w:r>
        <w:t xml:space="preserve">-  </w:t>
      </w:r>
      <w:r>
        <w:tab/>
        <w:t xml:space="preserve">spis 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/>
    <w:p w:rsidRDefault="00536752" w:rsidR="00536752" w:rsidRPr="001536D6"/>
    <w:sectPr w:rsidSect="005F0D18" w:rsidR="0053675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299" w:rsidP="00E74386" w:rsidR="00E74386" w:rsidRPr="00A83EBE">
    <w:pPr>
      <w:pStyle w:val="Zaglavlje"/>
      <w:jc w:val="right"/>
    </w:pPr>
    <w:r>
      <w:t>4.</w:t>
    </w:r>
    <w:r w:rsidR="00955F32">
      <w:t>St</w:t>
    </w:r>
    <w:r w:rsidR="00187406">
      <w:t>-</w:t>
    </w:r>
    <w:r w:rsidR="00536752">
      <w:t>243/2000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1E74C7"/>
    <w:rsid w:val="00201DCD"/>
    <w:rsid w:val="00286EF8"/>
    <w:rsid w:val="002A47D9"/>
    <w:rsid w:val="002B2CE3"/>
    <w:rsid w:val="002C2422"/>
    <w:rsid w:val="002D24BA"/>
    <w:rsid w:val="002F4DA4"/>
    <w:rsid w:val="002F74CC"/>
    <w:rsid w:val="003203D7"/>
    <w:rsid w:val="00341686"/>
    <w:rsid w:val="0035772B"/>
    <w:rsid w:val="00387D0A"/>
    <w:rsid w:val="003B5375"/>
    <w:rsid w:val="003E598E"/>
    <w:rsid w:val="00466597"/>
    <w:rsid w:val="00466DD1"/>
    <w:rsid w:val="00496761"/>
    <w:rsid w:val="004A019C"/>
    <w:rsid w:val="004A7A8D"/>
    <w:rsid w:val="004D4E07"/>
    <w:rsid w:val="004E6A3C"/>
    <w:rsid w:val="004F4308"/>
    <w:rsid w:val="00536752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83711"/>
    <w:rsid w:val="00792667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706B3"/>
    <w:rsid w:val="009B3D31"/>
    <w:rsid w:val="009B4A11"/>
    <w:rsid w:val="009B6B77"/>
    <w:rsid w:val="009C50E9"/>
    <w:rsid w:val="009C5CF1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41CAA"/>
    <w:rsid w:val="00D60771"/>
    <w:rsid w:val="00D63C5B"/>
    <w:rsid w:val="00DA590C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1C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C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C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C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C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1C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C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C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C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C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11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2000.</izvorni_sadrzaj>
    <derivirana_varijabla naziv="DomainObject.Predmet.DatumOsnivanja_1">13. prosinca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St-243/2000</izvorni_sadrzaj>
    <derivirana_varijabla naziv="DomainObject.Predmet.OznakaBroj_1">St-243/2000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ILOVA trgovinsko, proizvodno dioničko društvo, u stečaju</izvorni_sadrzaj>
    <derivirana_varijabla naziv="DomainObject.Predmet.ProtustrankaFormated_1">  ILOVA trgovinsko, proizvodno dioničko društvo, u stečaju</derivirana_varijabla>
  </DomainObject.Predmet.ProtustrankaFormated>
  <DomainObject.Predmet.ProtustrankaFormatedOIB>
    <izvorni_sadrzaj>  ILOVA trgovinsko, proizvodno dioničko društvo, u stečaju, OIB 89104406389</izvorni_sadrzaj>
    <derivirana_varijabla naziv="DomainObject.Predmet.ProtustrankaFormatedOIB_1">  ILOVA trgovinsko, proizvodno dioničko društvo, u stečaju, OIB 89104406389</derivirana_varijabla>
  </DomainObject.Predmet.ProtustrankaFormatedOIB>
  <DomainObject.Predmet.ProtustrankaFormatedWithAdress>
    <izvorni_sadrzaj> ILOVA trgovinsko, proizvodno dioničko društvo, u stečaju, Dujmovača/bb, 21000 Split</izvorni_sadrzaj>
    <derivirana_varijabla naziv="DomainObject.Predmet.ProtustrankaFormatedWithAdress_1"> ILOVA trgovinsko, proizvodno dioničko društvo, u stečaju, Dujmovača/bb, 21000 Split</derivirana_varijabla>
  </DomainObject.Predmet.ProtustrankaFormatedWithAdress>
  <DomainObject.Predmet.ProtustrankaFormatedWithAdressOIB>
    <izvorni_sadrzaj> ILOVA trgovinsko, proizvodno dioničko društvo, u stečaju, OIB 89104406389, Dujmovača/bb, 21000 Split</izvorni_sadrzaj>
    <derivirana_varijabla naziv="DomainObject.Predmet.ProtustrankaFormatedWithAdressOIB_1"> ILOVA trgovinsko, proizvodno dioničko društvo, u stečaju, OIB 89104406389, Dujmovača/bb, 21000 Split</derivirana_varijabla>
  </DomainObject.Predmet.ProtustrankaFormatedWithAdressOIB>
  <DomainObject.Predmet.ProtustrankaWithAdress>
    <izvorni_sadrzaj>ILOVA trgovinsko, proizvodno dioničko društvo, u stečaju Dujmovača/bb, 21000 Split</izvorni_sadrzaj>
    <derivirana_varijabla naziv="DomainObject.Predmet.ProtustrankaWithAdress_1">ILOVA trgovinsko, proizvodno dioničko društvo, u stečaju Dujmovača/bb, 21000 Split</derivirana_varijabla>
  </DomainObject.Predmet.ProtustrankaWithAdress>
  <DomainObject.Predmet.ProtustrankaWithAdressOIB>
    <izvorni_sadrzaj>ILOVA trgovinsko, proizvodno dioničko društvo, u stečaju, OIB 89104406389, Dujmovača/bb, 21000 Split</izvorni_sadrzaj>
    <derivirana_varijabla naziv="DomainObject.Predmet.ProtustrankaWithAdressOIB_1">ILOVA trgovinsko, proizvodno dioničko društvo, u stečaju, OIB 89104406389, Dujmovača/bb, 21000 Split</derivirana_varijabla>
  </DomainObject.Predmet.ProtustrankaWithAdressOIB>
  <DomainObject.Predmet.ProtustrankaNazivFormated>
    <izvorni_sadrzaj>ILOVA trgovinsko, proizvodno dioničko društvo, u stečaju</izvorni_sadrzaj>
    <derivirana_varijabla naziv="DomainObject.Predmet.ProtustrankaNazivFormated_1">ILOVA trgovinsko, proizvodno dioničko društvo, u stečaju</derivirana_varijabla>
  </DomainObject.Predmet.ProtustrankaNazivFormated>
  <DomainObject.Predmet.ProtustrankaNazivFormatedOIB>
    <izvorni_sadrzaj>ILOVA trgovinsko, proizvodno dioničko društvo, u stečaju, OIB 89104406389</izvorni_sadrzaj>
    <derivirana_varijabla naziv="DomainObject.Predmet.ProtustrankaNazivFormatedOIB_1">ILOVA trgovinsko, proizvodno dioničko društvo, u stečaju, OIB 89104406389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Vinka Nevešćanin; Hedviga Stanisavljević; Nevenka Kundid; KORISNIK, društvo s ograničenom odgovornošću za graditeljstvo i usluge zastupanog po punomoćniku Odvjetničko društvo Matulić, Bilić i Vrsalović društvo s ograničenom odgovornošću; Mileva Škaro; PIK VRBOVEC-MESNA INDUSTRIJA, dioničko društvo za proizvodnju i promet mesa i mesnih prerađevina</izvorni_sadrzaj>
    <derivirana_varijabla naziv="DomainObject.Predmet.StrankaFormated_1">  Vinka Nevešćanin; Hedviga Stanisavljević; Nevenka Kundid; KORISNIK, društvo s ograničenom odgovornošću za graditeljstvo i usluge zastupanog po punomoćniku Odvjetničko društvo Matulić, Bilić i Vrsalović društvo s ograničenom odgovornošću; Mileva Škaro; PIK VRBOVEC-MESNA INDUSTRIJA, dioničko društvo za proizvodnju i promet mesa i mesnih prerađevina</derivirana_varijabla>
  </DomainObject.Predmet.StrankaFormated>
  <DomainObject.Predmet.StrankaFormatedOIB>
    <izvorni_sadrzaj>  Vinka Nevešćanin, OIB 85094805625; Hedviga Stanisavljević, OIB 79473486955; Nevenka Kundid, OIB 09744073508; KORISNIK, društvo s ograničenom odgovornošću za graditeljstvo i usluge, OIB 64001832030 zastupanog po punomoćniku Odvjetničko društvo Matulić, Bilić i Vrsalović društvo s ograničenom odgovornošću; Mileva Škaro, OIB 55115052110; PIK VRBOVEC-MESNA INDUSTRIJA, dioničko društvo za proizvodnju i promet mesa i mesnih prerađevina, OIB 78909170415</izvorni_sadrzaj>
    <derivirana_varijabla naziv="DomainObject.Predmet.StrankaFormatedOIB_1">  Vinka Nevešćanin, OIB 85094805625; Hedviga Stanisavljević, OIB 79473486955; Nevenka Kundid, OIB 09744073508; KORISNIK, društvo s ograničenom odgovornošću za graditeljstvo i usluge, OIB 64001832030 zastupanog po punomoćniku Odvjetničko društvo Matulić, Bilić i Vrsalović društvo s ograničenom odgovornošću; Mileva Škaro, OIB 55115052110; PIK VRBOVEC-MESNA INDUSTRIJA, dioničko društvo za proizvodnju i promet mesa i mesnih prerađevina, OIB 78909170415</derivirana_varijabla>
  </DomainObject.Predmet.StrankaFormatedOIB>
  <DomainObject.Predmet.StrankaFormatedWithAdress>
    <izvorni_sadrzaj> Vinka Nevešćanin, Kralja Zvonimira 79, 21000 Split; Hedviga Stanisavljević, Vukasovićeva 12 A, 21000 Split; Nevenka Kundid, Gospe Od Mira 54 A, 21311 Stobreč; KORISNIK, društvo s ograničenom odgovornošću za graditeljstvo i usluge, Cesta 63, 21212 Kaštel Sućurac zastupanog po punomoćniku Odvjetničko društvo Matulić, Bilić i Vrsalović društvo s ograničenom odgovornošću; Mileva Škaro, BARDEJOVSKA 20 (ranije: KAŠTEL LUKŠIĆ, PUT BLATA, 32), 21214 Kaštel Lukšić; PIK VRBOVEC-MESNA INDUSTRIJA, dioničko društvo za proizvodnju i promet mesa i mesnih prerađevina, Zagrebačka 148, 10340 Vrbovec</izvorni_sadrzaj>
    <derivirana_varijabla naziv="DomainObject.Predmet.StrankaFormatedWithAdress_1"> Vinka Nevešćanin, Kralja Zvonimira 79, 21000 Split; Hedviga Stanisavljević, Vukasovićeva 12 A, 21000 Split; Nevenka Kundid, Gospe Od Mira 54 A, 21311 Stobreč; KORISNIK, društvo s ograničenom odgovornošću za graditeljstvo i usluge, Cesta 63, 21212 Kaštel Sućurac zastupanog po punomoćniku Odvjetničko društvo Matulić, Bilić i Vrsalović društvo s ograničenom odgovornošću; Mileva Škaro, BARDEJOVSKA 20 (ranije: KAŠTEL LUKŠIĆ, PUT BLATA, 32), 21214 Kaštel Lukšić; PIK VRBOVEC-MESNA INDUSTRIJA, dioničko društvo za proizvodnju i promet mesa i mesnih prerađevina, Zagrebačka 148, 10340 Vrbovec</derivirana_varijabla>
  </DomainObject.Predmet.StrankaFormatedWithAdress>
  <DomainObject.Predmet.StrankaFormatedWithAdressOIB>
    <izvorni_sadrzaj> Vinka Nevešćanin, OIB 85094805625, Kralja Zvonimira 79, 21000 Split; Hedviga Stanisavljević, OIB 79473486955, Vukasovićeva 12 A, 21000 Split; Nevenka Kundid, OIB 09744073508, Gospe Od Mira 54 A, 21311 Stobreč; KORISNIK, društvo s ograničenom odgovornošću za graditeljstvo i usluge, OIB 64001832030, Cesta 63, 21212 Kaštel Sućurac zastupanog po punomoćniku Odvjetničko društvo Matulić, Bilić i Vrsalović društvo s ograničenom odgovornošću; Mileva Škaro, OIB 55115052110, BARDEJOVSKA 20 (ranije: KAŠTEL LUKŠIĆ, PUT BLATA, 32), 21214 Kaštel Lukšić; PIK VRBOVEC-MESNA INDUSTRIJA, dioničko društvo za proizvodnju i promet mesa i mesnih prerađevina, OIB 78909170415, Zagrebačka 148, 10340 Vrbovec</izvorni_sadrzaj>
    <derivirana_varijabla naziv="DomainObject.Predmet.StrankaFormatedWithAdressOIB_1"> Vinka Nevešćanin, OIB 85094805625, Kralja Zvonimira 79, 21000 Split; Hedviga Stanisavljević, OIB 79473486955, Vukasovićeva 12 A, 21000 Split; Nevenka Kundid, OIB 09744073508, Gospe Od Mira 54 A, 21311 Stobreč; KORISNIK, društvo s ograničenom odgovornošću za graditeljstvo i usluge, OIB 64001832030, Cesta 63, 21212 Kaštel Sućurac zastupanog po punomoćniku Odvjetničko društvo Matulić, Bilić i Vrsalović društvo s ograničenom odgovornošću; Mileva Škaro, OIB 55115052110, BARDEJOVSKA 20 (ranije: KAŠTEL LUKŠIĆ, PUT BLATA, 32), 21214 Kaštel Lukšić; PIK VRBOVEC-MESNA INDUSTRIJA, dioničko društvo za proizvodnju i promet mesa i mesnih prerađevina, OIB 78909170415, Zagrebačka 148, 10340 Vrbovec</derivirana_varijabla>
  </DomainObject.Predmet.StrankaFormatedWithAdressOIB>
  <DomainObject.Predmet.StrankaWithAdress>
    <izvorni_sadrzaj>Vinka Nevešćanin Kralja Zvonimira 79,21000 Split,Hedviga Stanisavljević Vukasovićeva 12 A,21000 Split,Nevenka Kundid Gospe Od Mira 54 A,21311 Stobreč,KORISNIK, društvo s ograničenom odgovornošću za graditeljstvo i usluge Cesta 63,21212 Kaštel Sućurac,Mileva Škaro BARDEJOVSKA 20 (ranije: KAŠTEL LUKŠIĆ, PUT BLATA, 32),21214 Kaštel Lukšić,PIK VRBOVEC-MESNA INDUSTRIJA, dioničko društvo za proizvodnju i promet mesa i mesnih prerađevina Zagrebačka 148,10340 Vrbovec</izvorni_sadrzaj>
    <derivirana_varijabla naziv="DomainObject.Predmet.StrankaWithAdress_1">Vinka Nevešćanin Kralja Zvonimira 79,21000 Split,Hedviga Stanisavljević Vukasovićeva 12 A,21000 Split,Nevenka Kundid Gospe Od Mira 54 A,21311 Stobreč,KORISNIK, društvo s ograničenom odgovornošću za graditeljstvo i usluge Cesta 63,21212 Kaštel Sućurac,Mileva Škaro BARDEJOVSKA 20 (ranije: KAŠTEL LUKŠIĆ, PUT BLATA, 32),21214 Kaštel Lukšić,PIK VRBOVEC-MESNA INDUSTRIJA, dioničko društvo za proizvodnju i promet mesa i mesnih prerađevina Zagrebačka 148,10340 Vrbovec</derivirana_varijabla>
  </DomainObject.Predmet.StrankaWithAdress>
  <DomainObject.Predmet.StrankaWithAdressOIB>
    <izvorni_sadrzaj>Vinka Nevešćanin, OIB 85094805625, Kralja Zvonimira 79,21000 Split,Hedviga Stanisavljević, OIB 79473486955, Vukasovićeva 12 A,21000 Split,Nevenka Kundid, OIB 09744073508, Gospe Od Mira 54 A,21311 Stobreč,KORISNIK, društvo s ograničenom odgovornošću za graditeljstvo i usluge, OIB 64001832030, Cesta 63,21212 Kaštel Sućurac,Mileva Škaro, OIB 55115052110, BARDEJOVSKA 20 (ranije: KAŠTEL LUKŠIĆ, PUT BLATA, 32),21214 Kaštel Lukšić,PIK VRBOVEC-MESNA INDUSTRIJA, dioničko društvo za proizvodnju i promet mesa i mesnih prerađevina, OIB 78909170415, Zagrebačka 148,10340 Vrbovec</izvorni_sadrzaj>
    <derivirana_varijabla naziv="DomainObject.Predmet.StrankaWithAdressOIB_1">Vinka Nevešćanin, OIB 85094805625, Kralja Zvonimira 79,21000 Split,Hedviga Stanisavljević, OIB 79473486955, Vukasovićeva 12 A,21000 Split,Nevenka Kundid, OIB 09744073508, Gospe Od Mira 54 A,21311 Stobreč,KORISNIK, društvo s ograničenom odgovornošću za graditeljstvo i usluge, OIB 64001832030, Cesta 63,21212 Kaštel Sućurac,Mileva Škaro, OIB 55115052110, BARDEJOVSKA 20 (ranije: KAŠTEL LUKŠIĆ, PUT BLATA, 32),21214 Kaštel Lukšić,PIK VRBOVEC-MESNA INDUSTRIJA, dioničko društvo za proizvodnju i promet mesa i mesnih prerađevina, OIB 78909170415, Zagrebačka 148,10340 Vrbovec</derivirana_varijabla>
  </DomainObject.Predmet.StrankaWithAdressOIB>
  <DomainObject.Predmet.StrankaNazivFormated>
    <izvorni_sadrzaj>Vinka Nevešćanin,Hedviga Stanisavljević,Nevenka Kundid,KORISNIK, društvo s ograničenom odgovornošću za graditeljstvo i usluge,Mileva Škaro,PIK VRBOVEC-MESNA INDUSTRIJA, dioničko društvo za proizvodnju i promet mesa i mesnih prerađevina</izvorni_sadrzaj>
    <derivirana_varijabla naziv="DomainObject.Predmet.StrankaNazivFormated_1">Vinka Nevešćanin,Hedviga Stanisavljević,Nevenka Kundid,KORISNIK, društvo s ograničenom odgovornošću za graditeljstvo i usluge,Mileva Škaro,PIK VRBOVEC-MESNA INDUSTRIJA, dioničko društvo za proizvodnju i promet mesa i mesnih prerađevina</derivirana_varijabla>
  </DomainObject.Predmet.StrankaNazivFormated>
  <DomainObject.Predmet.StrankaNazivFormatedOIB>
    <izvorni_sadrzaj>Vinka Nevešćanin, OIB 85094805625,Hedviga Stanisavljević, OIB 79473486955,Nevenka Kundid, OIB 09744073508,KORISNIK, društvo s ograničenom odgovornošću za graditeljstvo i usluge, OIB 64001832030,Mileva Škaro, OIB 55115052110,PIK VRBOVEC-MESNA INDUSTRIJA, dioničko društvo za proizvodnju i promet mesa i mesnih prerađevina, OIB 78909170415</izvorni_sadrzaj>
    <derivirana_varijabla naziv="DomainObject.Predmet.StrankaNazivFormatedOIB_1">Vinka Nevešćanin, OIB 85094805625,Hedviga Stanisavljević, OIB 79473486955,Nevenka Kundid, OIB 09744073508,KORISNIK, društvo s ograničenom odgovornošću za graditeljstvo i usluge, OIB 64001832030,Mileva Škaro, OIB 55115052110,PIK VRBOVEC-MESNA INDUSTRIJA, dioničko društvo za proizvodnju i promet mesa i mesnih prerađevina, OIB 78909170415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Vinka Nevešćanin</item>
      <item>Hedviga Stanisavljević</item>
      <item>Nevenka Kundid</item>
      <item>KORISNIK, društvo s ograničenom odgovornošću za graditeljstvo i usluge zastupanog po punomoćniku Odvjetničko društvo Matulić, Bilić i Vrsalović društvo s ograničenom odgovornošću</item>
      <item>Mileva Škaro</item>
      <item>PIK VRBOVEC-MESNA INDUSTRIJA, dioničko društvo za proizvodnju i promet mesa i mesnih prerađevina</item>
    </izvorni_sadrzaj>
    <derivirana_varijabla naziv="DomainObject.Predmet.StrankaListFormated_1">
      <item>Vinka Nevešćanin</item>
      <item>Hedviga Stanisavljević</item>
      <item>Nevenka Kundid</item>
      <item>KORISNIK, društvo s ograničenom odgovornošću za graditeljstvo i usluge zastupanog po punomoćniku Odvjetničko društvo Matulić, Bilić i Vrsalović društvo s ograničenom odgovornošću</item>
      <item>Mileva Škaro</item>
      <item>PIK VRBOVEC-MESNA INDUSTRIJA, dioničko društvo za proizvodnju i promet mesa i mesnih prerađevina</item>
    </derivirana_varijabla>
  </DomainObject.Predmet.StrankaListFormated>
  <DomainObject.Predmet.StrankaListFormatedOIB>
    <izvorni_sadrzaj>
      <item>Vinka Nevešćanin, OIB 85094805625</item>
      <item>Hedviga Stanisavljević, OIB 79473486955</item>
      <item>Nevenka Kundid, OIB 09744073508</item>
      <item>KORISNIK, društvo s ograničenom odgovornošću za graditeljstvo i usluge, OIB 64001832030 zastupanog po punomoćniku Odvjetničko društvo Matulić, Bilić i Vrsalović društvo s ograničenom odgovornošću</item>
      <item>Mileva Škaro, OIB 55115052110</item>
      <item>PIK VRBOVEC-MESNA INDUSTRIJA, dioničko društvo za proizvodnju i promet mesa i mesnih prerađevina, OIB 78909170415</item>
    </izvorni_sadrzaj>
    <derivirana_varijabla naziv="DomainObject.Predmet.StrankaListFormatedOIB_1">
      <item>Vinka Nevešćanin, OIB 85094805625</item>
      <item>Hedviga Stanisavljević, OIB 79473486955</item>
      <item>Nevenka Kundid, OIB 09744073508</item>
      <item>KORISNIK, društvo s ograničenom odgovornošću za graditeljstvo i usluge, OIB 64001832030 zastupanog po punomoćniku Odvjetničko društvo Matulić, Bilić i Vrsalović društvo s ograničenom odgovornošću</item>
      <item>Mileva Škaro, OIB 55115052110</item>
      <item>PIK VRBOVEC-MESNA INDUSTRIJA, dioničko društvo za proizvodnju i promet mesa i mesnih prerađevina, OIB 78909170415</item>
    </derivirana_varijabla>
  </DomainObject.Predmet.StrankaListFormatedOIB>
  <DomainObject.Predmet.StrankaListFormatedWithAdress>
    <izvorni_sadrzaj>
      <item>Vinka Nevešćanin, Kralja Zvonimira 79, 21000 Split</item>
      <item>Hedviga Stanisavljević, Vukasovićeva 12 A, 21000 Split</item>
      <item>Nevenka Kundid, Gospe Od Mira 54 A, 21311 Stobreč</item>
      <item>KORISNIK, društvo s ograničenom odgovornošću za graditeljstvo i usluge, Cesta 63, 21212 Kaštel Sućurac zastupanog po punomoćniku Odvjetničko društvo Matulić, Bilić i Vrsalović društvo s ograničenom odgovornošću</item>
      <item>Mileva Škaro, BARDEJOVSKA 20 (ranije: KAŠTEL LUKŠIĆ, PUT BLATA, 32), 21214 Kaštel Lukšić</item>
      <item>PIK VRBOVEC-MESNA INDUSTRIJA, dioničko društvo za proizvodnju i promet mesa i mesnih prerađevina, Zagrebačka 148, 10340 Vrbovec</item>
    </izvorni_sadrzaj>
    <derivirana_varijabla naziv="DomainObject.Predmet.StrankaListFormatedWithAdress_1">
      <item>Vinka Nevešćanin, Kralja Zvonimira 79, 21000 Split</item>
      <item>Hedviga Stanisavljević, Vukasovićeva 12 A, 21000 Split</item>
      <item>Nevenka Kundid, Gospe Od Mira 54 A, 21311 Stobreč</item>
      <item>KORISNIK, društvo s ograničenom odgovornošću za graditeljstvo i usluge, Cesta 63, 21212 Kaštel Sućurac zastupanog po punomoćniku Odvjetničko društvo Matulić, Bilić i Vrsalović društvo s ograničenom odgovornošću</item>
      <item>Mileva Škaro, BARDEJOVSKA 20 (ranije: KAŠTEL LUKŠIĆ, PUT BLATA, 32), 21214 Kaštel Lukšić</item>
      <item>PIK VRBOVEC-MESNA INDUSTRIJA, dioničko društvo za proizvodnju i promet mesa i mesnih prerađevina, Zagrebačka 148, 10340 Vrbovec</item>
    </derivirana_varijabla>
  </DomainObject.Predmet.StrankaListFormatedWithAdress>
  <DomainObject.Predmet.StrankaListFormatedWithAdressOIB>
    <izvorni_sadrzaj>
      <item>Vinka Nevešćanin, OIB 85094805625, Kralja Zvonimira 79, 21000 Split</item>
      <item>Hedviga Stanisavljević, OIB 79473486955, Vukasovićeva 12 A, 21000 Split</item>
      <item>Nevenka Kundid, OIB 09744073508, Gospe Od Mira 54 A, 21311 Stobreč</item>
      <item>KORISNIK, društvo s ograničenom odgovornošću za graditeljstvo i usluge, OIB 64001832030, Cesta 63, 21212 Kaštel Sućurac zastupanog po punomoćniku Odvjetničko društvo Matulić, Bilić i Vrsalović društvo s ograničenom odgovornošću</item>
      <item>Mileva Škaro, OIB 55115052110, BARDEJOVSKA 20 (ranije: KAŠTEL LUKŠIĆ, PUT BLATA, 32), 21214 Kaštel Lukšić</item>
      <item>PIK VRBOVEC-MESNA INDUSTRIJA, dioničko društvo za proizvodnju i promet mesa i mesnih prerađevina, OIB 78909170415, Zagrebačka 148, 10340 Vrbovec</item>
    </izvorni_sadrzaj>
    <derivirana_varijabla naziv="DomainObject.Predmet.StrankaListFormatedWithAdressOIB_1">
      <item>Vinka Nevešćanin, OIB 85094805625, Kralja Zvonimira 79, 21000 Split</item>
      <item>Hedviga Stanisavljević, OIB 79473486955, Vukasovićeva 12 A, 21000 Split</item>
      <item>Nevenka Kundid, OIB 09744073508, Gospe Od Mira 54 A, 21311 Stobreč</item>
      <item>KORISNIK, društvo s ograničenom odgovornošću za graditeljstvo i usluge, OIB 64001832030, Cesta 63, 21212 Kaštel Sućurac zastupanog po punomoćniku Odvjetničko društvo Matulić, Bilić i Vrsalović društvo s ograničenom odgovornošću</item>
      <item>Mileva Škaro, OIB 55115052110, BARDEJOVSKA 20 (ranije: KAŠTEL LUKŠIĆ, PUT BLATA, 32), 21214 Kaštel Lukšić</item>
      <item>PIK VRBOVEC-MESNA INDUSTRIJA, dioničko društvo za proizvodnju i promet mesa i mesnih prerađevina, OIB 78909170415, Zagrebačka 148, 10340 Vrbovec</item>
    </derivirana_varijabla>
  </DomainObject.Predmet.StrankaListFormatedWithAdressOIB>
  <DomainObject.Predmet.StrankaListNazivFormated>
    <izvorni_sadrzaj>
      <item>Vinka Nevešćanin</item>
      <item>Hedviga Stanisavljević</item>
      <item>Nevenka Kundid</item>
      <item>KORISNIK, društvo s ograničenom odgovornošću za graditeljstvo i usluge</item>
      <item>Mileva Škaro</item>
      <item>PIK VRBOVEC-MESNA INDUSTRIJA, dioničko društvo za proizvodnju i promet mesa i mesnih prerađevina</item>
    </izvorni_sadrzaj>
    <derivirana_varijabla naziv="DomainObject.Predmet.StrankaListNazivFormated_1">
      <item>Vinka Nevešćanin</item>
      <item>Hedviga Stanisavljević</item>
      <item>Nevenka Kundid</item>
      <item>KORISNIK, društvo s ograničenom odgovornošću za graditeljstvo i usluge</item>
      <item>Mileva Škaro</item>
      <item>PIK VRBOVEC-MESNA INDUSTRIJA, dioničko društvo za proizvodnju i promet mesa i mesnih prerađevina</item>
    </derivirana_varijabla>
  </DomainObject.Predmet.StrankaListNazivFormated>
  <DomainObject.Predmet.StrankaListNazivFormatedOIB>
    <izvorni_sadrzaj>
      <item>Vinka Nevešćanin, OIB 85094805625</item>
      <item>Hedviga Stanisavljević, OIB 79473486955</item>
      <item>Nevenka Kundid, OIB 09744073508</item>
      <item>KORISNIK, društvo s ograničenom odgovornošću za graditeljstvo i usluge, OIB 64001832030</item>
      <item>Mileva Škaro, OIB 55115052110</item>
      <item>PIK VRBOVEC-MESNA INDUSTRIJA, dioničko društvo za proizvodnju i promet mesa i mesnih prerađevina, OIB 78909170415</item>
    </izvorni_sadrzaj>
    <derivirana_varijabla naziv="DomainObject.Predmet.StrankaListNazivFormatedOIB_1">
      <item>Vinka Nevešćanin, OIB 85094805625</item>
      <item>Hedviga Stanisavljević, OIB 79473486955</item>
      <item>Nevenka Kundid, OIB 09744073508</item>
      <item>KORISNIK, društvo s ograničenom odgovornošću za graditeljstvo i usluge, OIB 64001832030</item>
      <item>Mileva Škaro, OIB 55115052110</item>
      <item>PIK VRBOVEC-MESNA INDUSTRIJA, dioničko društvo za proizvodnju i promet mesa i mesnih prerađevina, OIB 78909170415</item>
    </derivirana_varijabla>
  </DomainObject.Predmet.StrankaListNazivFormatedOIB>
  <DomainObject.Predmet.ProtuStrankaListFormated>
    <izvorni_sadrzaj>
      <item>ILOVA trgovinsko, proizvodno dioničko društvo, u stečaju</item>
    </izvorni_sadrzaj>
    <derivirana_varijabla naziv="DomainObject.Predmet.ProtuStrankaListFormated_1">
      <item>ILOVA trgovinsko, proizvodno dioničko društvo, u stečaju</item>
    </derivirana_varijabla>
  </DomainObject.Predmet.ProtuStrankaListFormated>
  <DomainObject.Predmet.ProtuStrankaListFormatedOIB>
    <izvorni_sadrzaj>
      <item>ILOVA trgovinsko, proizvodno dioničko društvo, u stečaju, OIB 89104406389</item>
    </izvorni_sadrzaj>
    <derivirana_varijabla naziv="DomainObject.Predmet.ProtuStrankaListFormatedOIB_1">
      <item>ILOVA trgovinsko, proizvodno dioničko društvo, u stečaju, OIB 89104406389</item>
    </derivirana_varijabla>
  </DomainObject.Predmet.ProtuStrankaListFormatedOIB>
  <DomainObject.Predmet.ProtuStrankaListFormatedWithAdress>
    <izvorni_sadrzaj>
      <item>ILOVA trgovinsko, proizvodno dioničko društvo, u stečaju, Dujmovača/bb, 21000 Split</item>
    </izvorni_sadrzaj>
    <derivirana_varijabla naziv="DomainObject.Predmet.ProtuStrankaListFormatedWithAdress_1">
      <item>ILOVA trgovinsko, proizvodno dioničko društvo, u stečaju, Dujmovača/bb, 21000 Split</item>
    </derivirana_varijabla>
  </DomainObject.Predmet.ProtuStrankaListFormatedWithAdress>
  <DomainObject.Predmet.ProtuStrankaListFormatedWithAdressOIB>
    <izvorni_sadrzaj>
      <item>ILOVA trgovinsko, proizvodno dioničko društvo, u stečaju, OIB 89104406389, Dujmovača/bb, 21000 Split</item>
    </izvorni_sadrzaj>
    <derivirana_varijabla naziv="DomainObject.Predmet.ProtuStrankaListFormatedWithAdressOIB_1">
      <item>ILOVA trgovinsko, proizvodno dioničko društvo, u stečaju, OIB 89104406389, Dujmovača/bb, 21000 Split</item>
    </derivirana_varijabla>
  </DomainObject.Predmet.ProtuStrankaListFormatedWithAdressOIB>
  <DomainObject.Predmet.ProtuStrankaListNazivFormated>
    <izvorni_sadrzaj>
      <item>ILOVA trgovinsko, proizvodno dioničko društvo, u stečaju</item>
    </izvorni_sadrzaj>
    <derivirana_varijabla naziv="DomainObject.Predmet.ProtuStrankaListNazivFormated_1">
      <item>ILOVA trgovinsko, proizvodno dioničko društvo, u stečaju</item>
    </derivirana_varijabla>
  </DomainObject.Predmet.ProtuStrankaListNazivFormated>
  <DomainObject.Predmet.ProtuStrankaListNazivFormatedOIB>
    <izvorni_sadrzaj>
      <item>ILOVA trgovinsko, proizvodno dioničko društvo, u stečaju, OIB 89104406389</item>
    </izvorni_sadrzaj>
    <derivirana_varijabla naziv="DomainObject.Predmet.ProtuStrankaListNazivFormatedOIB_1">
      <item>ILOVA trgovinsko, proizvodno dioničko društvo, u stečaju, OIB 89104406389</item>
    </derivirana_varijabla>
  </DomainObject.Predmet.ProtuStrankaListNazivFormatedOIB>
  <DomainObject.Predmet.OstaliListFormated>
    <izvorni_sadrzaj>
      <item>Odvjetničko društvo Matulić, Bilić i Vrsalović društvo s ograničenom odgovornošću punomoćnik sudionika u postupku KORISNIK, društvo s ograničenom odgovornošću za graditeljstvo i usluge</item>
    </izvorni_sadrzaj>
    <derivirana_varijabla naziv="DomainObject.Predmet.OstaliListFormated_1">
      <item>Odvjetničko društvo Matulić, Bilić i Vrsalović društvo s ograničenom odgovornošću punomoćnik sudionika u postupku KORISNIK, društvo s ograničenom odgovornošću za graditeljstvo i usluge</item>
    </derivirana_varijabla>
  </DomainObject.Predmet.OstaliListFormated>
  <DomainObject.Predmet.OstaliListFormatedOIB>
    <izvorni_sadrzaj>
      <item>Odvjetničko društvo Matulić, Bilić i Vrsalović društvo s ograničenom odgovornošću, OIB 25781343234 punomoćnik sudionika u postupku KORISNIK, društvo s ograničenom odgovornošću za graditeljstvo i usluge</item>
    </izvorni_sadrzaj>
    <derivirana_varijabla naziv="DomainObject.Predmet.OstaliListFormatedOIB_1">
      <item>Odvjetničko društvo Matulić, Bilić i Vrsalović društvo s ograničenom odgovornošću, OIB 25781343234 punomoćnik sudionika u postupku KORISNIK, društvo s ograničenom odgovornošću za graditeljstvo i usluge</item>
    </derivirana_varijabla>
  </DomainObject.Predmet.OstaliListFormatedOIB>
  <DomainObject.Predmet.OstaliListFormatedWithAdress>
    <izvorni_sadrzaj>
      <item>Odvjetničko društvo Matulić, Bilić i Vrsalović društvo s ograničenom odgovornošću, Sukoišanska 43, 21000 Split punomoćnik sudionika u postupku KORISNIK, društvo s ograničenom odgovornošću za graditeljstvo i usluge</item>
    </izvorni_sadrzaj>
    <derivirana_varijabla naziv="DomainObject.Predmet.OstaliListFormatedWithAdress_1">
      <item>Odvjetničko društvo Matulić, Bilić i Vrsalović društvo s ograničenom odgovornošću, Sukoišanska 43, 21000 Split punomoćnik sudionika u postupku KORISNIK, društvo s ograničenom odgovornošću za graditeljstvo i usluge</item>
    </derivirana_varijabla>
  </DomainObject.Predmet.OstaliListFormatedWithAdress>
  <DomainObject.Predmet.OstaliListFormatedWithAdressOIB>
    <izvorni_sadrzaj>
      <item>Odvjetničko društvo Matulić, Bilić i Vrsalović društvo s ograničenom odgovornošću, OIB 25781343234, Sukoišanska 43, 21000 Split punomoćnik sudionika u postupku KORISNIK, društvo s ograničenom odgovornošću za graditeljstvo i usluge</item>
    </izvorni_sadrzaj>
    <derivirana_varijabla naziv="DomainObject.Predmet.OstaliListFormatedWithAdressOIB_1">
      <item>Odvjetničko društvo Matulić, Bilić i Vrsalović društvo s ograničenom odgovornošću, OIB 25781343234, Sukoišanska 43, 21000 Split punomoćnik sudionika u postupku KORISNIK, društvo s ograničenom odgovornošću za graditeljstvo i usluge</item>
    </derivirana_varijabla>
  </DomainObject.Predmet.OstaliListFormatedWithAdressOIB>
  <DomainObject.Predmet.OstaliListNazivFormated>
    <izvorni_sadrzaj>
      <item>Odvjetničko društvo Matulić, Bilić i Vrsalović društvo s ograničenom odgovornošću</item>
    </izvorni_sadrzaj>
    <derivirana_varijabla naziv="DomainObject.Predmet.OstaliListNazivFormated_1">
      <item>Odvjetničko društvo Matulić, Bilić i Vrsalović društvo s ograničenom odgovornošću</item>
    </derivirana_varijabla>
  </DomainObject.Predmet.OstaliListNazivFormated>
  <DomainObject.Predmet.OstaliListNazivFormatedOIB>
    <izvorni_sadrzaj>
      <item>Odvjetničko društvo Matulić, Bilić i Vrsalović društvo s ograničenom odgovornošću, OIB 25781343234</item>
    </izvorni_sadrzaj>
    <derivirana_varijabla naziv="DomainObject.Predmet.OstaliListNazivFormatedOIB_1">
      <item>Odvjetničko društvo Matulić, Bilić i Vrsalović društvo s ograničenom odgovornošću, OIB 25781343234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Vinka Nevešćanin i dr.</izvorni_sadrzaj>
    <derivirana_varijabla naziv="DomainObject.Predmet.StrankaIDrugi_1">Vinka Nevešćanin i dr.</derivirana_varijabla>
  </DomainObject.Predmet.StrankaIDrugi>
  <DomainObject.Predmet.ProtustrankaIDrugi>
    <izvorni_sadrzaj>ILOVA trgovinsko, proizvodno dioničko društvo, u stečaju</izvorni_sadrzaj>
    <derivirana_varijabla naziv="DomainObject.Predmet.ProtustrankaIDrugi_1">ILOVA trgovinsko, proizvodno dioničko društvo, u stečaju</derivirana_varijabla>
  </DomainObject.Predmet.ProtustrankaIDrugi>
  <DomainObject.Predmet.StrankaIDrugiAdressOIB>
    <izvorni_sadrzaj>Vinka Nevešćanin, OIB 85094805625, Kralja Zvonimira 79, 21000 Split i dr.</izvorni_sadrzaj>
    <derivirana_varijabla naziv="DomainObject.Predmet.StrankaIDrugiAdressOIB_1">Vinka Nevešćanin, OIB 85094805625, Kralja Zvonimira 79, 21000 Split i dr.</derivirana_varijabla>
  </DomainObject.Predmet.StrankaIDrugiAdressOIB>
  <DomainObject.Predmet.ProtustrankaIDrugiAdressOIB>
    <izvorni_sadrzaj>ILOVA trgovinsko, proizvodno dioničko društvo, u stečaju, OIB 89104406389, Dujmovača/bb, 21000 Split</izvorni_sadrzaj>
    <derivirana_varijabla naziv="DomainObject.Predmet.ProtustrankaIDrugiAdressOIB_1">ILOVA trgovinsko, proizvodno dioničko društvo, u stečaju, OIB 89104406389, Dujmovača/bb,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ILOVA trgovinsko, proizvodno dioničko društvo, u stečaju</item>
      <item>Vinka Nevešćanin</item>
      <item>Hedviga Stanisavljević</item>
      <item>Nevenka Kundid</item>
      <item>KORISNIK, društvo s ograničenom odgovornošću za graditeljstvo i usluge</item>
      <item>Odvjetničko društvo Matulić, Bilić i Vrsalović društvo s ograničenom odgovornošću</item>
      <item>Mileva Škaro</item>
      <item>PIK VRBOVEC-MESNA INDUSTRIJA, dioničko društvo za proizvodnju i promet mesa i mesnih prerađevina</item>
    </izvorni_sadrzaj>
    <derivirana_varijabla naziv="DomainObject.Predmet.SudioniciListNaziv_1">
      <item>ILOVA trgovinsko, proizvodno dioničko društvo, u stečaju</item>
      <item>Vinka Nevešćanin</item>
      <item>Hedviga Stanisavljević</item>
      <item>Nevenka Kundid</item>
      <item>KORISNIK, društvo s ograničenom odgovornošću za graditeljstvo i usluge</item>
      <item>Odvjetničko društvo Matulić, Bilić i Vrsalović društvo s ograničenom odgovornošću</item>
      <item>Mileva Škaro</item>
      <item>PIK VRBOVEC-MESNA INDUSTRIJA, dioničko društvo za proizvodnju i promet mesa i mesnih prerađevina</item>
    </derivirana_varijabla>
  </DomainObject.Predmet.SudioniciListNaziv>
  <DomainObject.Predmet.SudioniciListAdressOIB>
    <izvorni_sadrzaj>
      <item>ILOVA trgovinsko, proizvodno dioničko društvo, u stečaju, OIB 89104406389, Dujmovača/bb,21000 Split</item>
      <item>Vinka Nevešćanin, OIB 85094805625, Kralja Zvonimira 79,21000 Split</item>
      <item>Hedviga Stanisavljević, OIB 79473486955, Vukasovićeva 12 A,21000 Split</item>
      <item>Nevenka Kundid, OIB 09744073508, Gospe Od Mira 54 A,21311 Stobreč</item>
      <item>KORISNIK, društvo s ograničenom odgovornošću za graditeljstvo i usluge, OIB 64001832030, Cesta 63,21212 Kaštel Sućurac</item>
      <item>Odvjetničko društvo Matulić, Bilić i Vrsalović društvo s ograničenom odgovornošću, OIB 25781343234, Sukoišanska 43,21000 Split</item>
      <item>Mileva Škaro, OIB 55115052110, BARDEJOVSKA 20 (ranije: KAŠTEL LUKŠIĆ, PUT BLATA, 32),21214 Kaštel Lukšić</item>
      <item>PIK VRBOVEC-MESNA INDUSTRIJA, dioničko društvo za proizvodnju i promet mesa i mesnih prerađevina, OIB 78909170415, Zagrebačka 148,10340 Vrbovec</item>
    </izvorni_sadrzaj>
    <derivirana_varijabla naziv="DomainObject.Predmet.SudioniciListAdressOIB_1">
      <item>ILOVA trgovinsko, proizvodno dioničko društvo, u stečaju, OIB 89104406389, Dujmovača/bb,21000 Split</item>
      <item>Vinka Nevešćanin, OIB 85094805625, Kralja Zvonimira 79,21000 Split</item>
      <item>Hedviga Stanisavljević, OIB 79473486955, Vukasovićeva 12 A,21000 Split</item>
      <item>Nevenka Kundid, OIB 09744073508, Gospe Od Mira 54 A,21311 Stobreč</item>
      <item>KORISNIK, društvo s ograničenom odgovornošću za graditeljstvo i usluge, OIB 64001832030, Cesta 63,21212 Kaštel Sućurac</item>
      <item>Odvjetničko društvo Matulić, Bilić i Vrsalović društvo s ograničenom odgovornošću, OIB 25781343234, Sukoišanska 43,21000 Split</item>
      <item>Mileva Škaro, OIB 55115052110, BARDEJOVSKA 20 (ranije: KAŠTEL LUKŠIĆ, PUT BLATA, 32),21214 Kaštel Lukšić</item>
      <item>PIK VRBOVEC-MESNA INDUSTRIJA, dioničko društvo za proizvodnju i promet mesa i mesnih prerađevina, OIB 78909170415, Zagrebačka 148,10340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89104406389</item>
      <item>, OIB 85094805625</item>
      <item>, OIB 79473486955</item>
      <item>, OIB 09744073508</item>
      <item>, OIB 64001832030</item>
      <item>, OIB 25781343234</item>
      <item>, OIB 55115052110</item>
      <item>, OIB 78909170415</item>
    </izvorni_sadrzaj>
    <derivirana_varijabla naziv="DomainObject.Predmet.SudioniciListNazivOIB_1">
      <item>, OIB 89104406389</item>
      <item>, OIB 85094805625</item>
      <item>, OIB 79473486955</item>
      <item>, OIB 09744073508</item>
      <item>, OIB 64001832030</item>
      <item>, OIB 25781343234</item>
      <item>, OIB 55115052110</item>
      <item>, OIB 78909170415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133</properties:Words>
  <properties:Characters>536</properties:Characters>
  <properties:Lines>36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2017-01-10T12:34:00Z</dcterms:created>
  <dc:creator>nmarunica</dc:creator>
  <cp:lastModifiedBy>Katarina Mikulić</cp:lastModifiedBy>
  <cp:lastPrinted>2017-09-01T05:50:00Z</cp:lastPrinted>
  <dcterms:modified xmlns:xsi="http://www.w3.org/2001/XMLSchema-instance" xsi:type="dcterms:W3CDTF">2017-09-01T10:08:00Z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